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b2c" w14:paraId="aa52b2c" w:rsidRDefault="00C62634" w:rsidP="006470DA" w:rsidR="00C62634" w:rsidRPr="006470D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 xml:space="preserve">  </w:t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="00FC7E37" w:rsidRPr="006470DA">
        <w:rPr>
          <w:rFonts w:cs="Times New Roman" w:hAnsi="Times New Roman" w:ascii="Times New Roman"/>
          <w:sz w:val="24"/>
          <w:szCs w:val="24"/>
        </w:rPr>
        <w:tab/>
      </w:r>
      <w:r w:rsidRPr="006470DA">
        <w:rPr>
          <w:rFonts w:cs="Times New Roman" w:hAnsi="Times New Roman" w:ascii="Times New Roman"/>
          <w:sz w:val="24"/>
          <w:szCs w:val="24"/>
        </w:rPr>
        <w:t xml:space="preserve"> </w:t>
      </w:r>
      <w:r w:rsidRPr="006470DA">
        <w:rPr>
          <w:rFonts w:cs="Times New Roman" w:hAnsi="Times New Roman" w:ascii="Times New Roman"/>
          <w:b/>
          <w:sz w:val="24"/>
          <w:szCs w:val="24"/>
        </w:rPr>
        <w:t xml:space="preserve">Posl. br. </w:t>
      </w:r>
      <w:r w:rsidR="000F28F3">
        <w:rPr>
          <w:rFonts w:cs="Times New Roman" w:hAnsi="Times New Roman" w:ascii="Times New Roman"/>
          <w:b/>
          <w:sz w:val="24"/>
          <w:szCs w:val="24"/>
        </w:rPr>
        <w:t>7. St.123</w:t>
      </w:r>
      <w:r w:rsidR="00BA6A08">
        <w:rPr>
          <w:rFonts w:cs="Times New Roman" w:hAnsi="Times New Roman" w:ascii="Times New Roman"/>
          <w:b/>
          <w:sz w:val="24"/>
          <w:szCs w:val="24"/>
        </w:rPr>
        <w:t>8</w:t>
      </w:r>
      <w:r w:rsidR="006470DA">
        <w:rPr>
          <w:rFonts w:cs="Times New Roman" w:hAnsi="Times New Roman" w:ascii="Times New Roman"/>
          <w:b/>
          <w:sz w:val="24"/>
          <w:szCs w:val="24"/>
        </w:rPr>
        <w:t>/</w:t>
      </w:r>
      <w:r w:rsidR="00B41057">
        <w:rPr>
          <w:rFonts w:cs="Times New Roman" w:hAnsi="Times New Roman" w:ascii="Times New Roman"/>
          <w:b/>
          <w:sz w:val="24"/>
          <w:szCs w:val="24"/>
        </w:rPr>
        <w:t>16</w:t>
      </w:r>
    </w:p>
    <w:p w:rsidRDefault="00D35A17" w:rsidP="006470DA" w:rsidR="00C62634" w:rsidRPr="006470DA">
      <w:pPr>
        <w:tabs>
          <w:tab w:pos="1582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6470DA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E37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C62634" w:rsidRPr="006470D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C7E37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="00C62634" w:rsidRPr="006470DA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FC7E37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62634" w:rsidRPr="006470DA"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C62634" w:rsidP="006470DA" w:rsidR="00C626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dr. Ante Starčevića 23, Dubrovnik</w:t>
      </w:r>
    </w:p>
    <w:p w:rsidRDefault="006470DA" w:rsidP="006470DA" w:rsid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860AD" w:rsidP="006470DA" w:rsidR="00F860AD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E5045" w:rsidP="006470DA" w:rsidR="00FE5045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F860AD" w:rsidP="006470DA" w:rsidR="00F860AD" w:rsidRPr="006470DA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Trgovački sud u Splitu, Stalna služba u Dubrovniku, u ime Republike Hrvatske, po sucu tog suda</w:t>
      </w:r>
      <w:r w:rsidR="00B865EB" w:rsidRPr="006470DA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Pr="006470DA">
        <w:rPr>
          <w:rFonts w:cs="Times New Roman" w:hAnsi="Times New Roman" w:ascii="Times New Roman"/>
          <w:sz w:val="24"/>
          <w:szCs w:val="24"/>
        </w:rPr>
        <w:t xml:space="preserve">, kao stečajnom sucu, u postupku nad dužnikom </w:t>
      </w:r>
      <w:r w:rsidR="00FC214D">
        <w:rPr>
          <w:rFonts w:cs="Times New Roman" w:hAnsi="Times New Roman" w:ascii="Times New Roman"/>
          <w:sz w:val="24"/>
          <w:szCs w:val="24"/>
        </w:rPr>
        <w:t>NARENTA VOĆE j.d.o.o., Blace, Tuštevac 24, OIB: 71752956615</w:t>
      </w:r>
      <w:r w:rsidR="006470DA">
        <w:rPr>
          <w:rFonts w:cs="Times New Roman" w:hAnsi="Times New Roman" w:ascii="Times New Roman"/>
          <w:sz w:val="24"/>
          <w:szCs w:val="24"/>
        </w:rPr>
        <w:t>,</w:t>
      </w:r>
      <w:r w:rsidR="00C33AA8">
        <w:rPr>
          <w:rFonts w:cs="Times New Roman" w:hAnsi="Times New Roman" w:ascii="Times New Roman"/>
          <w:sz w:val="24"/>
          <w:szCs w:val="24"/>
        </w:rPr>
        <w:t xml:space="preserve"> </w:t>
      </w:r>
      <w:r w:rsidRPr="006470DA">
        <w:rPr>
          <w:rFonts w:cs="Times New Roman" w:hAnsi="Times New Roman" w:ascii="Times New Roman"/>
          <w:sz w:val="24"/>
          <w:szCs w:val="24"/>
        </w:rPr>
        <w:t xml:space="preserve">dana </w:t>
      </w:r>
      <w:r w:rsidR="00FC214D">
        <w:rPr>
          <w:rFonts w:cs="Times New Roman" w:hAnsi="Times New Roman" w:ascii="Times New Roman"/>
          <w:sz w:val="24"/>
          <w:szCs w:val="24"/>
        </w:rPr>
        <w:t xml:space="preserve">3. lipnja </w:t>
      </w:r>
      <w:r w:rsidR="006470DA">
        <w:rPr>
          <w:rFonts w:cs="Times New Roman" w:hAnsi="Times New Roman" w:ascii="Times New Roman"/>
          <w:sz w:val="24"/>
          <w:szCs w:val="24"/>
        </w:rPr>
        <w:t>2016</w:t>
      </w:r>
      <w:r w:rsidRPr="006470DA">
        <w:rPr>
          <w:rFonts w:cs="Times New Roman" w:hAnsi="Times New Roman" w:ascii="Times New Roman"/>
          <w:sz w:val="24"/>
          <w:szCs w:val="24"/>
        </w:rPr>
        <w:t>. godine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214D" w:rsidP="00FC214D" w:rsidR="00C62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214D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FC214D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C62634" w:rsidRPr="00C33AA8">
        <w:rPr>
          <w:rFonts w:cs="Times New Roman" w:hAnsi="Times New Roman" w:ascii="Times New Roman"/>
          <w:sz w:val="24"/>
          <w:szCs w:val="24"/>
        </w:rPr>
        <w:t xml:space="preserve">Obustavlja se postupak nad dužnikom </w:t>
      </w:r>
      <w:r>
        <w:rPr>
          <w:rFonts w:cs="Times New Roman" w:hAnsi="Times New Roman" w:ascii="Times New Roman"/>
          <w:sz w:val="24"/>
          <w:szCs w:val="24"/>
        </w:rPr>
        <w:t>NARENTA VOĆE j.d.o.o., Blace, Tuštevac 24, OIB: 71752956615.</w:t>
      </w:r>
    </w:p>
    <w:p w:rsidRDefault="00FC214D" w:rsidP="00D63210" w:rsidR="00FC21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14D" w:rsidP="00FC214D" w:rsidR="00FC214D" w:rsidRPr="00C33A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214D">
        <w:rPr>
          <w:rFonts w:cs="Times New Roman" w:hAnsi="Times New Roman" w:ascii="Times New Roman"/>
          <w:b/>
          <w:sz w:val="24"/>
          <w:szCs w:val="24"/>
        </w:rPr>
        <w:t>II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FC214D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Ročište radi očitovanja o prijedlogu za otvaranje stečaja određeno za dan 29. lipnja 2016.g. u 9,30 sati neće se održati.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Predlagatelj</w:t>
      </w:r>
      <w:r w:rsidR="007010FF" w:rsidRPr="006470DA">
        <w:rPr>
          <w:rFonts w:cs="Times New Roman" w:hAnsi="Times New Roman" w:ascii="Times New Roman"/>
          <w:sz w:val="24"/>
          <w:szCs w:val="24"/>
        </w:rPr>
        <w:t xml:space="preserve">  FINA</w:t>
      </w:r>
      <w:r w:rsidRPr="006470DA">
        <w:rPr>
          <w:rFonts w:cs="Times New Roman" w:hAnsi="Times New Roman" w:ascii="Times New Roman"/>
          <w:sz w:val="24"/>
          <w:szCs w:val="24"/>
        </w:rPr>
        <w:t xml:space="preserve"> je </w:t>
      </w:r>
      <w:r w:rsidR="00B41057">
        <w:rPr>
          <w:rFonts w:cs="Times New Roman" w:hAnsi="Times New Roman" w:ascii="Times New Roman"/>
          <w:sz w:val="24"/>
          <w:szCs w:val="24"/>
        </w:rPr>
        <w:t>u</w:t>
      </w:r>
      <w:r w:rsidR="00BA6A08">
        <w:rPr>
          <w:rFonts w:cs="Times New Roman" w:hAnsi="Times New Roman" w:ascii="Times New Roman"/>
          <w:sz w:val="24"/>
          <w:szCs w:val="24"/>
        </w:rPr>
        <w:t xml:space="preserve"> prijedlogu</w:t>
      </w:r>
      <w:r w:rsidR="00B41057">
        <w:rPr>
          <w:rFonts w:cs="Times New Roman" w:hAnsi="Times New Roman" w:ascii="Times New Roman"/>
          <w:sz w:val="24"/>
          <w:szCs w:val="24"/>
        </w:rPr>
        <w:t xml:space="preserve"> predano</w:t>
      </w:r>
      <w:r w:rsidRPr="006470DA">
        <w:rPr>
          <w:rFonts w:cs="Times New Roman" w:hAnsi="Times New Roman" w:ascii="Times New Roman"/>
          <w:sz w:val="24"/>
          <w:szCs w:val="24"/>
        </w:rPr>
        <w:t>m Trgovačkom sudu u Splitu, Sta</w:t>
      </w:r>
      <w:r w:rsidR="00A30B78" w:rsidRPr="006470DA">
        <w:rPr>
          <w:rFonts w:cs="Times New Roman" w:hAnsi="Times New Roman" w:ascii="Times New Roman"/>
          <w:sz w:val="24"/>
          <w:szCs w:val="24"/>
        </w:rPr>
        <w:t xml:space="preserve">lnoj službi u Dubrovniku dana </w:t>
      </w:r>
      <w:r w:rsidR="000F28F3">
        <w:rPr>
          <w:rFonts w:cs="Times New Roman" w:hAnsi="Times New Roman" w:ascii="Times New Roman"/>
          <w:sz w:val="24"/>
          <w:szCs w:val="24"/>
        </w:rPr>
        <w:t>16</w:t>
      </w:r>
      <w:r w:rsidRPr="006470DA">
        <w:rPr>
          <w:rFonts w:cs="Times New Roman" w:hAnsi="Times New Roman" w:ascii="Times New Roman"/>
          <w:sz w:val="24"/>
          <w:szCs w:val="24"/>
        </w:rPr>
        <w:t xml:space="preserve">. </w:t>
      </w:r>
      <w:r w:rsidR="000F28F3">
        <w:rPr>
          <w:rFonts w:cs="Times New Roman" w:hAnsi="Times New Roman" w:ascii="Times New Roman"/>
          <w:sz w:val="24"/>
          <w:szCs w:val="24"/>
        </w:rPr>
        <w:t>svibnja</w:t>
      </w:r>
      <w:r w:rsidR="00BA6A08">
        <w:rPr>
          <w:rFonts w:cs="Times New Roman" w:hAnsi="Times New Roman" w:ascii="Times New Roman"/>
          <w:sz w:val="24"/>
          <w:szCs w:val="24"/>
        </w:rPr>
        <w:t xml:space="preserve"> 2016</w:t>
      </w:r>
      <w:r w:rsidR="00B41057">
        <w:rPr>
          <w:rFonts w:cs="Times New Roman" w:hAnsi="Times New Roman" w:ascii="Times New Roman"/>
          <w:sz w:val="24"/>
          <w:szCs w:val="24"/>
        </w:rPr>
        <w:t xml:space="preserve">. godine predložio </w:t>
      </w:r>
      <w:r w:rsidR="00BA6A08">
        <w:rPr>
          <w:rFonts w:cs="Times New Roman" w:hAnsi="Times New Roman" w:ascii="Times New Roman"/>
          <w:sz w:val="24"/>
          <w:szCs w:val="24"/>
        </w:rPr>
        <w:t>otvaranje stečajnog postupka nad dužnikom</w:t>
      </w:r>
      <w:r w:rsidR="00B756BA" w:rsidRPr="00B756BA">
        <w:rPr>
          <w:rFonts w:cs="Times New Roman" w:hAnsi="Times New Roman" w:ascii="Times New Roman"/>
          <w:sz w:val="24"/>
          <w:szCs w:val="24"/>
        </w:rPr>
        <w:t xml:space="preserve"> </w:t>
      </w:r>
      <w:r w:rsidR="00FC214D">
        <w:rPr>
          <w:rFonts w:cs="Times New Roman" w:hAnsi="Times New Roman" w:ascii="Times New Roman"/>
          <w:sz w:val="24"/>
          <w:szCs w:val="24"/>
        </w:rPr>
        <w:t>NARENTA VOĆE j.d.o.o., Blace, Tuštevac 24, OIB: 71752956615</w:t>
      </w:r>
      <w:r w:rsidR="00B756BA">
        <w:rPr>
          <w:rFonts w:cs="Times New Roman" w:hAnsi="Times New Roman" w:ascii="Times New Roman"/>
          <w:sz w:val="24"/>
          <w:szCs w:val="24"/>
        </w:rPr>
        <w:t xml:space="preserve">. </w:t>
      </w:r>
      <w:r w:rsidR="00B41057">
        <w:rPr>
          <w:rFonts w:cs="Times New Roman" w:hAnsi="Times New Roman" w:ascii="Times New Roman"/>
          <w:sz w:val="24"/>
          <w:szCs w:val="24"/>
        </w:rPr>
        <w:t xml:space="preserve">Rješenjem ovog suda gornji poslovni broj od </w:t>
      </w:r>
      <w:r w:rsidR="000F28F3">
        <w:rPr>
          <w:rFonts w:cs="Times New Roman" w:hAnsi="Times New Roman" w:ascii="Times New Roman"/>
          <w:sz w:val="24"/>
          <w:szCs w:val="24"/>
        </w:rPr>
        <w:t>19</w:t>
      </w:r>
      <w:r w:rsidR="00B41057">
        <w:rPr>
          <w:rFonts w:cs="Times New Roman" w:hAnsi="Times New Roman" w:ascii="Times New Roman"/>
          <w:sz w:val="24"/>
          <w:szCs w:val="24"/>
        </w:rPr>
        <w:t xml:space="preserve">. </w:t>
      </w:r>
      <w:r w:rsidR="000F28F3">
        <w:rPr>
          <w:rFonts w:cs="Times New Roman" w:hAnsi="Times New Roman" w:ascii="Times New Roman"/>
          <w:sz w:val="24"/>
          <w:szCs w:val="24"/>
        </w:rPr>
        <w:t>svibnja</w:t>
      </w:r>
      <w:r w:rsidR="00B41057">
        <w:rPr>
          <w:rFonts w:cs="Times New Roman" w:hAnsi="Times New Roman" w:ascii="Times New Roman"/>
          <w:sz w:val="24"/>
          <w:szCs w:val="24"/>
        </w:rPr>
        <w:t xml:space="preserve"> 2016. godine pokrenut </w:t>
      </w:r>
      <w:r w:rsidR="00BA6A08">
        <w:rPr>
          <w:rFonts w:cs="Times New Roman" w:hAnsi="Times New Roman" w:ascii="Times New Roman"/>
          <w:sz w:val="24"/>
          <w:szCs w:val="24"/>
        </w:rPr>
        <w:t>je prethodni postupka nad dužnikom</w:t>
      </w:r>
      <w:r w:rsidR="00B41057">
        <w:rPr>
          <w:rFonts w:cs="Times New Roman" w:hAnsi="Times New Roman" w:ascii="Times New Roman"/>
          <w:sz w:val="24"/>
          <w:szCs w:val="24"/>
        </w:rPr>
        <w:t>.</w:t>
      </w:r>
    </w:p>
    <w:p w:rsidRDefault="00B41057" w:rsidP="006470DA" w:rsidR="00B41057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41057" w:rsidP="006470DA" w:rsidR="002B78F5" w:rsidRPr="006470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B78F5" w:rsidRPr="006470DA">
        <w:rPr>
          <w:rFonts w:cs="Times New Roman" w:hAnsi="Times New Roman" w:ascii="Times New Roman"/>
          <w:sz w:val="24"/>
          <w:szCs w:val="24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</w:t>
      </w:r>
      <w:r w:rsidR="002B78F5" w:rsidRPr="006470DA">
        <w:rPr>
          <w:rFonts w:cs="Times New Roman" w:hAnsi="Times New Roman" w:ascii="Times New Roman"/>
          <w:sz w:val="24"/>
          <w:szCs w:val="24"/>
        </w:rPr>
        <w:lastRenderedPageBreak/>
        <w:t>uzastopne plaće koje radniku pripadaju, 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8A6E78" w:rsidP="006470DA" w:rsidR="00B41057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 2</w:t>
      </w:r>
      <w:r w:rsidR="00BA6A0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BA6A08"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2B78F5" w:rsidRPr="006470DA">
        <w:rPr>
          <w:rFonts w:cs="Times New Roman" w:hAnsi="Times New Roman" w:ascii="Times New Roman"/>
          <w:sz w:val="24"/>
          <w:szCs w:val="24"/>
        </w:rPr>
        <w:t xml:space="preserve"> z</w:t>
      </w:r>
      <w:r w:rsidR="00B41057">
        <w:rPr>
          <w:rFonts w:cs="Times New Roman" w:hAnsi="Times New Roman" w:ascii="Times New Roman"/>
          <w:sz w:val="24"/>
          <w:szCs w:val="24"/>
        </w:rPr>
        <w:t>aprimljena je potvr</w:t>
      </w:r>
      <w:r w:rsidR="00BA6A08">
        <w:rPr>
          <w:rFonts w:cs="Times New Roman" w:hAnsi="Times New Roman" w:ascii="Times New Roman"/>
          <w:sz w:val="24"/>
          <w:szCs w:val="24"/>
        </w:rPr>
        <w:t>da FINE od 20. travnja 2016</w:t>
      </w:r>
      <w:r w:rsidR="00B41057">
        <w:rPr>
          <w:rFonts w:cs="Times New Roman" w:hAnsi="Times New Roman" w:ascii="Times New Roman"/>
          <w:sz w:val="24"/>
          <w:szCs w:val="24"/>
        </w:rPr>
        <w:t xml:space="preserve">.g. (list spisa </w:t>
      </w:r>
      <w:r w:rsidR="00BA6A08">
        <w:rPr>
          <w:rFonts w:cs="Times New Roman" w:hAnsi="Times New Roman" w:ascii="Times New Roman"/>
          <w:sz w:val="24"/>
          <w:szCs w:val="24"/>
        </w:rPr>
        <w:t>10</w:t>
      </w:r>
      <w:r w:rsidR="002B78F5" w:rsidRPr="006470DA">
        <w:rPr>
          <w:rFonts w:cs="Times New Roman" w:hAnsi="Times New Roman" w:ascii="Times New Roman"/>
          <w:sz w:val="24"/>
          <w:szCs w:val="24"/>
        </w:rPr>
        <w:t xml:space="preserve">) iz koje je vidljivo da dužnik nema evidentirane neizvršne osnove za plaćanje u očevidniku koji vodi FINA. Tako proizlazi da je dužnik nakon podnošenja prijedloga za pokretanjem stečajnog postupka podmirio dugovanja. </w:t>
      </w:r>
    </w:p>
    <w:p w:rsidRDefault="002B78F5" w:rsidP="006470DA" w:rsidR="002B78F5" w:rsidRPr="006470D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Temeljem čl. 128. st. 9. SZ, ako dužnik do završetka prethodnog postupka postane sposoban za plaćanje, sud će postupak obustaviti, p</w:t>
      </w:r>
      <w:r w:rsidR="00B41057">
        <w:rPr>
          <w:rFonts w:cs="Times New Roman" w:hAnsi="Times New Roman" w:ascii="Times New Roman"/>
          <w:sz w:val="24"/>
          <w:szCs w:val="24"/>
        </w:rPr>
        <w:t xml:space="preserve">a je stoga odlučeno kao u </w:t>
      </w:r>
      <w:r w:rsidRPr="006470DA">
        <w:rPr>
          <w:rFonts w:cs="Times New Roman" w:hAnsi="Times New Roman" w:ascii="Times New Roman"/>
          <w:sz w:val="24"/>
          <w:szCs w:val="24"/>
        </w:rPr>
        <w:t xml:space="preserve"> izre</w:t>
      </w:r>
      <w:r w:rsidR="00B41057">
        <w:rPr>
          <w:rFonts w:cs="Times New Roman" w:hAnsi="Times New Roman" w:ascii="Times New Roman"/>
          <w:sz w:val="24"/>
          <w:szCs w:val="24"/>
        </w:rPr>
        <w:t xml:space="preserve">ci </w:t>
      </w:r>
      <w:r w:rsidRPr="006470DA">
        <w:rPr>
          <w:rFonts w:cs="Times New Roman" w:hAnsi="Times New Roman" w:ascii="Times New Roman"/>
          <w:sz w:val="24"/>
          <w:szCs w:val="24"/>
        </w:rPr>
        <w:t>rješenja.</w:t>
      </w:r>
    </w:p>
    <w:p w:rsidRDefault="002B78F5" w:rsidP="006470DA" w:rsidR="002B78F5" w:rsidRPr="006470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35A17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FC214D">
        <w:rPr>
          <w:rFonts w:cs="Times New Roman" w:hAnsi="Times New Roman" w:ascii="Times New Roman"/>
          <w:b/>
          <w:sz w:val="24"/>
          <w:szCs w:val="24"/>
        </w:rPr>
        <w:t xml:space="preserve">U Dubrovniku, 3. lipnja </w:t>
      </w:r>
      <w:r w:rsidR="006A7425" w:rsidRPr="006470DA">
        <w:rPr>
          <w:rFonts w:cs="Times New Roman" w:hAnsi="Times New Roman" w:ascii="Times New Roman"/>
          <w:b/>
          <w:sz w:val="24"/>
          <w:szCs w:val="24"/>
        </w:rPr>
        <w:t>201</w:t>
      </w:r>
      <w:r w:rsidR="00FE5045">
        <w:rPr>
          <w:rFonts w:cs="Times New Roman" w:hAnsi="Times New Roman" w:ascii="Times New Roman"/>
          <w:b/>
          <w:sz w:val="24"/>
          <w:szCs w:val="24"/>
        </w:rPr>
        <w:t>6</w:t>
      </w:r>
      <w:r w:rsidR="00C62634" w:rsidRPr="006470DA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6470DA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A7425" w:rsidRPr="006470DA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FC214D">
        <w:rPr>
          <w:rFonts w:cs="Times New Roman" w:hAnsi="Times New Roman" w:ascii="Times New Roman"/>
          <w:b/>
          <w:sz w:val="24"/>
          <w:szCs w:val="24"/>
        </w:rPr>
        <w:t xml:space="preserve">, v.r. 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470DA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- predlagatelju</w:t>
      </w:r>
      <w:r w:rsidR="008A6E78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6470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-</w:t>
      </w:r>
      <w:r w:rsidR="00B41057">
        <w:rPr>
          <w:rFonts w:cs="Times New Roman" w:hAnsi="Times New Roman" w:ascii="Times New Roman"/>
          <w:sz w:val="24"/>
          <w:szCs w:val="24"/>
        </w:rPr>
        <w:t xml:space="preserve"> dužniku</w:t>
      </w:r>
      <w:r w:rsidRPr="006470DA">
        <w:rPr>
          <w:rFonts w:cs="Times New Roman" w:hAnsi="Times New Roman" w:ascii="Times New Roman"/>
          <w:sz w:val="24"/>
          <w:szCs w:val="24"/>
        </w:rPr>
        <w:t>,</w:t>
      </w:r>
    </w:p>
    <w:p w:rsidRDefault="00C62634" w:rsidP="006470DA" w:rsidR="00C62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-</w:t>
      </w:r>
      <w:r w:rsidR="00B810D1" w:rsidRPr="006470DA">
        <w:rPr>
          <w:rFonts w:cs="Times New Roman" w:hAnsi="Times New Roman" w:ascii="Times New Roman"/>
          <w:sz w:val="24"/>
          <w:szCs w:val="24"/>
        </w:rPr>
        <w:t xml:space="preserve"> </w:t>
      </w:r>
      <w:r w:rsidRPr="006470DA">
        <w:rPr>
          <w:rFonts w:cs="Times New Roman" w:hAnsi="Times New Roman" w:ascii="Times New Roman"/>
          <w:sz w:val="24"/>
          <w:szCs w:val="24"/>
        </w:rPr>
        <w:t>FINA Dubrovnik</w:t>
      </w:r>
      <w:r w:rsidR="008A6E78">
        <w:rPr>
          <w:rFonts w:cs="Times New Roman" w:hAnsi="Times New Roman" w:ascii="Times New Roman"/>
          <w:sz w:val="24"/>
          <w:szCs w:val="24"/>
        </w:rPr>
        <w:t xml:space="preserve"> – e-oglasna</w:t>
      </w:r>
      <w:r w:rsidRPr="006470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70DA">
        <w:rPr>
          <w:rFonts w:cs="Times New Roman" w:hAnsi="Times New Roman" w:ascii="Times New Roman"/>
          <w:sz w:val="24"/>
          <w:szCs w:val="24"/>
        </w:rPr>
        <w:t>-</w:t>
      </w:r>
      <w:r w:rsidR="00B810D1" w:rsidRPr="006470DA">
        <w:rPr>
          <w:rFonts w:cs="Times New Roman" w:hAnsi="Times New Roman" w:ascii="Times New Roman"/>
          <w:sz w:val="24"/>
          <w:szCs w:val="24"/>
        </w:rPr>
        <w:t xml:space="preserve"> e-</w:t>
      </w:r>
      <w:r w:rsidRPr="006470D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6470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470DA" w:rsidR="00A97B68" w:rsidRPr="006470D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0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8A6E78">
          <w:t>1238</w:t>
        </w:r>
        <w:r w:rsidR="00C33AA8">
          <w:t>/16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B5048"/>
    <w:rsid w:val="000F28F3"/>
    <w:rsid w:val="001876F2"/>
    <w:rsid w:val="002B78F5"/>
    <w:rsid w:val="00315B4E"/>
    <w:rsid w:val="0033015D"/>
    <w:rsid w:val="00333B8A"/>
    <w:rsid w:val="003E2AD9"/>
    <w:rsid w:val="0062328C"/>
    <w:rsid w:val="006470DA"/>
    <w:rsid w:val="006A7425"/>
    <w:rsid w:val="007010FF"/>
    <w:rsid w:val="007B3145"/>
    <w:rsid w:val="00830508"/>
    <w:rsid w:val="008A6E78"/>
    <w:rsid w:val="008C57C9"/>
    <w:rsid w:val="009C21D9"/>
    <w:rsid w:val="00A30B78"/>
    <w:rsid w:val="00A97B68"/>
    <w:rsid w:val="00B41057"/>
    <w:rsid w:val="00B756BA"/>
    <w:rsid w:val="00B810D1"/>
    <w:rsid w:val="00B865EB"/>
    <w:rsid w:val="00BA6A08"/>
    <w:rsid w:val="00C33AA8"/>
    <w:rsid w:val="00C3489E"/>
    <w:rsid w:val="00C62634"/>
    <w:rsid w:val="00D35A17"/>
    <w:rsid w:val="00D611FD"/>
    <w:rsid w:val="00D63210"/>
    <w:rsid w:val="00E43273"/>
    <w:rsid w:val="00E707CF"/>
    <w:rsid w:val="00F763DC"/>
    <w:rsid w:val="00F860AD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830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5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830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5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NARENTA VOĆE jednostavno društvo s ograničenom odgovornošću za usluge i trgovinu</izvorni_sadrzaj>
    <derivirana_varijabla naziv="DomainObject.Predmet.ProtustrankaFormated_1">  NARENTA VOĆE jednostavno društvo s ograničenom odgovornošću za usluge i trgovinu</derivirana_varijabla>
  </DomainObject.Predmet.ProtustrankaFormated>
  <DomainObject.Predmet.ProtustrankaFormatedOIB>
    <izvorni_sadrzaj>  NARENTA VOĆE jednostavno društvo s ograničenom odgovornošću za usluge i trgovinu, OIB 71752956615</izvorni_sadrzaj>
    <derivirana_varijabla naziv="DomainObject.Predmet.ProtustrankaFormatedOIB_1">  NARENTA VOĆE jednostavno društvo s ograničenom odgovornošću za usluge i trgovinu, OIB 71752956615</derivirana_varijabla>
  </DomainObject.Predmet.ProtustrankaFormatedOIB>
  <DomainObject.Predmet.ProtustrankaFormatedWithAdress>
    <izvorni_sadrzaj> NARENTA VOĆE jednostavno društvo s ograničenom odgovornošću za usluge i trgovinu, Tuštevac 24, 20357 Blace</izvorni_sadrzaj>
    <derivirana_varijabla naziv="DomainObject.Predmet.ProtustrankaFormatedWithAdress_1"> NARENTA VOĆE jednostavno društvo s ograničenom odgovornošću za usluge i trgovinu, Tuštevac 24, 20357 Blace</derivirana_varijabla>
  </DomainObject.Predmet.ProtustrankaFormatedWithAdress>
  <DomainObject.Predmet.ProtustrankaFormatedWithAdressOIB>
    <izvorni_sadrzaj> NARENTA VOĆE jednostavno društvo s ograničenom odgovornošću za usluge i trgovinu, OIB 71752956615, Tuštevac 24, 20357 Blace</izvorni_sadrzaj>
    <derivirana_varijabla naziv="DomainObject.Predmet.ProtustrankaFormatedWithAdressOIB_1"> NARENTA VOĆE jednostavno društvo s ograničenom odgovornošću za usluge i trgovinu, OIB 71752956615, Tuštevac 24, 20357 Blace</derivirana_varijabla>
  </DomainObject.Predmet.ProtustrankaFormatedWithAdressOIB>
  <DomainObject.Predmet.ProtustrankaWithAdress>
    <izvorni_sadrzaj>NARENTA VOĆE jednostavno društvo s ograničenom odgovornošću za usluge i trgovinu Tuštevac 24, 20357 Blace</izvorni_sadrzaj>
    <derivirana_varijabla naziv="DomainObject.Predmet.ProtustrankaWithAdress_1">NARENTA VOĆE jednostavno društvo s ograničenom odgovornošću za usluge i trgovinu Tuštevac 24, 20357 Blace</derivirana_varijabla>
  </DomainObject.Predmet.ProtustrankaWithAdress>
  <DomainObject.Predmet.ProtustrankaWithAdressOIB>
    <izvorni_sadrzaj>NARENTA VOĆE jednostavno društvo s ograničenom odgovornošću za usluge i trgovinu, OIB 71752956615, Tuštevac 24, 20357 Blace</izvorni_sadrzaj>
    <derivirana_varijabla naziv="DomainObject.Predmet.ProtustrankaWithAdressOIB_1">NARENTA VOĆE jednostavno društvo s ograničenom odgovornošću za usluge i trgovinu, OIB 71752956615, Tuštevac 24, 20357 Blace</derivirana_varijabla>
  </DomainObject.Predmet.ProtustrankaWithAdressOIB>
  <DomainObject.Predmet.ProtustrankaNazivFormated>
    <izvorni_sadrzaj>NARENTA VOĆE jednostavno društvo s ograničenom odgovornošću za usluge i trgovinu</izvorni_sadrzaj>
    <derivirana_varijabla naziv="DomainObject.Predmet.ProtustrankaNazivFormated_1">NARENTA VOĆE jednostavno društvo s ograničenom odgovornošću za usluge i trgovinu</derivirana_varijabla>
  </DomainObject.Predmet.ProtustrankaNazivFormated>
  <DomainObject.Predmet.ProtustrankaNazivFormatedOIB>
    <izvorni_sadrzaj>NARENTA VOĆE jednostavno društvo s ograničenom odgovornošću za usluge i trgovinu, OIB 71752956615</izvorni_sadrzaj>
    <derivirana_varijabla naziv="DomainObject.Predmet.ProtustrankaNazivFormatedOIB_1">NARENTA VOĆE jednostavno društvo s ograničenom odgovornošću za usluge i trgovinu, OIB 71752956615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7492.13</izvorni_sadrzaj>
    <derivirana_varijabla naziv="DomainObject.Predmet.TrenutnaVrijednost_1">7492.13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NARENTA VOĆE jednostavno društvo s ograničenom odgovornošću za usluge i trgovinu</item>
    </izvorni_sadrzaj>
    <derivirana_varijabla naziv="DomainObject.Predmet.ProtuStrankaListFormated_1">
      <item>NARENTA VOĆE jednostavno društvo s ograničenom odgovornošću za usluge i trgovinu</item>
    </derivirana_varijabla>
  </DomainObject.Predmet.ProtuStrankaListFormated>
  <DomainObject.Predmet.ProtuStrankaListFormatedOIB>
    <izvorni_sadrzaj>
      <item>NARENTA VOĆE jednostavno društvo s ograničenom odgovornošću za usluge i trgovinu, OIB 71752956615</item>
    </izvorni_sadrzaj>
    <derivirana_varijabla naziv="DomainObject.Predmet.ProtuStrankaListFormatedOIB_1">
      <item>NARENTA VOĆE jednostavno društvo s ograničenom odgovornošću za usluge i trgovinu, OIB 71752956615</item>
    </derivirana_varijabla>
  </DomainObject.Predmet.ProtuStrankaListFormatedOIB>
  <DomainObject.Predmet.ProtuStrankaListFormatedWithAdress>
    <izvorni_sadrzaj>
      <item>NARENTA VOĆE jednostavno društvo s ograničenom odgovornošću za usluge i trgovinu, Tuštevac 24, 20357 Blace</item>
    </izvorni_sadrzaj>
    <derivirana_varijabla naziv="DomainObject.Predmet.ProtuStrankaListFormatedWithAdress_1">
      <item>NARENTA VOĆE jednostavno društvo s ograničenom odgovornošću za usluge i trgovinu, Tuštevac 24, 20357 Blace</item>
    </derivirana_varijabla>
  </DomainObject.Predmet.ProtuStrankaListFormatedWithAdress>
  <DomainObject.Predmet.ProtuStrankaListFormatedWithAdressOIB>
    <izvorni_sadrzaj>
      <item>NARENTA VOĆE jednostavno društvo s ograničenom odgovornošću za usluge i trgovinu, OIB 71752956615, Tuštevac 24, 20357 Blace</item>
    </izvorni_sadrzaj>
    <derivirana_varijabla naziv="DomainObject.Predmet.ProtuStrankaListFormatedWithAdressOIB_1">
      <item>NARENTA VOĆE jednostavno društvo s ograničenom odgovornošću za usluge i trgovinu, OIB 71752956615, Tuštevac 24, 20357 Blace</item>
    </derivirana_varijabla>
  </DomainObject.Predmet.ProtuStrankaListFormatedWithAdressOIB>
  <DomainObject.Predmet.ProtuStrankaListNazivFormated>
    <izvorni_sadrzaj>
      <item>NARENTA VOĆE jednostavno društvo s ograničenom odgovornošću za usluge i trgovinu</item>
    </izvorni_sadrzaj>
    <derivirana_varijabla naziv="DomainObject.Predmet.ProtuStrankaListNazivFormated_1">
      <item>NARENTA VOĆE jednostavno društvo s ograničenom odgovornošću za usluge i trgovinu</item>
    </derivirana_varijabla>
  </DomainObject.Predmet.ProtuStrankaListNazivFormated>
  <DomainObject.Predmet.ProtuStrankaListNazivFormatedOIB>
    <izvorni_sadrzaj>
      <item>NARENTA VOĆE jednostavno društvo s ograničenom odgovornošću za usluge i trgovinu, OIB 71752956615</item>
    </izvorni_sadrzaj>
    <derivirana_varijabla naziv="DomainObject.Predmet.ProtuStrankaListNazivFormatedOIB_1">
      <item>NARENTA VOĆE jednostavno društvo s ograničenom odgovornošću za usluge i trgovinu, OIB 71752956615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NARENTA VOĆE jednostavno društvo s ograničenom odgovornošću za usluge i trgovinu</izvorni_sadrzaj>
    <derivirana_varijabla naziv="DomainObject.Predmet.ProtustrankaIDrugi_1">NARENTA VOĆE jednostavno društvo s ograničenom odgovornošću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NARENTA VOĆE jednostavno društvo s ograničenom odgovornošću za usluge i trgovinu, OIB 71752956615, Tuštevac 24, 20357 Blace</izvorni_sadrzaj>
    <derivirana_varijabla naziv="DomainObject.Predmet.ProtustrankaIDrugiAdressOIB_1">NARENTA VOĆE jednostavno društvo s ograničenom odgovornošću za usluge i trgovinu, OIB 71752956615, Tuštevac 24, 20357 Blace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NARENTA VOĆE jednostavno društvo s ograničenom odgovornošću za usluge i trgovinu</item>
    </izvorni_sadrzaj>
    <derivirana_varijabla naziv="DomainObject.Predmet.SudioniciListNaziv_1">
      <item>FINA, RC Split, Podružnica Dubrovnik</item>
      <item>NARENTA VOĆE jednostavno društvo s ograničenom odgovornošću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NARENTA VOĆE jednostavno društvo s ograničenom odgovornošću za usluge i trgovinu, OIB 71752956615, Tuštevac 24,20357 Blace</item>
    </izvorni_sadrzaj>
    <derivirana_varijabla naziv="DomainObject.Predmet.SudioniciListAdressOIB_1">
      <item>FINA, RC Split, Podružnica Dubrovnik, OIB 85821130368, Vukovarska 2,20000 Dubrovnik</item>
      <item>NARENTA VOĆE jednostavno društvo s ograničenom odgovornošću za usluge i trgovinu, OIB 71752956615, Tuštevac 24,20357 Blace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71752956615</item>
    </izvorni_sadrzaj>
    <derivirana_varijabla naziv="DomainObject.Predmet.SudioniciListNazivOIB_1">
      <item>, OIB 85821130368</item>
      <item>, OIB 71752956615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2391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2016-06-03T07:16:00Z</dcterms:created>
  <dc:creator>Diana Butigan Granić</dc:creator>
  <cp:lastModifiedBy>Mara Marčinko</cp:lastModifiedBy>
  <cp:lastPrinted>2016-06-03T07:22:00Z</cp:lastPrinted>
  <dcterms:modified xmlns:xsi="http://www.w3.org/2001/XMLSchema-instance" xsi:type="dcterms:W3CDTF">2016-06-03T07:24:00Z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