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90ca" w14:paraId="9ce90ca" w:rsidRDefault="005171B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171B6" w:rsidP="005171B6" w:rsidR="005171B6">
      <w:pPr>
        <w:pStyle w:val="Bezproreda"/>
      </w:pPr>
      <w:r>
        <w:t xml:space="preserve">     </w:t>
      </w:r>
    </w:p>
    <w:p w:rsidRDefault="005171B6" w:rsidP="005171B6" w:rsidR="005171B6">
      <w:pPr>
        <w:pStyle w:val="Bezproreda"/>
      </w:pPr>
    </w:p>
    <w:p w:rsidRDefault="005171B6" w:rsidP="005171B6" w:rsidR="00AE649C">
      <w:pPr>
        <w:pStyle w:val="Bezproreda"/>
      </w:pPr>
      <w:r>
        <w:t xml:space="preserve">     Republika Hrvatska</w:t>
      </w:r>
    </w:p>
    <w:p w:rsidRDefault="005171B6" w:rsidP="005171B6" w:rsidR="005171B6">
      <w:pPr>
        <w:pStyle w:val="Bezproreda"/>
      </w:pPr>
      <w:r>
        <w:t>Trgovački sud u Bjelovaru</w:t>
      </w:r>
    </w:p>
    <w:p w:rsidRDefault="005171B6" w:rsidP="005171B6" w:rsidR="005171B6" w:rsidRPr="00B76F3C">
      <w:pPr>
        <w:pStyle w:val="Bezproreda"/>
      </w:pPr>
      <w:r>
        <w:t>Bjelovar, Dr. I. Lebovića 42.</w:t>
      </w:r>
    </w:p>
    <w:p w:rsidRDefault="005171B6" w:rsidP="005171B6" w:rsidR="005171B6">
      <w:pPr>
        <w:pStyle w:val="Bezproreda"/>
        <w:ind w:firstLine="708" w:left="4956"/>
        <w:rPr>
          <w:noProof/>
        </w:rPr>
      </w:pPr>
      <w:r>
        <w:rPr>
          <w:noProof/>
        </w:rPr>
        <w:t>Poslovni broj: 1 St-18/2018-7</w:t>
      </w:r>
    </w:p>
    <w:p w:rsidRDefault="005171B6" w:rsidP="005171B6" w:rsidR="005171B6">
      <w:pPr>
        <w:pStyle w:val="Bezproreda"/>
        <w:rPr>
          <w:noProof/>
        </w:rPr>
      </w:pPr>
    </w:p>
    <w:p w:rsidRDefault="005171B6" w:rsidP="005171B6" w:rsidR="005171B6">
      <w:pPr>
        <w:pStyle w:val="Bezproreda"/>
        <w:jc w:val="center"/>
        <w:rPr>
          <w:noProof/>
        </w:rPr>
      </w:pPr>
    </w:p>
    <w:p w:rsidRDefault="005171B6" w:rsidP="005171B6" w:rsidR="005171B6">
      <w:pPr>
        <w:pStyle w:val="Bezproreda"/>
        <w:jc w:val="center"/>
        <w:rPr>
          <w:noProof/>
        </w:rPr>
      </w:pPr>
      <w:r>
        <w:rPr>
          <w:noProof/>
        </w:rPr>
        <w:t>R E P U B L I K A      H R V A T S K A</w:t>
      </w:r>
    </w:p>
    <w:p w:rsidRDefault="005171B6" w:rsidP="005171B6" w:rsidR="005171B6">
      <w:pPr>
        <w:pStyle w:val="Bezproreda"/>
        <w:jc w:val="center"/>
        <w:rPr>
          <w:noProof/>
        </w:rPr>
      </w:pPr>
    </w:p>
    <w:p w:rsidRDefault="005171B6" w:rsidP="005171B6" w:rsidR="005171B6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5171B6" w:rsidP="005171B6" w:rsidR="005171B6">
      <w:pPr>
        <w:pStyle w:val="Bezproreda"/>
        <w:jc w:val="both"/>
        <w:rPr>
          <w:noProof/>
        </w:rPr>
      </w:pPr>
    </w:p>
    <w:p w:rsidRDefault="005171B6" w:rsidP="005171B6" w:rsidR="005171B6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 u predmetu stečaja predlagatelja FINA RC ZAGREB, Podružnica Varaždin,  nad trgovačkim društvom  IMAT d.o.o. za ugostiteljstvo i usluge Majerje, Stjepana Radića 57, OIB: 42904326261, 15. veljače 2018. </w:t>
      </w:r>
    </w:p>
    <w:p w:rsidRDefault="005171B6" w:rsidP="005171B6" w:rsidR="005171B6">
      <w:pPr>
        <w:pStyle w:val="Bezproreda"/>
        <w:jc w:val="both"/>
        <w:rPr>
          <w:noProof/>
        </w:rPr>
      </w:pPr>
    </w:p>
    <w:p w:rsidRDefault="005171B6" w:rsidP="005171B6" w:rsidR="005171B6">
      <w:pPr>
        <w:pStyle w:val="Bezproreda"/>
        <w:jc w:val="center"/>
        <w:rPr>
          <w:noProof/>
        </w:rPr>
      </w:pPr>
      <w:r>
        <w:rPr>
          <w:noProof/>
        </w:rPr>
        <w:t>r i j e š i o     j e</w:t>
      </w:r>
    </w:p>
    <w:p w:rsidRDefault="005171B6" w:rsidP="005171B6" w:rsidR="005171B6">
      <w:pPr>
        <w:pStyle w:val="Bezproreda"/>
        <w:jc w:val="both"/>
        <w:rPr>
          <w:noProof/>
        </w:rPr>
      </w:pPr>
    </w:p>
    <w:p w:rsidRDefault="005171B6" w:rsidP="005171B6" w:rsidR="005171B6">
      <w:pPr>
        <w:pStyle w:val="Bezproreda"/>
        <w:ind w:firstLine="708"/>
        <w:jc w:val="both"/>
        <w:rPr>
          <w:noProof/>
        </w:rPr>
      </w:pPr>
      <w:r>
        <w:rPr>
          <w:noProof/>
        </w:rPr>
        <w:t>Obustavlja se postupak za otvaranje stečajnog postupka nad dužnikom IMAT d.o.o. za ugostiteljstvo i usluge Majerje, Stjepana Radića 57, OIB: 42904326261.</w:t>
      </w:r>
    </w:p>
    <w:p w:rsidRDefault="005171B6" w:rsidP="005171B6" w:rsidR="005171B6">
      <w:pPr>
        <w:pStyle w:val="Bezproreda"/>
        <w:jc w:val="both"/>
        <w:rPr>
          <w:noProof/>
        </w:rPr>
      </w:pPr>
    </w:p>
    <w:p w:rsidRDefault="005171B6" w:rsidP="005171B6" w:rsidR="005171B6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5171B6" w:rsidP="005171B6" w:rsidR="005171B6">
      <w:pPr>
        <w:pStyle w:val="Bezproreda"/>
        <w:jc w:val="both"/>
        <w:rPr>
          <w:noProof/>
        </w:rPr>
      </w:pPr>
    </w:p>
    <w:p w:rsidRDefault="005171B6" w:rsidP="005171B6" w:rsidR="005171B6">
      <w:pPr>
        <w:pStyle w:val="Bezproreda"/>
        <w:ind w:firstLine="708"/>
        <w:jc w:val="both"/>
        <w:rPr>
          <w:noProof/>
        </w:rPr>
      </w:pPr>
      <w:r>
        <w:rPr>
          <w:noProof/>
        </w:rPr>
        <w:t>Dana 16. lipnja 2017.  godine FINA Zagreb, Podružnica Varaždin je podnijela  prijedlog  sudu da se nad dužnikom IMAT d.o.o. za ugostiteljstvo i usluge Majerje, Stjepana Radića 57, OIB: 42904326261,   otvori stečajni postupak.</w:t>
      </w:r>
    </w:p>
    <w:p w:rsidRDefault="005171B6" w:rsidP="005171B6" w:rsidR="005171B6">
      <w:pPr>
        <w:pStyle w:val="Bezproreda"/>
        <w:jc w:val="both"/>
        <w:rPr>
          <w:noProof/>
        </w:rPr>
      </w:pPr>
    </w:p>
    <w:p w:rsidRDefault="005171B6" w:rsidP="005171B6" w:rsidR="005171B6">
      <w:pPr>
        <w:pStyle w:val="Bezproreda"/>
        <w:ind w:firstLine="708"/>
        <w:jc w:val="both"/>
        <w:rPr>
          <w:noProof/>
        </w:rPr>
      </w:pPr>
      <w:r>
        <w:rPr>
          <w:noProof/>
        </w:rPr>
        <w:t>Podenskom od 6. veljače 2018. godine FINA RC Zagreb, Podružnica Varaždin,  izvjestila je  sud da ne postoje razlozi za pokretanje stečajnog postupka jer je dužnik IMAT d.o.o. za ugostiteljstvo i usluge Majerje, Stjepana Radića 57, OIB: 42904326261, izmirio sve obveze, tako da mu je račun deblokiran te je sada likvidan i  nije nesposoban za plaćanje niti prezadužen a što proizlazi iz priložene potvrde o blokadi računa i novčanih sredstava dužnika od 5. veljače 2018. godine (list 12 spisa),  pa stoga predlaže da sud obustavi postupak.</w:t>
      </w:r>
    </w:p>
    <w:p w:rsidRDefault="005171B6" w:rsidP="005171B6" w:rsidR="005171B6">
      <w:pPr>
        <w:pStyle w:val="Bezproreda"/>
        <w:jc w:val="both"/>
        <w:rPr>
          <w:noProof/>
        </w:rPr>
      </w:pPr>
    </w:p>
    <w:p w:rsidRDefault="005171B6" w:rsidP="005171B6" w:rsidR="005171B6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Obzirom na navedeno sud je temeljem članka  128. st. 9.  Stečajnog zakona (NN br. 44/96, 29/99, 123/03, 82/06, 116/10, 25/12, 133/12 i 71/15, dalje: SZ), obustavio postupak radi pokretanja stečajnog postupka nad dužnikom IMAT d.o.o. za ugostiteljstvo i usluge Majerje, Stjepana Radića 57, OIB: 42904326261 i riješio kao u izreci ovog rješenja. </w:t>
      </w:r>
    </w:p>
    <w:p w:rsidRDefault="005171B6" w:rsidP="005171B6" w:rsidR="005171B6">
      <w:pPr>
        <w:pStyle w:val="Bezproreda"/>
        <w:jc w:val="both"/>
        <w:rPr>
          <w:noProof/>
        </w:rPr>
      </w:pPr>
    </w:p>
    <w:p w:rsidRDefault="005171B6" w:rsidP="005171B6" w:rsidR="005171B6">
      <w:pPr>
        <w:pStyle w:val="Bezproreda"/>
        <w:ind w:firstLine="708"/>
        <w:jc w:val="both"/>
        <w:rPr>
          <w:noProof/>
        </w:rPr>
      </w:pPr>
      <w:r>
        <w:rPr>
          <w:noProof/>
        </w:rPr>
        <w:t>U Bjelovaru  15.  veljače  2018.</w:t>
      </w:r>
    </w:p>
    <w:p w:rsidRDefault="005171B6" w:rsidP="005171B6" w:rsidR="005171B6">
      <w:pPr>
        <w:pStyle w:val="Bezproreda"/>
        <w:jc w:val="both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    S u d a c</w:t>
      </w:r>
    </w:p>
    <w:p w:rsidRDefault="005171B6" w:rsidP="005171B6" w:rsidR="005171B6">
      <w:pPr>
        <w:pStyle w:val="Bezproreda"/>
        <w:jc w:val="both"/>
        <w:rPr>
          <w:noProof/>
        </w:rPr>
      </w:pPr>
      <w:r>
        <w:rPr>
          <w:noProof/>
        </w:rPr>
        <w:t xml:space="preserve">                                                                            Branka Pleskalt v.r.</w:t>
      </w:r>
    </w:p>
    <w:p w:rsidRDefault="005171B6" w:rsidP="005171B6" w:rsidR="005171B6">
      <w:pPr>
        <w:pStyle w:val="Bezproreda"/>
        <w:jc w:val="both"/>
        <w:rPr>
          <w:noProof/>
        </w:rPr>
      </w:pPr>
    </w:p>
    <w:p w:rsidRDefault="005171B6" w:rsidP="005171B6" w:rsidR="005171B6">
      <w:pPr>
        <w:pStyle w:val="Bezproreda"/>
        <w:jc w:val="both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Za točnost otpravka-ovlašteni službenik</w:t>
      </w:r>
    </w:p>
    <w:p w:rsidRDefault="005171B6" w:rsidP="005171B6" w:rsidR="005171B6">
      <w:pPr>
        <w:pStyle w:val="Bezproreda"/>
        <w:jc w:val="both"/>
        <w:rPr>
          <w:noProof/>
        </w:rPr>
      </w:pPr>
      <w:r>
        <w:rPr>
          <w:noProof/>
        </w:rPr>
        <w:t xml:space="preserve">                                                                                Vesna Dragišić</w:t>
      </w:r>
    </w:p>
    <w:p w:rsidRDefault="005171B6" w:rsidP="005171B6" w:rsidR="005171B6">
      <w:pPr>
        <w:pStyle w:val="Bezproreda"/>
        <w:jc w:val="both"/>
        <w:rPr>
          <w:noProof/>
        </w:rPr>
      </w:pPr>
    </w:p>
    <w:p w:rsidRDefault="005171B6" w:rsidP="005171B6" w:rsidR="005171B6">
      <w:pPr>
        <w:pStyle w:val="Bezproreda"/>
        <w:jc w:val="both"/>
        <w:rPr>
          <w:noProof/>
        </w:rPr>
      </w:pPr>
    </w:p>
    <w:p w:rsidRDefault="005171B6" w:rsidP="005171B6" w:rsidR="005171B6">
      <w:pPr>
        <w:pStyle w:val="Bezproreda"/>
        <w:ind w:firstLine="708"/>
        <w:jc w:val="both"/>
        <w:rPr>
          <w:noProof/>
        </w:rPr>
      </w:pPr>
      <w:r>
        <w:rPr>
          <w:noProof/>
        </w:rPr>
        <w:lastRenderedPageBreak/>
        <w:t>Pouka o pravnom lijeku: protiv ovog rješenja pristoji pravo žalbe u roku 8 dana računajući od dana primitka pismenog otpravka na Visoki trgovački sud u Zagrebu, a putem ovog suda. Žalba se podnosi u 3 primjerka.</w:t>
      </w:r>
    </w:p>
    <w:p w:rsidRDefault="005171B6" w:rsidP="005171B6" w:rsidR="005171B6">
      <w:pPr>
        <w:pStyle w:val="Bezproreda"/>
        <w:jc w:val="both"/>
        <w:rPr>
          <w:noProof/>
        </w:rPr>
      </w:pPr>
    </w:p>
    <w:p w:rsidRDefault="00AE649C" w:rsidP="005171B6" w:rsidR="00AE649C" w:rsidRPr="00B76F3C">
      <w:pPr>
        <w:pStyle w:val="Bezproreda"/>
      </w:pPr>
    </w:p>
    <w:sectPr w:rsidSect="005171B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614572"/>
      <w:docPartObj>
        <w:docPartGallery w:val="Page Numbers (Top of Page)"/>
        <w:docPartUnique/>
      </w:docPartObj>
    </w:sdtPr>
    <w:sdtEndPr/>
    <w:sdtContent>
      <w:p w:rsidRDefault="005171B6" w:rsidR="005171B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1A49">
          <w:t>2</w:t>
        </w:r>
        <w:r>
          <w:fldChar w:fldCharType="end"/>
        </w:r>
      </w:p>
    </w:sdtContent>
  </w:sdt>
  <w:p w:rsidRDefault="005171B6" w:rsidR="008333A9">
    <w:pPr>
      <w:pStyle w:val="Zaglavlje"/>
    </w:pPr>
    <w:r>
      <w:t>Poslovni broj: 1 St-18/2018-7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A49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171B6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St-18/2018-7</izvorni_sadrzaj>
    <derivirana_varijabla naziv="DomainObject.Oznaka_1">St-18/2018-7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St-18/2018</izvorni_sadrzaj>
    <derivirana_varijabla naziv="DomainObject.Predmet.OznakaBroj_1">St-18/2018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IMAT jednostavno društvo s ograničenom odgovornošću</izvorni_sadrzaj>
    <derivirana_varijabla naziv="DomainObject.Predmet.ProtustrankaFormated_1">  IMAT jednostavno društvo s ograničenom odgovornošću</derivirana_varijabla>
  </DomainObject.Predmet.ProtustrankaFormated>
  <DomainObject.Predmet.ProtustrankaFormatedOIB>
    <izvorni_sadrzaj>  IMAT jednostavno društvo s ograničenom odgovornošću, OIB 42904326261</izvorni_sadrzaj>
    <derivirana_varijabla naziv="DomainObject.Predmet.ProtustrankaFormatedOIB_1">  IMAT jednostavno društvo s ograničenom odgovornošću, OIB 42904326261</derivirana_varijabla>
  </DomainObject.Predmet.ProtustrankaFormatedOIB>
  <DomainObject.Predmet.ProtustrankaFormatedWithAdress>
    <izvorni_sadrzaj> IMAT jednostavno društvo s ograničenom odgovornošću, Stjepana Radića 57, 42206 Majerje</izvorni_sadrzaj>
    <derivirana_varijabla naziv="DomainObject.Predmet.ProtustrankaFormatedWithAdress_1"> IMAT jednostavno društvo s ograničenom odgovornošću, Stjepana Radića 57, 42206 Majerje</derivirana_varijabla>
  </DomainObject.Predmet.ProtustrankaFormatedWithAdress>
  <DomainObject.Predmet.ProtustrankaFormatedWithAdressOIB>
    <izvorni_sadrzaj> IMAT jednostavno društvo s ograničenom odgovornošću, OIB 42904326261, Stjepana Radića 57, 42206 Majerje</izvorni_sadrzaj>
    <derivirana_varijabla naziv="DomainObject.Predmet.ProtustrankaFormatedWithAdressOIB_1"> IMAT jednostavno društvo s ograničenom odgovornošću, OIB 42904326261, Stjepana Radića 57, 42206 Majerje</derivirana_varijabla>
  </DomainObject.Predmet.ProtustrankaFormatedWithAdressOIB>
  <DomainObject.Predmet.ProtustrankaWithAdress>
    <izvorni_sadrzaj>IMAT jednostavno društvo s ograničenom odgovornošću Stjepana Radića 57, 42206 Majerje</izvorni_sadrzaj>
    <derivirana_varijabla naziv="DomainObject.Predmet.ProtustrankaWithAdress_1">IMAT jednostavno društvo s ograničenom odgovornošću Stjepana Radića 57, 42206 Majerje</derivirana_varijabla>
  </DomainObject.Predmet.ProtustrankaWithAdress>
  <DomainObject.Predmet.ProtustrankaWithAdressOIB>
    <izvorni_sadrzaj>IMAT jednostavno društvo s ograničenom odgovornošću, OIB 42904326261, Stjepana Radića 57, 42206 Majerje</izvorni_sadrzaj>
    <derivirana_varijabla naziv="DomainObject.Predmet.ProtustrankaWithAdressOIB_1">IMAT jednostavno društvo s ograničenom odgovornošću, OIB 42904326261, Stjepana Radića 57, 42206 Majerje</derivirana_varijabla>
  </DomainObject.Predmet.ProtustrankaWithAdressOIB>
  <DomainObject.Predmet.ProtustrankaNazivFormated>
    <izvorni_sadrzaj>IMAT jednostavno društvo s ograničenom odgovornošću</izvorni_sadrzaj>
    <derivirana_varijabla naziv="DomainObject.Predmet.ProtustrankaNazivFormated_1">IMAT jednostavno društvo s ograničenom odgovornošću</derivirana_varijabla>
  </DomainObject.Predmet.ProtustrankaNazivFormated>
  <DomainObject.Predmet.ProtustrankaNazivFormatedOIB>
    <izvorni_sadrzaj>IMAT jednostavno društvo s ograničenom odgovornošću, OIB 42904326261</izvorni_sadrzaj>
    <derivirana_varijabla naziv="DomainObject.Predmet.ProtustrankaNazivFormatedOIB_1">IMAT jednostavno društvo s ograničenom odgovornošću, OIB 42904326261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IMAT jednostavno društvo s ograničenom odgovornošću</item>
    </izvorni_sadrzaj>
    <derivirana_varijabla naziv="DomainObject.Predmet.ProtuStrankaListFormated_1">
      <item>IMAT jednostavno društvo s ograničenom odgovornošću</item>
    </derivirana_varijabla>
  </DomainObject.Predmet.ProtuStrankaListFormated>
  <DomainObject.Predmet.ProtuStrankaListFormatedOIB>
    <izvorni_sadrzaj>
      <item>IMAT jednostavno društvo s ograničenom odgovornošću, OIB 42904326261</item>
    </izvorni_sadrzaj>
    <derivirana_varijabla naziv="DomainObject.Predmet.ProtuStrankaListFormatedOIB_1">
      <item>IMAT jednostavno društvo s ograničenom odgovornošću, OIB 42904326261</item>
    </derivirana_varijabla>
  </DomainObject.Predmet.ProtuStrankaListFormatedOIB>
  <DomainObject.Predmet.ProtuStrankaListFormatedWithAdress>
    <izvorni_sadrzaj>
      <item>IMAT jednostavno društvo s ograničenom odgovornošću, Stjepana Radića 57, 42206 Majerje</item>
    </izvorni_sadrzaj>
    <derivirana_varijabla naziv="DomainObject.Predmet.ProtuStrankaListFormatedWithAdress_1">
      <item>IMAT jednostavno društvo s ograničenom odgovornošću, Stjepana Radića 57, 42206 Majerje</item>
    </derivirana_varijabla>
  </DomainObject.Predmet.ProtuStrankaListFormatedWithAdress>
  <DomainObject.Predmet.ProtuStrankaListFormatedWithAdressOIB>
    <izvorni_sadrzaj>
      <item>IMAT jednostavno društvo s ograničenom odgovornošću, OIB 42904326261, Stjepana Radića 57, 42206 Majerje</item>
    </izvorni_sadrzaj>
    <derivirana_varijabla naziv="DomainObject.Predmet.ProtuStrankaListFormatedWithAdressOIB_1">
      <item>IMAT jednostavno društvo s ograničenom odgovornošću, OIB 42904326261, Stjepana Radića 57, 42206 Majerje</item>
    </derivirana_varijabla>
  </DomainObject.Predmet.ProtuStrankaListFormatedWithAdressOIB>
  <DomainObject.Predmet.ProtuStrankaListNazivFormated>
    <izvorni_sadrzaj>
      <item>IMAT jednostavno društvo s ograničenom odgovornošću</item>
    </izvorni_sadrzaj>
    <derivirana_varijabla naziv="DomainObject.Predmet.ProtuStrankaListNazivFormated_1">
      <item>IMAT jednostavno društvo s ograničenom odgovornošću</item>
    </derivirana_varijabla>
  </DomainObject.Predmet.ProtuStrankaListNazivFormated>
  <DomainObject.Predmet.ProtuStrankaListNazivFormatedOIB>
    <izvorni_sadrzaj>
      <item>IMAT jednostavno društvo s ograničenom odgovornošću, OIB 42904326261</item>
    </izvorni_sadrzaj>
    <derivirana_varijabla naziv="DomainObject.Predmet.ProtuStrankaListNazivFormatedOIB_1">
      <item>IMAT jednostavno društvo s ograničenom odgovornošću, OIB 42904326261</item>
    </derivirana_varijabla>
  </DomainObject.Predmet.ProtuStrankaListNazivFormatedOIB>
  <DomainObject.Predmet.OstaliListFormated>
    <izvorni_sadrzaj>
      <item>Ivan Mateuš</item>
      <item>FINA BJELOVAR</item>
    </izvorni_sadrzaj>
    <derivirana_varijabla naziv="DomainObject.Predmet.OstaliListFormated_1">
      <item>Ivan Mateuš</item>
      <item>FINA BJELOVAR</item>
    </derivirana_varijabla>
  </DomainObject.Predmet.OstaliListFormated>
  <DomainObject.Predmet.OstaliListFormatedOIB>
    <izvorni_sadrzaj>
      <item>Ivan Mateuš, OIB 80224411588</item>
      <item>FINA BJELOVAR, OIB 85821130368</item>
    </izvorni_sadrzaj>
    <derivirana_varijabla naziv="DomainObject.Predmet.OstaliListFormatedOIB_1">
      <item>Ivan Mateuš, OIB 80224411588</item>
      <item>FINA BJELOVAR, OIB 85821130368</item>
    </derivirana_varijabla>
  </DomainObject.Predmet.OstaliListFormatedOIB>
  <DomainObject.Predmet.OstaliListFormatedWithAdress>
    <izvorni_sadrzaj>
      <item>Ivan Mateuš, Stjepana Radića 101., 42206 Majerje</item>
      <item>FINA BJELOVAR</item>
    </izvorni_sadrzaj>
    <derivirana_varijabla naziv="DomainObject.Predmet.OstaliListFormatedWithAdress_1">
      <item>Ivan Mateuš, Stjepana Radića 101., 42206 Majerje</item>
      <item>FINA BJELOVAR</item>
    </derivirana_varijabla>
  </DomainObject.Predmet.OstaliListFormatedWithAdress>
  <DomainObject.Predmet.OstaliListFormatedWithAdressOIB>
    <izvorni_sadrzaj>
      <item>Ivan Mateuš, OIB 80224411588, Stjepana Radića 101., 42206 Majerje</item>
      <item>FINA BJELOVAR, OIB 85821130368</item>
    </izvorni_sadrzaj>
    <derivirana_varijabla naziv="DomainObject.Predmet.OstaliListFormatedWithAdressOIB_1">
      <item>Ivan Mateuš, OIB 80224411588, Stjepana Radića 101., 42206 Majerje</item>
      <item>FINA BJELOVAR, OIB 85821130368</item>
    </derivirana_varijabla>
  </DomainObject.Predmet.OstaliListFormatedWithAdressOIB>
  <DomainObject.Predmet.OstaliListNazivFormated>
    <izvorni_sadrzaj>
      <item>Ivan Mateuš</item>
      <item>FINA BJELOVAR</item>
    </izvorni_sadrzaj>
    <derivirana_varijabla naziv="DomainObject.Predmet.OstaliListNazivFormated_1">
      <item>Ivan Mateuš</item>
      <item>FINA BJELOVAR</item>
    </derivirana_varijabla>
  </DomainObject.Predmet.OstaliListNazivFormated>
  <DomainObject.Predmet.OstaliListNazivFormatedOIB>
    <izvorni_sadrzaj>
      <item>Ivan Mateuš, OIB 80224411588</item>
      <item>FINA BJELOVAR, OIB 85821130368</item>
    </izvorni_sadrzaj>
    <derivirana_varijabla naziv="DomainObject.Predmet.OstaliListNazivFormatedOIB_1">
      <item>Ivan Mateuš, OIB 80224411588</item>
      <item>FINA BJELOVAR,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>St-18/2018-7</izvorni_sadrzaj>
    <derivirana_varijabla naziv="DomainObject.PoslovniBrojDokumenta_1">St-18/2018-7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IMAT jednostavno društvo s ograničenom odgovornošću</izvorni_sadrzaj>
    <derivirana_varijabla naziv="DomainObject.Predmet.ProtustrankaIDrugi_1">IMAT jednostavno društvo s ograničenom odgovornošću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IMAT jednostavno društvo s ograničenom odgovornošću, OIB 42904326261, Stjepana Radića 57, 42206 Majerje</izvorni_sadrzaj>
    <derivirana_varijabla naziv="DomainObject.Predmet.ProtustrankaIDrugiAdressOIB_1">IMAT jednostavno društvo s ograničenom odgovornošću, OIB 42904326261, Stjepana Radića 57, 42206 Majerje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IMAT jednostavno društvo s ograničenom odgovornošću</item>
      <item>Financijska agencija</item>
      <item>Ivan Mateuš</item>
      <item>FINA BJELOVAR</item>
    </izvorni_sadrzaj>
    <derivirana_varijabla naziv="DomainObject.Predmet.SudioniciListNaziv_1">
      <item>IMAT jednostavno društvo s ograničenom odgovornošću</item>
      <item>Financijska agencija</item>
      <item>Ivan Mateuš</item>
      <item>FINA BJELOVAR</item>
    </derivirana_varijabla>
  </DomainObject.Predmet.SudioniciListNaziv>
  <DomainObject.Predmet.SudioniciListAdressOIB>
    <izvorni_sadrzaj>
      <item>IMAT jednostavno društvo s ograničenom odgovornošću, OIB 42904326261, Stjepana Radića 57,42206 Majerje</item>
      <item>Financijska agencija, OIB 85821130368, Ulica grada Vukovara 70,10000 Zagreb</item>
      <item>Ivan Mateuš, OIB 80224411588, Stjepana Radića 101.,42206 Majerje</item>
      <item>FINA BJELOVAR, OIB 85821130368</item>
    </izvorni_sadrzaj>
    <derivirana_varijabla naziv="DomainObject.Predmet.SudioniciListAdressOIB_1">
      <item>IMAT jednostavno društvo s ograničenom odgovornošću, OIB 42904326261, Stjepana Radića 57,42206 Majerje</item>
      <item>Financijska agencija, OIB 85821130368, Ulica grada Vukovara 70,10000 Zagreb</item>
      <item>Ivan Mateuš, OIB 80224411588, Stjepana Radića 101.,42206 Majerje</item>
      <item>FINA BJELOVAR,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F32AF8-D149-4619-93CA-3964A51E60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1686</properties:Characters>
  <properties:Lines>52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2018-02-15T13:05:00Z</cp:lastPrinted>
  <dcterms:modified xmlns:xsi="http://www.w3.org/2001/XMLSchema-instance" xsi:type="dcterms:W3CDTF">2018-02-15T13:06:00Z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St-18/2018-7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