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c51d" w14:paraId="f53c51d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530E63">
        <w:t>706</w:t>
      </w:r>
      <w:r w:rsidR="0080790D">
        <w:t>/17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530E63">
        <w:t xml:space="preserve">CRNIKA DRVO j.d.o.o, Zagreb, </w:t>
      </w:r>
      <w:proofErr w:type="spellStart"/>
      <w:r w:rsidR="00530E63">
        <w:t>Kombolova</w:t>
      </w:r>
      <w:proofErr w:type="spellEnd"/>
      <w:r w:rsidR="00530E63">
        <w:t xml:space="preserve"> 27, OIB 65705616944</w:t>
      </w:r>
      <w:r>
        <w:t xml:space="preserve">, dana 17. travnja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     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0E63" w:rsidP="0080790D" w:rsidR="0080790D">
      <w:pPr>
        <w:jc w:val="both"/>
        <w:rPr>
          <w:b/>
        </w:rPr>
      </w:pPr>
      <w:r>
        <w:rPr>
          <w:b/>
        </w:rPr>
        <w:t>14</w:t>
      </w:r>
      <w:r w:rsidR="0080790D">
        <w:rPr>
          <w:b/>
        </w:rPr>
        <w:t xml:space="preserve">. lipnja 2018. godine u 9,10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>dužnik CRNIKA DRVO j.d.o.o, Zagreb</w:t>
      </w:r>
    </w:p>
    <w:p w:rsidRDefault="00530E63" w:rsidP="00530E63" w:rsidR="00530E63">
      <w:r>
        <w:t xml:space="preserve">- zakonski zastupnik dužnika Mihajlo Gajić po punomoćniku Miljenku </w:t>
      </w:r>
      <w:proofErr w:type="spellStart"/>
      <w:r>
        <w:t>Laberu</w:t>
      </w:r>
      <w:proofErr w:type="spellEnd"/>
      <w:r>
        <w:t xml:space="preserve">, odvjetniku iz </w:t>
      </w:r>
    </w:p>
    <w:p w:rsidRDefault="00530E63" w:rsidP="00530E63" w:rsidR="0080790D">
      <w:r>
        <w:t xml:space="preserve">   Bjelovara</w:t>
      </w:r>
      <w:r w:rsidR="00CD7B05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4424C7" w:rsidP="004424C7" w:rsidR="004424C7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0790D">
        <w:t>17. travnja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AEF" w:rsidP="008F69E1" w:rsidR="00FD2AEF">
      <w:r>
        <w:separator/>
      </w:r>
    </w:p>
  </w:endnote>
  <w:endnote w:id="0" w:type="continuationSeparator">
    <w:p w:rsidRDefault="00FD2AEF" w:rsidP="008F69E1" w:rsidR="00FD2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AEF" w:rsidP="008F69E1" w:rsidR="00FD2AEF">
      <w:r>
        <w:separator/>
      </w:r>
    </w:p>
  </w:footnote>
  <w:footnote w:id="0" w:type="continuationSeparator">
    <w:p w:rsidRDefault="00FD2AEF" w:rsidP="008F69E1" w:rsidR="00FD2AE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4F6D7F"/>
    <w:rsid w:val="005307D2"/>
    <w:rsid w:val="00530E63"/>
    <w:rsid w:val="005450EA"/>
    <w:rsid w:val="00546F36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46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46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CRNIKA DRVO j.d.o.o. za trgovinu i usluge zastupanog po punomoćniku Mihajlo Gajić; Miljenko Laber</izvorni_sadrzaj>
    <derivirana_varijabla naziv="DomainObject.Predmet.ProtustrankaFormated_1">  CRNIKA DRVO j.d.o.o. za trgovinu i usluge zastupanog po punomoćniku Mihajlo Gajić; Miljenko Laber</derivirana_varijabla>
  </DomainObject.Predmet.ProtustrankaFormated>
  <DomainObject.Predmet.ProtustrankaFormatedOIB>
    <izvorni_sadrzaj>  CRNIKA DRVO j.d.o.o. za trgovinu i usluge, OIB 65705616944 zastupanog po punomoćniku Mihajlo Gajić; Miljenko Laber</izvorni_sadrzaj>
    <derivirana_varijabla naziv="DomainObject.Predmet.ProtustrankaFormatedOIB_1">  CRNIKA DRVO j.d.o.o. za trgovinu i usluge, OIB 65705616944 zastupanog po punomoćniku Mihajlo Gajić; Miljenko Laber</derivirana_varijabla>
  </DomainObject.Predmet.ProtustrankaFormatedOIB>
  <DomainObject.Predmet.ProtustrankaFormatedWithAdress>
    <izvorni_sadrzaj> CRNIKA DRVO j.d.o.o. za trgovinu i usluge, Kombolova 27 , 10000 Zagreb zastupanog po punomoćniku Mihajlo Gajić; Miljenko Laber</izvorni_sadrzaj>
    <derivirana_varijabla naziv="DomainObject.Predmet.ProtustrankaFormatedWithAdress_1"> CRNIKA DRVO j.d.o.o. za trgovinu i usluge, Kombolova 27 , 10000 Zagreb zastupanog po punomoćniku Mihajlo Gajić; Miljenko Laber</derivirana_varijabla>
  </DomainObject.Predmet.ProtustrankaFormatedWithAdress>
  <DomainObject.Predmet.ProtustrankaFormatedWithAdressOIB>
    <izvorni_sadrzaj> CRNIKA DRVO j.d.o.o. za trgovinu i usluge, OIB 65705616944, Kombolova 27 , 10000 Zagreb zastupanog po punomoćniku Mihajlo Gajić; Miljenko Laber</izvorni_sadrzaj>
    <derivirana_varijabla naziv="DomainObject.Predmet.ProtustrankaFormatedWithAdressOIB_1"> CRNIKA DRVO j.d.o.o. za trgovinu i usluge, OIB 65705616944, Kombolova 27 , 10000 Zagreb zastupanog po punomoćniku Mihajlo Gajić; Miljenko Laber</derivirana_varijabla>
  </DomainObject.Predmet.ProtustrankaFormatedWithAdressOIB>
  <DomainObject.Predmet.ProtustrankaWithAdress>
    <izvorni_sadrzaj>CRNIKA DRVO j.d.o.o. za trgovinu i usluge Kombolova 27 , 10000 Zagreb</izvorni_sadrzaj>
    <derivirana_varijabla naziv="DomainObject.Predmet.ProtustrankaWithAdress_1">CRNIKA DRVO j.d.o.o. za trgovinu i usluge Kombolova 27 , 10000 Zagreb</derivirana_varijabla>
  </DomainObject.Predmet.ProtustrankaWithAdress>
  <DomainObject.Predmet.ProtustrankaWithAdressOIB>
    <izvorni_sadrzaj>CRNIKA DRVO j.d.o.o. za trgovinu i usluge, OIB 65705616944, Kombolova 27 , 10000 Zagreb</izvorni_sadrzaj>
    <derivirana_varijabla naziv="DomainObject.Predmet.ProtustrankaWithAdressOIB_1">CRNIKA DRVO j.d.o.o. za trgovinu i usluge, OIB 65705616944, Kombolova 27 , 10000 Zagreb</derivirana_varijabla>
  </DomainObject.Predmet.ProtustrankaWithAdressOIB>
  <DomainObject.Predmet.ProtustrankaNazivFormated>
    <izvorni_sadrzaj>CRNIKA DRVO j.d.o.o. za trgovinu i usluge</izvorni_sadrzaj>
    <derivirana_varijabla naziv="DomainObject.Predmet.ProtustrankaNazivFormated_1">CRNIKA DRVO j.d.o.o. za trgovinu i usluge</derivirana_varijabla>
  </DomainObject.Predmet.ProtustrankaNazivFormated>
  <DomainObject.Predmet.ProtustrankaNazivFormatedOIB>
    <izvorni_sadrzaj>CRNIKA DRVO j.d.o.o. za trgovinu i usluge, OIB 65705616944</izvorni_sadrzaj>
    <derivirana_varijabla naziv="DomainObject.Predmet.ProtustrankaNazivFormatedOIB_1">CRNIKA DRVO j.d.o.o. za trgovinu i usluge, OIB 65705616944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CRNIKA DRVO j.d.o.o. za trgovinu i usluge zastupanog po punomoćniku Mihajlo Gajić; Miljenko Laber</item>
    </izvorni_sadrzaj>
    <derivirana_varijabla naziv="DomainObject.Predmet.ProtuStrankaListFormated_1">
      <item>CRNIKA DRVO j.d.o.o. za trgovinu i usluge zastupanog po punomoćniku Mihajlo Gajić; Miljenko Laber</item>
    </derivirana_varijabla>
  </DomainObject.Predmet.ProtuStrankaListFormated>
  <DomainObject.Predmet.ProtuStrankaListFormatedOIB>
    <izvorni_sadrzaj>
      <item>CRNIKA DRVO j.d.o.o. za trgovinu i usluge, OIB 65705616944 zastupanog po punomoćniku Mihajlo Gajić; Miljenko Laber</item>
    </izvorni_sadrzaj>
    <derivirana_varijabla naziv="DomainObject.Predmet.ProtuStrankaListFormatedOIB_1">
      <item>CRNIKA DRVO j.d.o.o. za trgovinu i usluge, OIB 65705616944 zastupanog po punomoćniku Mihajlo Gajić; Miljenko Laber</item>
    </derivirana_varijabla>
  </DomainObject.Predmet.ProtuStrankaListFormatedOIB>
  <DomainObject.Predmet.ProtuStrankaListFormatedWithAdress>
    <izvorni_sadrzaj>
      <item>CRNIKA DRVO j.d.o.o. za trgovinu i usluge, Kombolova 27 , 10000 Zagreb zastupanog po punomoćniku Mihajlo Gajić; Miljenko Laber</item>
    </izvorni_sadrzaj>
    <derivirana_varijabla naziv="DomainObject.Predmet.ProtuStrankaListFormatedWithAdress_1">
      <item>CRNIKA DRVO j.d.o.o. za trgovinu i usluge, Kombolova 27 , 10000 Zagreb zastupanog po punomoćniku Mihajlo Gajić; Miljenko Laber</item>
    </derivirana_varijabla>
  </DomainObject.Predmet.ProtuStrankaListFormatedWithAdress>
  <DomainObject.Predmet.ProtuStrankaListFormatedWithAdressOIB>
    <izvorni_sadrzaj>
      <item>CRNIKA DRVO j.d.o.o. za trgovinu i usluge, OIB 65705616944, Kombolova 27 , 10000 Zagreb zastupanog po punomoćniku Mihajlo Gajić; Miljenko Laber</item>
    </izvorni_sadrzaj>
    <derivirana_varijabla naziv="DomainObject.Predmet.ProtuStrankaListFormatedWithAdressOIB_1">
      <item>CRNIKA DRVO j.d.o.o. za trgovinu i usluge, OIB 65705616944, Kombolova 27 , 10000 Zagreb zastupanog po punomoćniku Mihajlo Gajić; Miljenko Laber</item>
    </derivirana_varijabla>
  </DomainObject.Predmet.ProtuStrankaListFormatedWithAdressOIB>
  <DomainObject.Predmet.ProtuStrankaListNazivFormated>
    <izvorni_sadrzaj>
      <item>CRNIKA DRVO j.d.o.o. za trgovinu i usluge</item>
    </izvorni_sadrzaj>
    <derivirana_varijabla naziv="DomainObject.Predmet.ProtuStrankaListNazivFormated_1">
      <item>CRNIKA DRVO j.d.o.o. za trgovinu i usluge</item>
    </derivirana_varijabla>
  </DomainObject.Predmet.ProtuStrankaListNazivFormated>
  <DomainObject.Predmet.ProtuStrankaListNazivFormatedOIB>
    <izvorni_sadrzaj>
      <item>CRNIKA DRVO j.d.o.o. za trgovinu i usluge, OIB 65705616944</item>
    </izvorni_sadrzaj>
    <derivirana_varijabla naziv="DomainObject.Predmet.ProtuStrankaListNazivFormatedOIB_1">
      <item>CRNIKA DRVO j.d.o.o. za trgovinu i usluge, OIB 65705616944</item>
    </derivirana_varijabla>
  </DomainObject.Predmet.ProtuStrankaListNazivFormatedOIB>
  <DomainObject.Predmet.OstaliListFormated>
    <izvorni_sadrzaj>
      <item>Mihajlo Gajić punomoćnik sudionika u postupku CRNIKA DRVO j.d.o.o. za trgovinu i usluge</item>
      <item>Miljenko Laber punomoćnik sudionika u postupku CRNIKA DRVO j.d.o.o. za trgovinu i usluge</item>
    </izvorni_sadrzaj>
    <derivirana_varijabla naziv="DomainObject.Predmet.OstaliListFormated_1">
      <item>Mihajlo Gajić punomoćnik sudionika u postupku CRNIKA DRVO j.d.o.o. za trgovinu i usluge</item>
      <item>Miljenko Laber punomoćnik sudionika u postupku CRNIKA DRVO j.d.o.o. za trgovinu i usluge</item>
    </derivirana_varijabla>
  </DomainObject.Predmet.OstaliListFormated>
  <DomainObject.Predmet.OstaliListFormatedOIB>
    <izvorni_sadrzaj>
      <item>Mihajlo Gajić, OIB 44085948639 punomoćnik sudionika u postupku CRNIKA DRVO j.d.o.o. za trgovinu i usluge</item>
      <item>Miljenko Laber, OIB 25718093473 punomoćnik sudionika u postupku CRNIKA DRVO j.d.o.o. za trgovinu i usluge</item>
    </izvorni_sadrzaj>
    <derivirana_varijabla naziv="DomainObject.Predmet.OstaliListFormatedOIB_1">
      <item>Mihajlo Gajić, OIB 44085948639 punomoćnik sudionika u postupku CRNIKA DRVO j.d.o.o. za trgovinu i usluge</item>
      <item>Miljenko Laber, OIB 25718093473 punomoćnik sudionika u postupku CRNIKA DRVO j.d.o.o. za trgovinu i usluge</item>
    </derivirana_varijabla>
  </DomainObject.Predmet.OstaliListFormatedOIB>
  <DomainObject.Predmet.OstaliListFormatedWithAdress>
    <izvorni_sadrzaj>
      <item>Mihajlo Gajić, Garešnička 26, 43000 Brezovac punomoćnik sudionika u postupku CRNIKA DRVO j.d.o.o. za trgovinu i usluge</item>
      <item>Miljenko Laber, Mihanovićeva 2a, 43000 Bjelovar punomoćnik sudionika u postupku CRNIKA DRVO j.d.o.o. za trgovinu i usluge</item>
    </izvorni_sadrzaj>
    <derivirana_varijabla naziv="DomainObject.Predmet.OstaliListFormatedWithAdress_1">
      <item>Mihajlo Gajić, Garešnička 26, 43000 Brezovac punomoćnik sudionika u postupku CRNIKA DRVO j.d.o.o. za trgovinu i usluge</item>
      <item>Miljenko Laber, Mihanovićeva 2a, 43000 Bjelovar punomoćnik sudionika u postupku CRNIKA DRVO j.d.o.o. za trgovinu i usluge</item>
    </derivirana_varijabla>
  </DomainObject.Predmet.OstaliListFormatedWithAdress>
  <DomainObject.Predmet.OstaliListFormatedWithAdressOIB>
    <izvorni_sadrzaj>
      <item>Mihajlo Gajić, OIB 44085948639, Garešnička 26, 43000 Brezovac punomoćnik sudionika u postupku CRNIKA DRVO j.d.o.o. za trgovinu i usluge</item>
      <item>Miljenko Laber, OIB 25718093473, Mihanovićeva 2a, 43000 Bjelovar punomoćnik sudionika u postupku CRNIKA DRVO j.d.o.o. za trgovinu i usluge</item>
    </izvorni_sadrzaj>
    <derivirana_varijabla naziv="DomainObject.Predmet.OstaliListFormatedWithAdressOIB_1">
      <item>Mihajlo Gajić, OIB 44085948639, Garešnička 26, 43000 Brezovac punomoćnik sudionika u postupku CRNIKA DRVO j.d.o.o. za trgovinu i usluge</item>
      <item>Miljenko Laber, OIB 25718093473, Mihanovićeva 2a, 43000 Bjelovar punomoćnik sudionika u postupku CRNIKA DRVO j.d.o.o. za trgovinu i usluge</item>
    </derivirana_varijabla>
  </DomainObject.Predmet.OstaliListFormatedWithAdressOIB>
  <DomainObject.Predmet.OstaliListNazivFormated>
    <izvorni_sadrzaj>
      <item>Mihajlo Gajić</item>
      <item>Miljenko Laber</item>
    </izvorni_sadrzaj>
    <derivirana_varijabla naziv="DomainObject.Predmet.OstaliListNazivFormated_1">
      <item>Mihajlo Gajić</item>
      <item>Miljenko Laber</item>
    </derivirana_varijabla>
  </DomainObject.Predmet.OstaliListNazivFormated>
  <DomainObject.Predmet.OstaliListNazivFormatedOIB>
    <izvorni_sadrzaj>
      <item>Mihajlo Gajić, OIB 44085948639</item>
      <item>Miljenko Laber, OIB 25718093473</item>
    </izvorni_sadrzaj>
    <derivirana_varijabla naziv="DomainObject.Predmet.OstaliListNazivFormatedOIB_1">
      <item>Mihajlo Gajić, OIB 44085948639</item>
      <item>Miljenko Laber, OIB 25718093473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CRNIKA DRVO j.d.o.o. za trgovinu i usluge</izvorni_sadrzaj>
    <derivirana_varijabla naziv="DomainObject.Predmet.ProtustrankaIDrugi_1">CRNIKA DRVO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CRNIKA DRVO j.d.o.o. za trgovinu i usluge, OIB 65705616944, Kombolova 27 , 10000 Zagreb</izvorni_sadrzaj>
    <derivirana_varijabla naziv="DomainObject.Predmet.ProtustrankaIDrugiAdressOIB_1">CRNIKA DRVO j.d.o.o. za trgovinu i usluge, OIB 65705616944, Kombolova 27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CRNIKA DRVO j.d.o.o. za trgovinu i usluge</item>
      <item>Mihajlo Gajić</item>
      <item>Miljenko Laber</item>
    </izvorni_sadrzaj>
    <derivirana_varijabla naziv="DomainObject.Predmet.SudioniciListNaziv_1">
      <item>FINA Regionalni centar Zagreb</item>
      <item>CRNIKA DRVO j.d.o.o. za trgovinu i usluge</item>
      <item>Mihajlo Gajić</item>
      <item>Miljenko Laber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CRNIKA DRVO j.d.o.o. za trgovinu i usluge, OIB 65705616944, Kombolova 27 ,10000 Zagreb</item>
      <item>Mihajlo Gajić, OIB 44085948639, Garešnička 26,43000 Brezovac</item>
      <item>Miljenko Laber, OIB 25718093473, Mihanovićeva 2a,43000 Bjelovar</item>
    </izvorni_sadrzaj>
    <derivirana_varijabla naziv="DomainObject.Predmet.SudioniciListAdressOIB_1">
      <item>FINA Regionalni centar Zagreb, OIB 85821130368, Trg svibanjskih žrtava 1995. br. 1,10000 Zagreb</item>
      <item>CRNIKA DRVO j.d.o.o. za trgovinu i usluge, OIB 65705616944, Kombolova 27 ,10000 Zagreb</item>
      <item>Mihajlo Gajić, OIB 44085948639, Garešnička 26,43000 Brezovac</item>
      <item>Miljenko Laber, OIB 25718093473, Mihanovićeva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65705616944</item>
      <item>, OIB 44085948639</item>
      <item>, OIB 25718093473</item>
    </izvorni_sadrzaj>
    <derivirana_varijabla naziv="DomainObject.Predmet.SudioniciListNazivOIB_1">
      <item>, OIB 85821130368</item>
      <item>, OIB 65705616944</item>
      <item>, OIB 44085948639</item>
      <item>, OIB 25718093473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74D1F-4E38-4C74-9D4F-BAB0D3B5C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866</properties:Characters>
  <properties:Lines>38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2018-04-20T12:13:00Z</dcterms:created>
  <dc:creator>gboljkovac</dc:creator>
  <cp:lastModifiedBy>Renata Klokočki</cp:lastModifiedBy>
  <cp:lastPrinted>2018-04-20T12:44:00Z</cp:lastPrinted>
  <dcterms:modified xmlns:xsi="http://www.w3.org/2001/XMLSchema-instance" xsi:type="dcterms:W3CDTF">2018-04-20T12:49:00Z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rasprave-St-682-17.docx)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