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5e33" w14:paraId="26a5e33" w:rsidRDefault="00F72CE9" w:rsidP="009D1228" w:rsidR="009D1228">
      <w:pPr>
        <w:ind w:firstLine="708"/>
        <w15:collapsed w:val="false"/>
        <w:rPr>
          <w:b/>
        </w:rPr>
      </w:pPr>
      <w:bookmarkStart w:name="_GoBack" w:id="0"/>
      <w:bookmarkEnd w:id="0"/>
      <w:r>
        <w:t xml:space="preserve">    </w:t>
      </w:r>
      <w:r w:rsidR="00EF7CD8"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</w:r>
      <w:r w:rsidR="009D1228">
        <w:tab/>
        <w:t xml:space="preserve">             </w:t>
      </w:r>
      <w:r w:rsidR="009D1228" w:rsidRPr="00C82BA1">
        <w:rPr>
          <w:b/>
        </w:rPr>
        <w:t>Posl. br. 12. St-</w:t>
      </w:r>
      <w:r w:rsidR="00404235">
        <w:rPr>
          <w:b/>
        </w:rPr>
        <w:t>123</w:t>
      </w:r>
      <w:r w:rsidR="008603D8">
        <w:rPr>
          <w:b/>
        </w:rPr>
        <w:t>/2018</w:t>
      </w:r>
    </w:p>
    <w:p w:rsidRDefault="00F72CE9" w:rsidP="009D1228" w:rsidR="00F72CE9" w:rsidRPr="00F72CE9">
      <w:pPr>
        <w:ind w:firstLine="708"/>
        <w:rPr>
          <w:b/>
          <w:sz w:val="4"/>
          <w:szCs w:val="4"/>
        </w:rPr>
      </w:pP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REPUBLIKA HRVATSKA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TRGOVAČKI SUD U SPLITU</w:t>
      </w:r>
    </w:p>
    <w:p w:rsidRDefault="009D1228" w:rsidP="009D1228" w:rsidR="009D1228" w:rsidRPr="00565073">
      <w:pPr>
        <w:rPr>
          <w:b/>
          <w:szCs w:val="24"/>
        </w:rPr>
      </w:pPr>
      <w:r w:rsidRPr="00565073">
        <w:rPr>
          <w:b/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9D1228" w:rsidP="009D1228" w:rsidR="009D1228">
      <w:pPr>
        <w:jc w:val="center"/>
        <w:rPr>
          <w:b/>
        </w:rPr>
      </w:pPr>
    </w:p>
    <w:p w:rsidRDefault="009D1228" w:rsidP="009D1228" w:rsidR="009D1228">
      <w:pPr>
        <w:jc w:val="center"/>
        <w:rPr>
          <w:b/>
        </w:rPr>
      </w:pPr>
      <w:r>
        <w:rPr>
          <w:b/>
        </w:rPr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404235" w:rsidRPr="00404235">
        <w:t>IVAN JAKOV j.d.o.o. Trogir, Mornarska 10, OIB: 59031875510</w:t>
      </w:r>
      <w:r w:rsidR="00CA3F30" w:rsidRPr="00CA3F30">
        <w:t xml:space="preserve">, </w:t>
      </w:r>
      <w:r>
        <w:t>dana</w:t>
      </w:r>
      <w:r w:rsidR="00F72CE9">
        <w:t xml:space="preserve"> </w:t>
      </w:r>
      <w:r w:rsidR="00790B16">
        <w:t>12</w:t>
      </w:r>
      <w:r w:rsidR="008603D8">
        <w:t>. rujna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242319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404235" w:rsidRPr="00404235">
        <w:t>IVAN JAKOV j.d.o.o. Trogir, Mornarska 10, OIB: 59031875510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790B16">
        <w:t>20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404235">
        <w:t>123</w:t>
      </w:r>
      <w:r w:rsidR="008603D8">
        <w:t>/2018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404235" w:rsidP="00404235" w:rsidR="00404235" w:rsidRPr="00404235">
      <w:pPr>
        <w:ind w:firstLine="708"/>
        <w:jc w:val="both"/>
        <w:rPr>
          <w:szCs w:val="24"/>
        </w:rPr>
      </w:pPr>
      <w:r w:rsidRPr="00404235">
        <w:rPr>
          <w:szCs w:val="24"/>
        </w:rPr>
        <w:t>Financijska agencija, Regionalni centar Split podnijela je ovom sudu 6. veljače 2018. prijedlog za otvaranje stečajnog postupka nad dužnikom IVAN JAKOV j.d.o.o. Trogir, a sve sukladno odredbama čl. 110. st. 1. Stečajnog zakona (Narodne novine 71/15 i 104/17, dalje SZ).</w:t>
      </w:r>
    </w:p>
    <w:p w:rsidRDefault="00404235" w:rsidP="00404235" w:rsidR="00404235" w:rsidRPr="00404235">
      <w:pPr>
        <w:ind w:firstLine="708"/>
        <w:jc w:val="both"/>
        <w:rPr>
          <w:szCs w:val="24"/>
        </w:rPr>
      </w:pPr>
    </w:p>
    <w:p w:rsidRDefault="00404235" w:rsidP="00404235" w:rsidR="00A77C6D">
      <w:pPr>
        <w:ind w:firstLine="708"/>
        <w:jc w:val="both"/>
      </w:pPr>
      <w:r w:rsidRPr="00404235">
        <w:rPr>
          <w:szCs w:val="24"/>
        </w:rPr>
        <w:t>U po</w:t>
      </w:r>
      <w:r w:rsidR="00790B16">
        <w:rPr>
          <w:szCs w:val="24"/>
        </w:rPr>
        <w:t>dnesenom prijedlogu u bitnom je navedeno</w:t>
      </w:r>
      <w:r w:rsidRPr="00404235">
        <w:rPr>
          <w:szCs w:val="24"/>
        </w:rPr>
        <w:t xml:space="preserve"> da dužnik na dan 30. siječnja 2018., u Očevidniku redoslijeda osnova za plaćanje, ima evidentirane neizvršene osnove za plaćanje u neprekinutom razdoblju od 120 dana, u ukupnom iznosu od 14.650,00 kn, kao i da prema podacima koji su dostavljeni od Hrvatskog zavoda za mi</w:t>
      </w:r>
      <w:r w:rsidR="00790B16">
        <w:rPr>
          <w:szCs w:val="24"/>
        </w:rPr>
        <w:t>rovinsko osiguranje dužnik ima jednog</w:t>
      </w:r>
      <w:r w:rsidRPr="00404235">
        <w:rPr>
          <w:szCs w:val="24"/>
        </w:rPr>
        <w:t xml:space="preserve"> zaposlenog,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posl. br. 12. St-</w:t>
      </w:r>
      <w:r w:rsidR="00404235">
        <w:t>123</w:t>
      </w:r>
      <w:r w:rsidR="008603D8">
        <w:t>/2018</w:t>
      </w:r>
      <w:r w:rsidRPr="006A49A6">
        <w:t xml:space="preserve"> od </w:t>
      </w:r>
      <w:r w:rsidR="008603D8">
        <w:t>26. srpnja</w:t>
      </w:r>
      <w:r w:rsidR="00FA7693">
        <w:t xml:space="preserve">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</w:t>
      </w:r>
      <w:r w:rsidR="00790B16">
        <w:t>nika nisu pristupile na zakazano ročište</w:t>
      </w:r>
      <w:r>
        <w:t xml:space="preserve">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306868">
        <w:t>,</w:t>
      </w:r>
      <w:r>
        <w:t xml:space="preserve"> utvrđeno </w:t>
      </w:r>
      <w:r w:rsidR="00306868">
        <w:t xml:space="preserve">je </w:t>
      </w:r>
      <w:r>
        <w:t xml:space="preserve">da je kod dužnika ispunjen stečajni razlog nesposobnosti za plaćanje. Naime, FINA je za potrebe prethodnog postupka dostavila ovom sudu potvrdu o neizvršenim osnovama za plaćanje dužnika (list </w:t>
      </w:r>
      <w:r w:rsidR="00404235">
        <w:t>24</w:t>
      </w:r>
      <w:r>
        <w:t xml:space="preserve"> spisa) kojom se potvrđuje da dužnik na dan </w:t>
      </w:r>
      <w:r w:rsidR="008603D8">
        <w:t>04.09.2018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404235">
        <w:rPr>
          <w:szCs w:val="24"/>
        </w:rPr>
        <w:t>336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</w:t>
      </w:r>
    </w:p>
    <w:p w:rsidRDefault="00A77C6D" w:rsidP="00A77C6D" w:rsidR="00A77C6D">
      <w:pPr>
        <w:ind w:firstLine="708"/>
        <w:jc w:val="both"/>
      </w:pPr>
    </w:p>
    <w:p w:rsidRDefault="00A77C6D" w:rsidP="00CE2897" w:rsidR="00A77C6D">
      <w:pPr>
        <w:ind w:firstLine="708"/>
        <w:jc w:val="both"/>
      </w:pPr>
      <w:r>
        <w:t xml:space="preserve">Međutim, osim postojanja stečajnog razloga kod dužnika, iz rezultata prethodnog postupka također proizlazi i da dužnik nema imovine koju bi ušla u stečajnu masu. Naime, </w:t>
      </w:r>
      <w:r w:rsidR="001B26EF">
        <w:t>osobe ovlaštene za zastupanje dužnika</w:t>
      </w:r>
      <w:r w:rsidR="001E0536">
        <w:t xml:space="preserve"> nisu</w:t>
      </w:r>
      <w:r w:rsidR="001B26EF">
        <w:t xml:space="preserve"> </w:t>
      </w:r>
      <w:r w:rsidR="001E0536">
        <w:t xml:space="preserve">se očitovale o postojanju imovine kod dužnika, a </w:t>
      </w:r>
      <w:r w:rsidR="001B26EF">
        <w:t>niti su dostavile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>
        <w:t xml:space="preserve">traženje ovog suda za dostavom podataka o imovini dužnika, Općinski sud u Splitu, </w:t>
      </w:r>
      <w:r w:rsidR="00CE2897">
        <w:t xml:space="preserve">Zemljišnoknjižni odjel </w:t>
      </w:r>
      <w:r w:rsidR="00790B16">
        <w:t>Trogir</w:t>
      </w:r>
      <w:r w:rsidR="00CE2897">
        <w:t xml:space="preserve"> dostavio je ovom sudu </w:t>
      </w:r>
      <w:r w:rsidR="00404235">
        <w:t>04.09</w:t>
      </w:r>
      <w:r w:rsidR="00630478">
        <w:t>.2018</w:t>
      </w:r>
      <w:r w:rsidR="00CE2897">
        <w:t>. potvrdu</w:t>
      </w:r>
      <w:r>
        <w:t xml:space="preserve"> </w:t>
      </w:r>
      <w:r w:rsidR="00CE2897">
        <w:t>kojom se potvrđuje</w:t>
      </w:r>
      <w:r>
        <w:t xml:space="preserve"> da dužnik nije upisan kao vlasnik nekretnina</w:t>
      </w:r>
      <w:r w:rsidR="00790B16">
        <w:t xml:space="preserve"> na području tog odjela</w:t>
      </w:r>
      <w:r>
        <w:t>. Isto tako</w:t>
      </w:r>
      <w:r w:rsidR="00CE2897">
        <w:t>,</w:t>
      </w:r>
      <w:r>
        <w:t xml:space="preserve"> </w:t>
      </w:r>
      <w:r w:rsidR="00CE2897">
        <w:t>Ministarstvo unutarnjih poslova</w:t>
      </w:r>
      <w:r>
        <w:t xml:space="preserve"> RH, PU Splitsko-dalmatinska, dostavi</w:t>
      </w:r>
      <w:r w:rsidR="00BD48AD">
        <w:t>l</w:t>
      </w:r>
      <w:r>
        <w:t xml:space="preserve">o je ovom sudu </w:t>
      </w:r>
      <w:r w:rsidR="008603D8">
        <w:t>08.08</w:t>
      </w:r>
      <w:r w:rsidR="00630478">
        <w:t>.2018</w:t>
      </w:r>
      <w:r w:rsidR="00CE2897">
        <w:t>.</w:t>
      </w:r>
      <w:r w:rsidR="00F72CE9">
        <w:t xml:space="preserve"> uvjerenje</w:t>
      </w:r>
      <w:r w:rsidR="00CE2897">
        <w:t xml:space="preserve"> </w:t>
      </w:r>
      <w:r>
        <w:t xml:space="preserve"> iz kojeg je razvidno da dužnik nije evidentiran kao vlasnik vozila. </w:t>
      </w:r>
    </w:p>
    <w:p w:rsidRDefault="0021108F" w:rsidP="00CE2897" w:rsidR="0021108F">
      <w:pPr>
        <w:ind w:firstLine="708"/>
        <w:jc w:val="both"/>
      </w:pPr>
    </w:p>
    <w:p w:rsidRDefault="0021108F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čl. 132. st.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naprijed citiranim odredbama čl.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790B16" w:rsidP="00790B16" w:rsidR="00790B16">
      <w:pPr>
        <w:ind w:firstLine="708"/>
        <w:jc w:val="both"/>
      </w:pPr>
      <w:r w:rsidRPr="001B2ADF">
        <w:t>S obzirom na navedeno, ovaj sud smatra kako iznos predujma od 20.000,00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372D43" w:rsidP="00372D43" w:rsidR="00372D43">
      <w:pPr>
        <w:jc w:val="both"/>
        <w:rPr>
          <w:szCs w:val="24"/>
        </w:rPr>
      </w:pPr>
    </w:p>
    <w:p w:rsidRDefault="00372D43" w:rsidP="00372D43" w:rsidR="00372D43">
      <w:pPr>
        <w:ind w:firstLine="708"/>
        <w:jc w:val="both"/>
        <w:rPr>
          <w:szCs w:val="24"/>
        </w:rPr>
      </w:pPr>
      <w:r>
        <w:rPr>
          <w:szCs w:val="24"/>
        </w:rPr>
        <w:t>Slijedom svega naprijed navedenog, a temeljem od</w:t>
      </w:r>
      <w:r w:rsidR="00853084">
        <w:rPr>
          <w:szCs w:val="24"/>
        </w:rPr>
        <w:t>redbi čl. 132. st. 1. i 2. SZ-a</w:t>
      </w:r>
      <w:r>
        <w:rPr>
          <w:szCs w:val="24"/>
        </w:rPr>
        <w:t xml:space="preserve">, odlučeno je kao u izreci ovog rješenja. </w:t>
      </w:r>
    </w:p>
    <w:p w:rsidRDefault="006B2F06" w:rsidP="00853084" w:rsidR="006B2F06" w:rsidRPr="006A49A6">
      <w:pPr>
        <w:jc w:val="both"/>
      </w:pPr>
    </w:p>
    <w:p w:rsidRDefault="0028268A" w:rsidP="0028268A" w:rsidR="0028268A" w:rsidRPr="009C4FD6">
      <w:pPr>
        <w:jc w:val="center"/>
        <w:rPr>
          <w:szCs w:val="24"/>
        </w:rPr>
      </w:pPr>
      <w:r w:rsidRPr="009C4FD6">
        <w:rPr>
          <w:szCs w:val="24"/>
        </w:rPr>
        <w:t>U Splitu,</w:t>
      </w:r>
      <w:r w:rsidR="00853084">
        <w:rPr>
          <w:szCs w:val="24"/>
        </w:rPr>
        <w:t xml:space="preserve"> </w:t>
      </w:r>
      <w:r w:rsidR="00790B16">
        <w:rPr>
          <w:szCs w:val="24"/>
        </w:rPr>
        <w:t>12</w:t>
      </w:r>
      <w:r w:rsidR="008603D8">
        <w:rPr>
          <w:szCs w:val="24"/>
        </w:rPr>
        <w:t>. rujna</w:t>
      </w:r>
      <w:r w:rsidR="00F72CE9">
        <w:rPr>
          <w:szCs w:val="24"/>
        </w:rPr>
        <w:t xml:space="preserve"> </w:t>
      </w:r>
      <w:r w:rsidR="00630478">
        <w:rPr>
          <w:szCs w:val="24"/>
        </w:rPr>
        <w:t>2018.</w:t>
      </w:r>
      <w:r w:rsidR="000F41F7" w:rsidRPr="009C4FD6">
        <w:rPr>
          <w:szCs w:val="24"/>
        </w:rPr>
        <w:t xml:space="preserve"> </w:t>
      </w:r>
    </w:p>
    <w:p w:rsidRDefault="0028268A" w:rsidP="0028268A" w:rsidR="0028268A" w:rsidRPr="00853084">
      <w:pPr>
        <w:ind w:firstLine="708"/>
        <w:jc w:val="both"/>
        <w:rPr>
          <w:sz w:val="16"/>
          <w:szCs w:val="16"/>
        </w:rPr>
      </w:pPr>
    </w:p>
    <w:p w:rsidRDefault="0028268A" w:rsidP="00254B18" w:rsidR="0028268A" w:rsidRPr="009C4FD6">
      <w:pPr>
        <w:ind w:firstLine="708" w:left="7080"/>
        <w:rPr>
          <w:szCs w:val="24"/>
        </w:rPr>
      </w:pPr>
      <w:r w:rsidRPr="009C4FD6">
        <w:rPr>
          <w:szCs w:val="24"/>
        </w:rPr>
        <w:t xml:space="preserve">S U D A C </w:t>
      </w:r>
    </w:p>
    <w:p w:rsidRDefault="0028268A" w:rsidP="00FD40FE" w:rsidR="0028268A" w:rsidRPr="00765651">
      <w:pPr>
        <w:ind w:left="7080"/>
        <w:rPr>
          <w:sz w:val="28"/>
          <w:szCs w:val="28"/>
        </w:rPr>
      </w:pPr>
    </w:p>
    <w:p w:rsidRDefault="0028268A" w:rsidP="00254B18" w:rsidR="0028268A">
      <w:pPr>
        <w:ind w:firstLine="708" w:left="7080"/>
      </w:pPr>
      <w:r>
        <w:t>Paško Bačić</w:t>
      </w:r>
    </w:p>
    <w:p w:rsidRDefault="00254B18" w:rsidP="0028268A" w:rsidR="00254B18" w:rsidRPr="00F72CE9">
      <w:pPr>
        <w:rPr>
          <w:sz w:val="16"/>
          <w:szCs w:val="16"/>
        </w:rPr>
      </w:pPr>
    </w:p>
    <w:p w:rsidRDefault="000C7281" w:rsidP="005A49E7" w:rsidR="000C7281" w:rsidRPr="00F72CE9">
      <w:pPr>
        <w:rPr>
          <w:sz w:val="16"/>
          <w:szCs w:val="16"/>
        </w:rPr>
      </w:pPr>
    </w:p>
    <w:p w:rsidRDefault="007B021C" w:rsidP="005A49E7" w:rsidR="007B021C" w:rsidRPr="006A3690">
      <w:pPr>
        <w:rPr>
          <w:sz w:val="18"/>
          <w:szCs w:val="18"/>
        </w:rPr>
      </w:pPr>
    </w:p>
    <w:p w:rsidRDefault="005A49E7" w:rsidP="005A49E7" w:rsidR="005A49E7">
      <w:r>
        <w:t>POUKA O PRAVNOM LIJEKU:</w:t>
      </w:r>
    </w:p>
    <w:p w:rsidRDefault="005A49E7" w:rsidP="005A49E7" w:rsidR="005A49E7">
      <w:pPr>
        <w:jc w:val="both"/>
      </w:pPr>
      <w: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/>
    <w:p w:rsidRDefault="00853084" w:rsidP="00853084" w:rsidR="00853084" w:rsidRPr="000C7281">
      <w:pPr>
        <w:rPr>
          <w:sz w:val="16"/>
          <w:szCs w:val="16"/>
        </w:rPr>
      </w:pPr>
    </w:p>
    <w:p w:rsidRDefault="005C615F" w:rsidP="005C615F" w:rsidR="005C615F">
      <w:r>
        <w:t>DNA:</w:t>
      </w:r>
    </w:p>
    <w:p w:rsidRDefault="00F72CE9" w:rsidP="005C615F" w:rsidR="005C615F">
      <w:r>
        <w:t>-  predlagatelju – FINA, RC Split</w:t>
      </w:r>
    </w:p>
    <w:p w:rsidRDefault="005C615F" w:rsidP="005C615F" w:rsidR="005C615F">
      <w:r>
        <w:t>-  dužniku</w:t>
      </w:r>
    </w:p>
    <w:p w:rsidRDefault="005C615F" w:rsidP="005C615F" w:rsidR="005C615F">
      <w:r>
        <w:t>-  e-Oglasna ploča suda</w:t>
      </w:r>
    </w:p>
    <w:p w:rsidRDefault="005C615F" w:rsidP="005C615F" w:rsidR="0001635B" w:rsidRPr="00C82BA1">
      <w:r>
        <w:t>-  u spis</w:t>
      </w:r>
    </w:p>
    <w:sectPr w:rsidSect="00F72CE9" w:rsidR="0001635B" w:rsidRPr="00C82BA1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56A79">
      <w:rPr>
        <w:noProof/>
      </w:rPr>
      <w:t>3</w:t>
    </w:r>
    <w:r>
      <w:fldChar w:fldCharType="end"/>
    </w:r>
    <w:r>
      <w:t>-</w:t>
    </w:r>
    <w:r>
      <w:tab/>
      <w:t xml:space="preserve">   12. St-</w:t>
    </w:r>
    <w:r w:rsidR="00404235">
      <w:t>123</w:t>
    </w:r>
    <w:r w:rsidR="008603D8">
      <w:t>/2018</w:t>
    </w:r>
  </w:p>
  <w:p w:rsidRDefault="0028268A" w:rsidP="0001635B" w:rsidR="0028268A">
    <w:pPr>
      <w:pStyle w:val="Zaglavlje"/>
      <w:jc w:val="center"/>
    </w:pPr>
  </w:p>
  <w:p w:rsidRDefault="0001635B" w:rsidR="0001635B" w:rsidRPr="00434CF5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B26EF"/>
    <w:rsid w:val="001E0536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56A79"/>
    <w:rsid w:val="00372D43"/>
    <w:rsid w:val="003A2582"/>
    <w:rsid w:val="00404235"/>
    <w:rsid w:val="00411F9D"/>
    <w:rsid w:val="00434CF5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90B16"/>
    <w:rsid w:val="007B021C"/>
    <w:rsid w:val="007C578C"/>
    <w:rsid w:val="008519F8"/>
    <w:rsid w:val="00853084"/>
    <w:rsid w:val="008603D8"/>
    <w:rsid w:val="00865F73"/>
    <w:rsid w:val="008A2F5C"/>
    <w:rsid w:val="008E4A02"/>
    <w:rsid w:val="00916B3B"/>
    <w:rsid w:val="00934FB5"/>
    <w:rsid w:val="009736D8"/>
    <w:rsid w:val="009B506E"/>
    <w:rsid w:val="009C4FD6"/>
    <w:rsid w:val="009D1228"/>
    <w:rsid w:val="009D1496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56A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A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A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A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A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356A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A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A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A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A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St-123/2018</izvorni_sadrzaj>
    <derivirana_varijabla naziv="DomainObject.Predmet.OznakaBroj_1">St-123/2018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IVAN JAKOV j.d.o.o. za trgovinu i usluge</izvorni_sadrzaj>
    <derivirana_varijabla naziv="DomainObject.Predmet.ProtustrankaFormated_1">  IVAN JAKOV j.d.o.o. za trgovinu i usluge</derivirana_varijabla>
  </DomainObject.Predmet.ProtustrankaFormated>
  <DomainObject.Predmet.ProtustrankaFormatedOIB>
    <izvorni_sadrzaj>  IVAN JAKOV j.d.o.o. za trgovinu i usluge, OIB 59031875510</izvorni_sadrzaj>
    <derivirana_varijabla naziv="DomainObject.Predmet.ProtustrankaFormatedOIB_1">  IVAN JAKOV j.d.o.o. za trgovinu i usluge, OIB 59031875510</derivirana_varijabla>
  </DomainObject.Predmet.ProtustrankaFormatedOIB>
  <DomainObject.Predmet.ProtustrankaFormatedWithAdress>
    <izvorni_sadrzaj> IVAN JAKOV j.d.o.o. za trgovinu i usluge, Mornarska 10, 21220 Trogir</izvorni_sadrzaj>
    <derivirana_varijabla naziv="DomainObject.Predmet.ProtustrankaFormatedWithAdress_1"> IVAN JAKOV j.d.o.o. za trgovinu i usluge, Mornarska 10, 21220 Trogir</derivirana_varijabla>
  </DomainObject.Predmet.ProtustrankaFormatedWithAdress>
  <DomainObject.Predmet.ProtustrankaFormatedWithAdressOIB>
    <izvorni_sadrzaj> IVAN JAKOV j.d.o.o. za trgovinu i usluge, OIB 59031875510, Mornarska 10, 21220 Trogir</izvorni_sadrzaj>
    <derivirana_varijabla naziv="DomainObject.Predmet.ProtustrankaFormatedWithAdressOIB_1"> IVAN JAKOV j.d.o.o. za trgovinu i usluge, OIB 59031875510, Mornarska 10, 21220 Trogir</derivirana_varijabla>
  </DomainObject.Predmet.ProtustrankaFormatedWithAdressOIB>
  <DomainObject.Predmet.ProtustrankaWithAdress>
    <izvorni_sadrzaj>IVAN JAKOV j.d.o.o. za trgovinu i usluge Mornarska 10, 21220 Trogir</izvorni_sadrzaj>
    <derivirana_varijabla naziv="DomainObject.Predmet.ProtustrankaWithAdress_1">IVAN JAKOV j.d.o.o. za trgovinu i usluge Mornarska 10, 21220 Trogir</derivirana_varijabla>
  </DomainObject.Predmet.ProtustrankaWithAdress>
  <DomainObject.Predmet.ProtustrankaWithAdressOIB>
    <izvorni_sadrzaj>IVAN JAKOV j.d.o.o. za trgovinu i usluge, OIB 59031875510, Mornarska 10, 21220 Trogir</izvorni_sadrzaj>
    <derivirana_varijabla naziv="DomainObject.Predmet.ProtustrankaWithAdressOIB_1">IVAN JAKOV j.d.o.o. za trgovinu i usluge, OIB 59031875510, Mornarska 10, 21220 Trogir</derivirana_varijabla>
  </DomainObject.Predmet.ProtustrankaWithAdressOIB>
  <DomainObject.Predmet.ProtustrankaNazivFormated>
    <izvorni_sadrzaj>IVAN JAKOV j.d.o.o. za trgovinu i usluge</izvorni_sadrzaj>
    <derivirana_varijabla naziv="DomainObject.Predmet.ProtustrankaNazivFormated_1">IVAN JAKOV j.d.o.o. za trgovinu i usluge</derivirana_varijabla>
  </DomainObject.Predmet.ProtustrankaNazivFormated>
  <DomainObject.Predmet.ProtustrankaNazivFormatedOIB>
    <izvorni_sadrzaj>IVAN JAKOV j.d.o.o. za trgovinu i usluge, OIB 59031875510</izvorni_sadrzaj>
    <derivirana_varijabla naziv="DomainObject.Predmet.ProtustrankaNazivFormatedOIB_1">IVAN JAKOV j.d.o.o. za trgovinu i usluge, OIB 59031875510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14650.00</izvorni_sadrzaj>
    <derivirana_varijabla naziv="DomainObject.Predmet.TrenutnaVrijednost_1">14650.00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IVAN JAKOV j.d.o.o. za trgovinu i usluge</item>
    </izvorni_sadrzaj>
    <derivirana_varijabla naziv="DomainObject.Predmet.ProtuStrankaListFormated_1">
      <item>IVAN JAKOV j.d.o.o. za trgovinu i usluge</item>
    </derivirana_varijabla>
  </DomainObject.Predmet.ProtuStrankaListFormated>
  <DomainObject.Predmet.ProtuStrankaListFormatedOIB>
    <izvorni_sadrzaj>
      <item>IVAN JAKOV j.d.o.o. za trgovinu i usluge, OIB 59031875510</item>
    </izvorni_sadrzaj>
    <derivirana_varijabla naziv="DomainObject.Predmet.ProtuStrankaListFormatedOIB_1">
      <item>IVAN JAKOV j.d.o.o. za trgovinu i usluge, OIB 59031875510</item>
    </derivirana_varijabla>
  </DomainObject.Predmet.ProtuStrankaListFormatedOIB>
  <DomainObject.Predmet.ProtuStrankaListFormatedWithAdress>
    <izvorni_sadrzaj>
      <item>IVAN JAKOV j.d.o.o. za trgovinu i usluge, Mornarska 10, 21220 Trogir</item>
    </izvorni_sadrzaj>
    <derivirana_varijabla naziv="DomainObject.Predmet.ProtuStrankaListFormatedWithAdress_1">
      <item>IVAN JAKOV j.d.o.o. za trgovinu i usluge, Mornarska 10, 21220 Trogir</item>
    </derivirana_varijabla>
  </DomainObject.Predmet.ProtuStrankaListFormatedWithAdress>
  <DomainObject.Predmet.ProtuStrankaListFormatedWithAdressOIB>
    <izvorni_sadrzaj>
      <item>IVAN JAKOV j.d.o.o. za trgovinu i usluge, OIB 59031875510, Mornarska 10, 21220 Trogir</item>
    </izvorni_sadrzaj>
    <derivirana_varijabla naziv="DomainObject.Predmet.ProtuStrankaListFormatedWithAdressOIB_1">
      <item>IVAN JAKOV j.d.o.o. za trgovinu i usluge, OIB 59031875510, Mornarska 10, 21220 Trogir</item>
    </derivirana_varijabla>
  </DomainObject.Predmet.ProtuStrankaListFormatedWithAdressOIB>
  <DomainObject.Predmet.ProtuStrankaListNazivFormated>
    <izvorni_sadrzaj>
      <item>IVAN JAKOV j.d.o.o. za trgovinu i usluge</item>
    </izvorni_sadrzaj>
    <derivirana_varijabla naziv="DomainObject.Predmet.ProtuStrankaListNazivFormated_1">
      <item>IVAN JAKOV j.d.o.o. za trgovinu i usluge</item>
    </derivirana_varijabla>
  </DomainObject.Predmet.ProtuStrankaListNazivFormated>
  <DomainObject.Predmet.ProtuStrankaListNazivFormatedOIB>
    <izvorni_sadrzaj>
      <item>IVAN JAKOV j.d.o.o. za trgovinu i usluge, OIB 59031875510</item>
    </izvorni_sadrzaj>
    <derivirana_varijabla naziv="DomainObject.Predmet.ProtuStrankaListNazivFormatedOIB_1">
      <item>IVAN JAKOV j.d.o.o. za trgovinu i usluge, OIB 59031875510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IVAN JAKOV j.d.o.o. za trgovinu i usluge</izvorni_sadrzaj>
    <derivirana_varijabla naziv="DomainObject.Predmet.ProtustrankaIDrugi_1">IVAN JAKOV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IVAN JAKOV j.d.o.o. za trgovinu i usluge, OIB 59031875510, Mornarska 10, 21220 Trogir</izvorni_sadrzaj>
    <derivirana_varijabla naziv="DomainObject.Predmet.ProtustrankaIDrugiAdressOIB_1">IVAN JAKOV j.d.o.o. za trgovinu i usluge, OIB 59031875510, Mornarska 10,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JAKOV j.d.o.o. za trgovinu i usluge</item>
      <item>FINANCIJSKA AGENCIJA, RC SPLIT</item>
    </izvorni_sadrzaj>
    <derivirana_varijabla naziv="DomainObject.Predmet.SudioniciListNaziv_1">
      <item>IVAN JAKOV j.d.o.o. za trgovinu i usluge</item>
      <item>FINANCIJSKA AGENCIJA, RC SPLIT</item>
    </derivirana_varijabla>
  </DomainObject.Predmet.SudioniciListNaziv>
  <DomainObject.Predmet.SudioniciListAdressOIB>
    <izvorni_sadrzaj>
      <item>IVAN JAKOV j.d.o.o. za trgovinu i usluge, OIB 59031875510, Mornarska 10,21220 Trogir</item>
      <item>FINANCIJSKA AGENCIJA, RC SPLIT, OIB 85821130368, Mažuranićevo šetalište 24 b,21000 Split</item>
    </izvorni_sadrzaj>
    <derivirana_varijabla naziv="DomainObject.Predmet.SudioniciListAdressOIB_1">
      <item>IVAN JAKOV j.d.o.o. za trgovinu i usluge, OIB 59031875510, Mornarska 10,21220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59031875510</item>
      <item>, OIB 85821130368</item>
    </izvorni_sadrzaj>
    <derivirana_varijabla naziv="DomainObject.Predmet.SudioniciListNazivOIB_1">
      <item>, OIB 59031875510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549A3-6380-4B52-AAEE-751B23C1C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1103</properties:Words>
  <properties:Characters>6064</properties:Characters>
  <properties:Lines>130</properties:Lines>
  <properties:Paragraphs>32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2016-09-27T11:59:00Z</cp:lastPrinted>
  <dcterms:modified xmlns:xsi="http://www.w3.org/2001/XMLSchema-instance" xsi:type="dcterms:W3CDTF">2018-09-12T08:20:00Z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