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793b" w14:paraId="118793b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677BAC">
        <w:rPr>
          <w:b w:val="false"/>
          <w:lang w:val="hr-HR"/>
        </w:rPr>
        <w:t>1394/17-5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2A6768" w:rsidP="002A6768" w:rsidR="002A6768">
      <w:pPr>
        <w:ind w:hanging="720" w:left="360"/>
        <w:jc w:val="center"/>
        <w:rPr>
          <w:b/>
          <w:bCs/>
        </w:rPr>
      </w:pPr>
    </w:p>
    <w:p w:rsidRDefault="00BA3CE8" w:rsidP="002A6768" w:rsidR="00BA3CE8">
      <w:pPr>
        <w:ind w:hanging="720" w:left="360"/>
        <w:jc w:val="center"/>
      </w:pPr>
    </w:p>
    <w:p w:rsidRDefault="002A6768" w:rsidP="002A6768" w:rsidR="002A6768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L.Jagera 3, za pokretanje skraćenog stečajnog postupka nad dužnikom </w:t>
      </w:r>
      <w:r w:rsidR="00677BAC">
        <w:t>FISNIK PEKARE d.o.o. za proizvodnju, trgovinu i usluge, Dalj (Općina Erdut), Bana Josipa Jelačića 5, MBS: 030140707, OIB 86014590901</w:t>
      </w:r>
      <w:r>
        <w:t>, dana</w:t>
      </w:r>
      <w:r w:rsidR="00677BAC">
        <w:t xml:space="preserve"> 20</w:t>
      </w:r>
      <w:r w:rsidR="000C73DB">
        <w:t xml:space="preserve">. rujna </w:t>
      </w:r>
      <w:r>
        <w:t xml:space="preserve"> 2017.,                       </w:t>
      </w:r>
    </w:p>
    <w:p w:rsidRDefault="003A31A7" w:rsidP="00B75497" w:rsidR="003A31A7">
      <w:pPr>
        <w:jc w:val="both"/>
      </w:pPr>
    </w:p>
    <w:p w:rsidRDefault="00BA3CE8" w:rsidP="00B75497" w:rsidR="00BA3CE8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677BAC">
        <w:t>FISNIK PEKARE d.o.o. za proizvodnju, trgovinu i usluge, Dalj (Općina Erdut), Bana Josipa Jelačića 5, MBS: 030140707, OIB 86014590901.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9385C" w:rsidP="00B75497" w:rsidR="0089385C">
      <w:pPr>
        <w:jc w:val="both"/>
        <w:rPr>
          <w:b/>
          <w:bCs/>
        </w:rPr>
      </w:pPr>
    </w:p>
    <w:p w:rsidRDefault="00FA70D4" w:rsidP="00B75497" w:rsidR="00D67A2E">
      <w:pPr>
        <w:ind w:firstLine="720"/>
        <w:jc w:val="both"/>
      </w:pPr>
      <w:r>
        <w:t>Dana</w:t>
      </w:r>
      <w:r w:rsidR="00E60DDF">
        <w:t xml:space="preserve"> </w:t>
      </w:r>
      <w:r w:rsidR="0083069C">
        <w:t xml:space="preserve"> </w:t>
      </w:r>
      <w:r w:rsidR="00677BAC">
        <w:t>7. rujna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06-1</w:t>
      </w:r>
      <w:r w:rsidR="00FC4191">
        <w:t>7</w:t>
      </w:r>
      <w:r w:rsidR="003A31A7">
        <w:t>-</w:t>
      </w:r>
      <w:r w:rsidR="00677BAC">
        <w:t>4460</w:t>
      </w:r>
      <w:r w:rsidR="0089385C">
        <w:t xml:space="preserve"> od </w:t>
      </w:r>
      <w:r w:rsidR="00677BAC">
        <w:t>6</w:t>
      </w:r>
      <w:r w:rsidR="00E60FC9">
        <w:t xml:space="preserve">. </w:t>
      </w:r>
      <w:r w:rsidR="00677BAC">
        <w:t xml:space="preserve">rujna </w:t>
      </w:r>
      <w:r w:rsidR="00FC4191">
        <w:t>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677BAC">
        <w:t>FISNIK PEKARE d.o.o. za proizvodnju, trgovinu i usluge, Dalj (Općina Erdut), Bana Josipa Jelačića 5, MBS: 030140707, OIB 86014590901.</w:t>
      </w:r>
    </w:p>
    <w:p w:rsidRDefault="00E60FC9" w:rsidP="00B75497" w:rsidR="00E60FC9">
      <w:pPr>
        <w:ind w:firstLine="720"/>
        <w:jc w:val="both"/>
      </w:pPr>
    </w:p>
    <w:p w:rsidRDefault="002D7118" w:rsidP="00BA3CE8" w:rsidR="00D72678">
      <w:pPr>
        <w:ind w:firstLine="720"/>
        <w:jc w:val="both"/>
      </w:pPr>
      <w:r>
        <w:t xml:space="preserve">Dana </w:t>
      </w:r>
      <w:r w:rsidR="00E60FC9">
        <w:t xml:space="preserve"> </w:t>
      </w:r>
      <w:r w:rsidR="00677BAC">
        <w:t>12.</w:t>
      </w:r>
      <w:r w:rsidR="00E60FC9">
        <w:t xml:space="preserve"> rujna</w:t>
      </w:r>
      <w:r w:rsidR="00FC4191">
        <w:t xml:space="preserve"> 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E60FC9">
        <w:t>13</w:t>
      </w:r>
      <w:r w:rsidR="00935E35">
        <w:t>94</w:t>
      </w:r>
      <w:r w:rsidR="00E60FC9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935E35" w:rsidP="00BA3CE8" w:rsidR="00935E35">
      <w:pPr>
        <w:ind w:firstLine="720"/>
        <w:jc w:val="both"/>
      </w:pPr>
    </w:p>
    <w:p w:rsidRDefault="0041616A" w:rsidP="003A31A7" w:rsidR="0041616A">
      <w:pPr>
        <w:ind w:firstLine="720"/>
        <w:jc w:val="center"/>
        <w:rPr>
          <w:b/>
        </w:rPr>
      </w:pPr>
      <w:r>
        <w:lastRenderedPageBreak/>
        <w:t>2</w:t>
      </w:r>
    </w:p>
    <w:p w:rsidRDefault="00935E35" w:rsidP="00935E35" w:rsidR="00935E35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1394/17-5</w:t>
      </w:r>
    </w:p>
    <w:p w:rsidRDefault="0041616A" w:rsidP="0041616A" w:rsidR="0041616A">
      <w:pPr>
        <w:ind w:firstLine="720"/>
        <w:jc w:val="center"/>
      </w:pPr>
    </w:p>
    <w:p w:rsidRDefault="00935E35" w:rsidP="0041616A" w:rsidR="00935E35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AA5F0C" w:rsidP="00BA3CE8" w:rsidR="00AA5F0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935E35">
        <w:t>19.</w:t>
      </w:r>
      <w:r w:rsidR="00E60FC9">
        <w:t xml:space="preserve"> rujna </w:t>
      </w:r>
      <w:r w:rsidR="00FC4191">
        <w:t>2017</w:t>
      </w:r>
      <w:r w:rsidR="006E648B">
        <w:t xml:space="preserve">. godine, vjerovnik Republika </w:t>
      </w:r>
      <w:r w:rsidR="00935E35">
        <w:t>Hrvatska</w:t>
      </w:r>
      <w:r w:rsidR="00E60FC9">
        <w:t xml:space="preserve"> za tražbinu Min</w:t>
      </w:r>
      <w:r w:rsidR="00274818">
        <w:t>istarstv</w:t>
      </w:r>
      <w:r w:rsidR="00E60FC9">
        <w:t>a</w:t>
      </w:r>
      <w:r w:rsidR="00FC4191">
        <w:t xml:space="preserve"> financija</w:t>
      </w:r>
      <w:r w:rsidR="00274818">
        <w:t>,</w:t>
      </w:r>
      <w:r w:rsidR="00FC4191">
        <w:t xml:space="preserve"> Porezna uprava, Područni ured </w:t>
      </w:r>
      <w:r w:rsidR="00E60FC9">
        <w:t>Osijek</w:t>
      </w:r>
      <w:r w:rsidR="0089385C">
        <w:t>,</w:t>
      </w:r>
      <w:r w:rsidR="006E648B">
        <w:t xml:space="preserve"> zastupana po Županijskom</w:t>
      </w:r>
      <w:r w:rsidR="00D67A2E">
        <w:t xml:space="preserve"> državnom odvjetništvu u </w:t>
      </w:r>
      <w:r w:rsidR="00E60FC9">
        <w:t>Osijeku</w:t>
      </w:r>
      <w:r w:rsidR="006E648B">
        <w:t xml:space="preserve"> podn</w:t>
      </w:r>
      <w:r w:rsidR="00274818">
        <w:t>ijela je prijedlog za otvaranje</w:t>
      </w:r>
      <w:r w:rsidR="006E648B">
        <w:t xml:space="preserve"> stečajnog postupka nad dužnikom</w:t>
      </w:r>
      <w:r w:rsidR="00274818">
        <w:t xml:space="preserve">  </w:t>
      </w:r>
      <w:r w:rsidR="00935E35">
        <w:t>FISNIK PEKARE d.o.o. za proizvodnju, trgovinu i usluge, Dalj (Općina Erdut), Bana Josipa Jelačića 5, MBS: 030140707, OIB 86014590901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  <w:r w:rsidR="00935E35">
        <w:rPr>
          <w:bCs/>
        </w:rPr>
        <w:t xml:space="preserve"> </w:t>
      </w:r>
    </w:p>
    <w:p w:rsidRDefault="00274818" w:rsidP="000E5C95" w:rsidR="005C04D0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35E35">
        <w:rPr>
          <w:bCs/>
        </w:rPr>
        <w:t>20</w:t>
      </w:r>
      <w:r w:rsidR="003D1F1A">
        <w:rPr>
          <w:bCs/>
        </w:rPr>
        <w:t xml:space="preserve">. rujan </w:t>
      </w:r>
      <w:r w:rsidR="0089190C">
        <w:rPr>
          <w:bCs/>
        </w:rPr>
        <w:t xml:space="preserve"> 2017.        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4B1043" w:rsidR="004B104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>    </w:t>
      </w:r>
    </w:p>
    <w:p w:rsidRDefault="00B75497" w:rsidP="00F920FE" w:rsidR="00B75497">
      <w:pPr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 </w:t>
      </w:r>
    </w:p>
    <w:p w:rsidRDefault="004B1043" w:rsidP="004B1043" w:rsidR="004B1043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3D1F1A" w:rsidP="004B1043" w:rsidR="004B1043">
      <w:pPr>
        <w:numPr>
          <w:ilvl w:val="0"/>
          <w:numId w:val="2"/>
        </w:numPr>
        <w:jc w:val="both"/>
      </w:pPr>
      <w:r>
        <w:t>Predlagatelj</w:t>
      </w:r>
      <w:r w:rsidR="004B1043">
        <w:t xml:space="preserve"> – FINA Regionalni centar Osijek </w:t>
      </w:r>
    </w:p>
    <w:p w:rsidRDefault="003D1F1A" w:rsidP="004B1043" w:rsidR="004B1043">
      <w:pPr>
        <w:numPr>
          <w:ilvl w:val="0"/>
          <w:numId w:val="2"/>
        </w:numPr>
        <w:jc w:val="both"/>
      </w:pPr>
      <w:r>
        <w:t>ŽDO Osijek</w:t>
      </w:r>
    </w:p>
    <w:p w:rsidRDefault="003D1F1A" w:rsidP="004B1043" w:rsidR="00D514B3">
      <w:pPr>
        <w:numPr>
          <w:ilvl w:val="0"/>
          <w:numId w:val="2"/>
        </w:numPr>
        <w:jc w:val="both"/>
      </w:pPr>
      <w:r>
        <w:t>Dužnik</w:t>
      </w:r>
      <w:r w:rsidR="0089385C">
        <w:t xml:space="preserve"> </w:t>
      </w:r>
      <w:r w:rsidR="00935E35">
        <w:t>FISNIK PEKARE d.o.o. Dalj (Općina Erdut), Bana Josipa Jelačića 5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e-glasna ploča suda 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>rj. obustavom</w:t>
      </w:r>
    </w:p>
    <w:p w:rsidRDefault="00935E35" w:rsidP="004B1043" w:rsidR="004B1043">
      <w:pPr>
        <w:numPr>
          <w:ilvl w:val="0"/>
          <w:numId w:val="2"/>
        </w:numPr>
        <w:jc w:val="both"/>
      </w:pPr>
      <w:r>
        <w:t>kal. 20</w:t>
      </w:r>
      <w:r w:rsidR="003D1F1A">
        <w:t>/10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C73DB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68CC"/>
    <w:rsid w:val="001E7E8C"/>
    <w:rsid w:val="001F2C11"/>
    <w:rsid w:val="002132A8"/>
    <w:rsid w:val="00274818"/>
    <w:rsid w:val="0028334A"/>
    <w:rsid w:val="00287EC6"/>
    <w:rsid w:val="00292D1E"/>
    <w:rsid w:val="002A6768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1F1A"/>
    <w:rsid w:val="003D451A"/>
    <w:rsid w:val="0041616A"/>
    <w:rsid w:val="00455C18"/>
    <w:rsid w:val="00456233"/>
    <w:rsid w:val="004636D6"/>
    <w:rsid w:val="004B1043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2FCA"/>
    <w:rsid w:val="00625F0A"/>
    <w:rsid w:val="00640246"/>
    <w:rsid w:val="00677BAC"/>
    <w:rsid w:val="006832C3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9190C"/>
    <w:rsid w:val="0089385C"/>
    <w:rsid w:val="008A49DF"/>
    <w:rsid w:val="008F656F"/>
    <w:rsid w:val="00935E35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AA5F0C"/>
    <w:rsid w:val="00AF1733"/>
    <w:rsid w:val="00B12FA6"/>
    <w:rsid w:val="00B526C2"/>
    <w:rsid w:val="00B6174E"/>
    <w:rsid w:val="00B7064E"/>
    <w:rsid w:val="00B75497"/>
    <w:rsid w:val="00B75CCF"/>
    <w:rsid w:val="00B96701"/>
    <w:rsid w:val="00BA3CE8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0667F"/>
    <w:rsid w:val="00D10483"/>
    <w:rsid w:val="00D3536B"/>
    <w:rsid w:val="00D411F0"/>
    <w:rsid w:val="00D514B3"/>
    <w:rsid w:val="00D67A2E"/>
    <w:rsid w:val="00D7218C"/>
    <w:rsid w:val="00D72678"/>
    <w:rsid w:val="00D84AEC"/>
    <w:rsid w:val="00D96700"/>
    <w:rsid w:val="00DB1856"/>
    <w:rsid w:val="00DE4EC1"/>
    <w:rsid w:val="00DE7EA8"/>
    <w:rsid w:val="00E3332C"/>
    <w:rsid w:val="00E55445"/>
    <w:rsid w:val="00E60DDF"/>
    <w:rsid w:val="00E60FC9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2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2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18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St-1394/2017</izvorni_sadrzaj>
    <derivirana_varijabla naziv="DomainObject.Predmet.OznakaBroj_1">St-1394/2017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FISNIK PEKARE d.o.o. za proizvodnju, trgovinu i usluge</izvorni_sadrzaj>
    <derivirana_varijabla naziv="DomainObject.Predmet.ProtustrankaFormated_1">  FISNIK PEKARE d.o.o. za proizvodnju, trgovinu i usluge</derivirana_varijabla>
  </DomainObject.Predmet.ProtustrankaFormated>
  <DomainObject.Predmet.ProtustrankaFormatedOIB>
    <izvorni_sadrzaj>  FISNIK PEKARE d.o.o. za proizvodnju, trgovinu i usluge, OIB 86014590901</izvorni_sadrzaj>
    <derivirana_varijabla naziv="DomainObject.Predmet.ProtustrankaFormatedOIB_1">  FISNIK PEKARE d.o.o. za proizvodnju, trgovinu i usluge, OIB 86014590901</derivirana_varijabla>
  </DomainObject.Predmet.ProtustrankaFormatedOIB>
  <DomainObject.Predmet.ProtustrankaFormatedWithAdress>
    <izvorni_sadrzaj> FISNIK PEKARE d.o.o. za proizvodnju, trgovinu i usluge, Bana Josipa Jelačića 5, 31226 Dalj</izvorni_sadrzaj>
    <derivirana_varijabla naziv="DomainObject.Predmet.ProtustrankaFormatedWithAdress_1"> FISNIK PEKARE d.o.o. za proizvodnju, trgovinu i usluge, Bana Josipa Jelačića 5, 31226 Dalj</derivirana_varijabla>
  </DomainObject.Predmet.ProtustrankaFormatedWithAdress>
  <DomainObject.Predmet.ProtustrankaFormatedWithAdressOIB>
    <izvorni_sadrzaj> FISNIK PEKARE d.o.o. za proizvodnju, trgovinu i usluge, OIB 86014590901, Bana Josipa Jelačića 5, 31226 Dalj</izvorni_sadrzaj>
    <derivirana_varijabla naziv="DomainObject.Predmet.ProtustrankaFormatedWithAdressOIB_1"> FISNIK PEKARE d.o.o. za proizvodnju, trgovinu i usluge, OIB 86014590901, Bana Josipa Jelačića 5, 31226 Dalj</derivirana_varijabla>
  </DomainObject.Predmet.ProtustrankaFormatedWithAdressOIB>
  <DomainObject.Predmet.ProtustrankaWithAdress>
    <izvorni_sadrzaj>FISNIK PEKARE d.o.o. za proizvodnju, trgovinu i usluge Bana Josipa Jelačića 5, 31226 Dalj</izvorni_sadrzaj>
    <derivirana_varijabla naziv="DomainObject.Predmet.ProtustrankaWithAdress_1">FISNIK PEKARE d.o.o. za proizvodnju, trgovinu i usluge Bana Josipa Jelačića 5, 31226 Dalj</derivirana_varijabla>
  </DomainObject.Predmet.ProtustrankaWithAdress>
  <DomainObject.Predmet.ProtustrankaWithAdressOIB>
    <izvorni_sadrzaj>FISNIK PEKARE d.o.o. za proizvodnju, trgovinu i usluge, OIB 86014590901, Bana Josipa Jelačića 5, 31226 Dalj</izvorni_sadrzaj>
    <derivirana_varijabla naziv="DomainObject.Predmet.ProtustrankaWithAdressOIB_1">FISNIK PEKARE d.o.o. za proizvodnju, trgovinu i usluge, OIB 86014590901, Bana Josipa Jelačića 5, 31226 Dalj</derivirana_varijabla>
  </DomainObject.Predmet.ProtustrankaWithAdressOIB>
  <DomainObject.Predmet.ProtustrankaNazivFormated>
    <izvorni_sadrzaj>FISNIK PEKARE d.o.o. za proizvodnju, trgovinu i usluge</izvorni_sadrzaj>
    <derivirana_varijabla naziv="DomainObject.Predmet.ProtustrankaNazivFormated_1">FISNIK PEKARE d.o.o. za proizvodnju, trgovinu i usluge</derivirana_varijabla>
  </DomainObject.Predmet.ProtustrankaNazivFormated>
  <DomainObject.Predmet.ProtustrankaNazivFormatedOIB>
    <izvorni_sadrzaj>FISNIK PEKARE d.o.o. za proizvodnju, trgovinu i usluge, OIB 86014590901</izvorni_sadrzaj>
    <derivirana_varijabla naziv="DomainObject.Predmet.ProtustrankaNazivFormatedOIB_1">FISNIK PEKARE d.o.o. za proizvodnju, trgovinu i usluge, OIB 86014590901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FISNIK PEKARE d.o.o. za proizvodnju, trgovinu i usluge</item>
    </izvorni_sadrzaj>
    <derivirana_varijabla naziv="DomainObject.Predmet.ProtuStrankaListFormated_1">
      <item>FISNIK PEKARE d.o.o. za proizvodnju, trgovinu i usluge</item>
    </derivirana_varijabla>
  </DomainObject.Predmet.ProtuStrankaListFormated>
  <DomainObject.Predmet.ProtuStrankaListFormatedOIB>
    <izvorni_sadrzaj>
      <item>FISNIK PEKARE d.o.o. za proizvodnju, trgovinu i usluge, OIB 86014590901</item>
    </izvorni_sadrzaj>
    <derivirana_varijabla naziv="DomainObject.Predmet.ProtuStrankaListFormatedOIB_1">
      <item>FISNIK PEKARE d.o.o. za proizvodnju, trgovinu i usluge, OIB 86014590901</item>
    </derivirana_varijabla>
  </DomainObject.Predmet.ProtuStrankaListFormatedOIB>
  <DomainObject.Predmet.ProtuStrankaListFormatedWithAdress>
    <izvorni_sadrzaj>
      <item>FISNIK PEKARE d.o.o. za proizvodnju, trgovinu i usluge, Bana Josipa Jelačića 5, 31226 Dalj</item>
    </izvorni_sadrzaj>
    <derivirana_varijabla naziv="DomainObject.Predmet.ProtuStrankaListFormatedWithAdress_1">
      <item>FISNIK PEKARE d.o.o. za proizvodnju, trgovinu i usluge, Bana Josipa Jelačića 5, 31226 Dalj</item>
    </derivirana_varijabla>
  </DomainObject.Predmet.ProtuStrankaListFormatedWithAdress>
  <DomainObject.Predmet.ProtuStrankaListFormatedWithAdressOIB>
    <izvorni_sadrzaj>
      <item>FISNIK PEKARE d.o.o. za proizvodnju, trgovinu i usluge, OIB 86014590901, Bana Josipa Jelačića 5, 31226 Dalj</item>
    </izvorni_sadrzaj>
    <derivirana_varijabla naziv="DomainObject.Predmet.ProtuStrankaListFormatedWithAdressOIB_1">
      <item>FISNIK PEKARE d.o.o. za proizvodnju, trgovinu i usluge, OIB 86014590901, Bana Josipa Jelačića 5, 31226 Dalj</item>
    </derivirana_varijabla>
  </DomainObject.Predmet.ProtuStrankaListFormatedWithAdressOIB>
  <DomainObject.Predmet.ProtuStrankaListNazivFormated>
    <izvorni_sadrzaj>
      <item>FISNIK PEKARE d.o.o. za proizvodnju, trgovinu i usluge</item>
    </izvorni_sadrzaj>
    <derivirana_varijabla naziv="DomainObject.Predmet.ProtuStrankaListNazivFormated_1">
      <item>FISNIK PEKARE d.o.o. za proizvodnju, trgovinu i usluge</item>
    </derivirana_varijabla>
  </DomainObject.Predmet.ProtuStrankaListNazivFormated>
  <DomainObject.Predmet.ProtuStrankaListNazivFormatedOIB>
    <izvorni_sadrzaj>
      <item>FISNIK PEKARE d.o.o. za proizvodnju, trgovinu i usluge, OIB 86014590901</item>
    </izvorni_sadrzaj>
    <derivirana_varijabla naziv="DomainObject.Predmet.ProtuStrankaListNazivFormatedOIB_1">
      <item>FISNIK PEKARE d.o.o. za proizvodnju, trgovinu i usluge, OIB 86014590901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FISNIK PEKARE d.o.o. za proizvodnju, trgovinu i usluge</izvorni_sadrzaj>
    <derivirana_varijabla naziv="DomainObject.Predmet.ProtustrankaIDrugi_1">FISNIK PEKARE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FISNIK PEKARE d.o.o. za proizvodnju, trgovinu i usluge, OIB 86014590901, Bana Josipa Jelačića 5, 31226 Dalj</izvorni_sadrzaj>
    <derivirana_varijabla naziv="DomainObject.Predmet.ProtustrankaIDrugiAdressOIB_1">FISNIK PEKARE d.o.o. za proizvodnju, trgovinu i usluge, OIB 86014590901, Bana Josipa Jelačića 5,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FISNIK PEKARE d.o.o. za proizvodnju, trgovinu i usluge</item>
    </izvorni_sadrzaj>
    <derivirana_varijabla naziv="DomainObject.Predmet.SudioniciListNaziv_1">
      <item>FINA RC OSIJEK</item>
      <item>FISNIK PEKARE d.o.o. za proizvodnju, trgovinu i usluge</item>
    </derivirana_varijabla>
  </DomainObject.Predmet.SudioniciListNaziv>
  <DomainObject.Predmet.SudioniciListAdressOIB>
    <izvorni_sadrzaj>
      <item>FINA RC OSIJEK, OIB 85821130368</item>
      <item>FISNIK PEKARE d.o.o. za proizvodnju, trgovinu i usluge, OIB 86014590901, Bana Josipa Jelačića 5,31226 Dalj</item>
    </izvorni_sadrzaj>
    <derivirana_varijabla naziv="DomainObject.Predmet.SudioniciListAdressOIB_1">
      <item>FINA RC OSIJEK, OIB 85821130368</item>
      <item>FISNIK PEKARE d.o.o. za proizvodnju, trgovinu i usluge, OIB 86014590901, Bana Josipa Jelačića 5,31226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86014590901</item>
    </izvorni_sadrzaj>
    <derivirana_varijabla naziv="DomainObject.Predmet.SudioniciListNazivOIB_1">
      <item>, OIB 85821130368</item>
      <item>, OIB 86014590901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9DA67-0BBF-4EEE-B405-323BC0071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2734</properties:Characters>
  <properties:Lines>87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2017-09-20T07:12:00Z</dcterms:created>
  <dc:creator>mkocijan</dc:creator>
  <cp:lastModifiedBy>Maja Kocijan</cp:lastModifiedBy>
  <cp:lastPrinted>2017-09-18T11:04:00Z</cp:lastPrinted>
  <dcterms:modified xmlns:xsi="http://www.w3.org/2001/XMLSchema-instance" xsi:type="dcterms:W3CDTF">2017-09-20T07:18:00Z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