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097f" w14:paraId="b46097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D70BE">
        <w:t>1627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6D70BE">
        <w:t xml:space="preserve">FARMER j.d.o.o. za trgovinu, poljoprivredu i usluge, Đakovo, F. </w:t>
      </w:r>
      <w:proofErr w:type="spellStart"/>
      <w:r w:rsidR="006D70BE">
        <w:t>Račkoga</w:t>
      </w:r>
      <w:proofErr w:type="spellEnd"/>
      <w:r w:rsidR="006D70BE">
        <w:t xml:space="preserve"> 71, MBS: 030180952, OIB: 81608900849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D70BE">
        <w:t xml:space="preserve">FARMER j.d.o.o. za trgovinu, poljoprivredu i usluge, Đakovo, F. </w:t>
      </w:r>
      <w:proofErr w:type="spellStart"/>
      <w:r w:rsidR="006D70BE">
        <w:t>Račkoga</w:t>
      </w:r>
      <w:proofErr w:type="spellEnd"/>
      <w:r w:rsidR="006D70BE">
        <w:t xml:space="preserve"> 71, MBS: 030180952, OIB: 81608900849</w:t>
      </w:r>
      <w:r w:rsidR="00D43EFC">
        <w:t xml:space="preserve">, </w:t>
      </w:r>
      <w:r>
        <w:t xml:space="preserve">iznosi </w:t>
      </w:r>
      <w:r w:rsidR="006D70BE">
        <w:t>9.889,20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D70BE">
        <w:t>Ante Lelas, OIB: 44506340435, Đakovo, F. Račkog 71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D70BE">
        <w:t>1627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1477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21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21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St-1627/2017</izvorni_sadrzaj>
    <derivirana_varijabla naziv="DomainObject.Predmet.OznakaBroj_1">St-1627/2017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FARMER j.d.o.o. za trgovinu, poljoprivredu i usluge</izvorni_sadrzaj>
    <derivirana_varijabla naziv="DomainObject.Predmet.ProtustrankaFormated_1">  FARMER j.d.o.o. za trgovinu, poljoprivredu i usluge</derivirana_varijabla>
  </DomainObject.Predmet.ProtustrankaFormated>
  <DomainObject.Predmet.ProtustrankaFormatedOIB>
    <izvorni_sadrzaj>  FARMER j.d.o.o. za trgovinu, poljoprivredu i usluge, OIB 81608900849</izvorni_sadrzaj>
    <derivirana_varijabla naziv="DomainObject.Predmet.ProtustrankaFormatedOIB_1">  FARMER j.d.o.o. za trgovinu, poljoprivredu i usluge, OIB 81608900849</derivirana_varijabla>
  </DomainObject.Predmet.ProtustrankaFormatedOIB>
  <DomainObject.Predmet.ProtustrankaFormatedWithAdress>
    <izvorni_sadrzaj> FARMER j.d.o.o. za trgovinu, poljoprivredu i usluge, Franje Račkog 71, 31400 Đakovo</izvorni_sadrzaj>
    <derivirana_varijabla naziv="DomainObject.Predmet.ProtustrankaFormatedWithAdress_1"> FARMER j.d.o.o. za trgovinu, poljoprivredu i usluge, Franje Račkog 71, 31400 Đakovo</derivirana_varijabla>
  </DomainObject.Predmet.ProtustrankaFormatedWithAdress>
  <DomainObject.Predmet.ProtustrankaFormatedWithAdressOIB>
    <izvorni_sadrzaj> FARMER j.d.o.o. za trgovinu, poljoprivredu i usluge, OIB 81608900849, Franje Račkog 71, 31400 Đakovo</izvorni_sadrzaj>
    <derivirana_varijabla naziv="DomainObject.Predmet.ProtustrankaFormatedWithAdressOIB_1"> FARMER j.d.o.o. za trgovinu, poljoprivredu i usluge, OIB 81608900849, Franje Račkog 71, 31400 Đakovo</derivirana_varijabla>
  </DomainObject.Predmet.ProtustrankaFormatedWithAdressOIB>
  <DomainObject.Predmet.ProtustrankaWithAdress>
    <izvorni_sadrzaj>FARMER j.d.o.o. za trgovinu, poljoprivredu i usluge Franje Račkog 71, 31400 Đakovo</izvorni_sadrzaj>
    <derivirana_varijabla naziv="DomainObject.Predmet.ProtustrankaWithAdress_1">FARMER j.d.o.o. za trgovinu, poljoprivredu i usluge Franje Račkog 71, 31400 Đakovo</derivirana_varijabla>
  </DomainObject.Predmet.ProtustrankaWithAdress>
  <DomainObject.Predmet.ProtustrankaWithAdressOIB>
    <izvorni_sadrzaj>FARMER j.d.o.o. za trgovinu, poljoprivredu i usluge, OIB 81608900849, Franje Račkog 71, 31400 Đakovo</izvorni_sadrzaj>
    <derivirana_varijabla naziv="DomainObject.Predmet.ProtustrankaWithAdressOIB_1">FARMER j.d.o.o. za trgovinu, poljoprivredu i usluge, OIB 81608900849, Franje Račkog 71, 31400 Đakovo</derivirana_varijabla>
  </DomainObject.Predmet.ProtustrankaWithAdressOIB>
  <DomainObject.Predmet.ProtustrankaNazivFormated>
    <izvorni_sadrzaj>FARMER j.d.o.o. za trgovinu, poljoprivredu i usluge</izvorni_sadrzaj>
    <derivirana_varijabla naziv="DomainObject.Predmet.ProtustrankaNazivFormated_1">FARMER j.d.o.o. za trgovinu, poljoprivredu i usluge</derivirana_varijabla>
  </DomainObject.Predmet.ProtustrankaNazivFormated>
  <DomainObject.Predmet.ProtustrankaNazivFormatedOIB>
    <izvorni_sadrzaj>FARMER j.d.o.o. za trgovinu, poljoprivredu i usluge, OIB 81608900849</izvorni_sadrzaj>
    <derivirana_varijabla naziv="DomainObject.Predmet.ProtustrankaNazivFormatedOIB_1">FARMER j.d.o.o. za trgovinu, poljoprivredu i usluge, OIB 81608900849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FARMER j.d.o.o. za trgovinu, poljoprivredu i usluge</item>
    </izvorni_sadrzaj>
    <derivirana_varijabla naziv="DomainObject.Predmet.ProtuStrankaListFormated_1">
      <item>FARMER j.d.o.o. za trgovinu, poljoprivredu i usluge</item>
    </derivirana_varijabla>
  </DomainObject.Predmet.ProtuStrankaListFormated>
  <DomainObject.Predmet.ProtuStrankaListFormatedOIB>
    <izvorni_sadrzaj>
      <item>FARMER j.d.o.o. za trgovinu, poljoprivredu i usluge, OIB 81608900849</item>
    </izvorni_sadrzaj>
    <derivirana_varijabla naziv="DomainObject.Predmet.ProtuStrankaListFormatedOIB_1">
      <item>FARMER j.d.o.o. za trgovinu, poljoprivredu i usluge, OIB 81608900849</item>
    </derivirana_varijabla>
  </DomainObject.Predmet.ProtuStrankaListFormatedOIB>
  <DomainObject.Predmet.ProtuStrankaListFormatedWithAdress>
    <izvorni_sadrzaj>
      <item>FARMER j.d.o.o. za trgovinu, poljoprivredu i usluge, Franje Račkog 71, 31400 Đakovo</item>
    </izvorni_sadrzaj>
    <derivirana_varijabla naziv="DomainObject.Predmet.ProtuStrankaListFormatedWithAdress_1">
      <item>FARMER j.d.o.o. za trgovinu, poljoprivredu i usluge, Franje Račkog 71, 31400 Đakovo</item>
    </derivirana_varijabla>
  </DomainObject.Predmet.ProtuStrankaListFormatedWithAdress>
  <DomainObject.Predmet.ProtuStrankaListFormatedWithAdressOIB>
    <izvorni_sadrzaj>
      <item>FARMER j.d.o.o. za trgovinu, poljoprivredu i usluge, OIB 81608900849, Franje Račkog 71, 31400 Đakovo</item>
    </izvorni_sadrzaj>
    <derivirana_varijabla naziv="DomainObject.Predmet.ProtuStrankaListFormatedWithAdressOIB_1">
      <item>FARMER j.d.o.o. za trgovinu, poljoprivredu i usluge, OIB 81608900849, Franje Račkog 71, 31400 Đakovo</item>
    </derivirana_varijabla>
  </DomainObject.Predmet.ProtuStrankaListFormatedWithAdressOIB>
  <DomainObject.Predmet.ProtuStrankaListNazivFormated>
    <izvorni_sadrzaj>
      <item>FARMER j.d.o.o. za trgovinu, poljoprivredu i usluge</item>
    </izvorni_sadrzaj>
    <derivirana_varijabla naziv="DomainObject.Predmet.ProtuStrankaListNazivFormated_1">
      <item>FARMER j.d.o.o. za trgovinu, poljoprivredu i usluge</item>
    </derivirana_varijabla>
  </DomainObject.Predmet.ProtuStrankaListNazivFormated>
  <DomainObject.Predmet.ProtuStrankaListNazivFormatedOIB>
    <izvorni_sadrzaj>
      <item>FARMER j.d.o.o. za trgovinu, poljoprivredu i usluge, OIB 81608900849</item>
    </izvorni_sadrzaj>
    <derivirana_varijabla naziv="DomainObject.Predmet.ProtuStrankaListNazivFormatedOIB_1">
      <item>FARMER j.d.o.o. za trgovinu, poljoprivredu i usluge, OIB 81608900849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FARMER j.d.o.o. za trgovinu, poljoprivredu i usluge</izvorni_sadrzaj>
    <derivirana_varijabla naziv="DomainObject.Predmet.ProtustrankaIDrugi_1">FARMER j.d.o.o. za trgovinu, poljoprivredu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FARMER j.d.o.o. za trgovinu, poljoprivredu i usluge, OIB 81608900849, Franje Račkog 71, 31400 Đakovo</izvorni_sadrzaj>
    <derivirana_varijabla naziv="DomainObject.Predmet.ProtustrankaIDrugiAdressOIB_1">FARMER j.d.o.o. za trgovinu, poljoprivredu i usluge, OIB 81608900849, Franje Račkog 71,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FARMER j.d.o.o. za trgovinu, poljoprivredu i usluge</item>
    </izvorni_sadrzaj>
    <derivirana_varijabla naziv="DomainObject.Predmet.SudioniciListNaziv_1">
      <item>FINA RC OSIJEK</item>
      <item>FARMER j.d.o.o. za trgovinu, poljoprivredu i usluge</item>
    </derivirana_varijabla>
  </DomainObject.Predmet.SudioniciListNaziv>
  <DomainObject.Predmet.SudioniciListAdressOIB>
    <izvorni_sadrzaj>
      <item>FINA RC OSIJEK, OIB 85821130368</item>
      <item>FARMER j.d.o.o. za trgovinu, poljoprivredu i usluge, OIB 81608900849, Franje Račkog 71,31400 Đakovo</item>
    </izvorni_sadrzaj>
    <derivirana_varijabla naziv="DomainObject.Predmet.SudioniciListAdressOIB_1">
      <item>FINA RC OSIJEK, OIB 85821130368</item>
      <item>FARMER j.d.o.o. za trgovinu, poljoprivredu i usluge, OIB 81608900849, Franje Račkog 71,31400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81608900849</item>
    </izvorni_sadrzaj>
    <derivirana_varijabla naziv="DomainObject.Predmet.SudioniciListNazivOIB_1">
      <item>, OIB 85821130368</item>
      <item>, OIB 81608900849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1973</properties:Characters>
  <properties:Lines>48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2017-11-30T11:26:00Z</cp:lastPrinted>
  <dcterms:modified xmlns:xsi="http://www.w3.org/2001/XMLSchema-instance" xsi:type="dcterms:W3CDTF">2017-11-30T11:27:00Z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