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fac5" w14:paraId="ddffac5" w:rsidRDefault="000F13C1" w:rsidP="000F13C1" w:rsidR="000F13C1">
      <w:pPr>
        <w15:collapsed w:val="false"/>
        <w:rPr>
          <w:b/>
        </w:rPr>
      </w:pPr>
      <w:bookmarkStart w:name="_GoBack" w:id="0"/>
      <w:bookmarkEnd w:id="0"/>
    </w:p>
    <w:p w:rsidRDefault="000F13C1" w:rsidP="000F13C1" w:rsidR="000F13C1">
      <w:pPr>
        <w:rPr>
          <w:b/>
        </w:rPr>
      </w:pPr>
    </w:p>
    <w:p w:rsidRDefault="000F13C1" w:rsidP="000F13C1" w:rsidR="000F13C1">
      <w:pPr>
        <w:rPr>
          <w:b/>
        </w:rPr>
      </w:pPr>
    </w:p>
    <w:p w:rsidRDefault="000F13C1" w:rsidP="000F13C1" w:rsidR="000F13C1">
      <w:r>
        <w:t>REPUBLIKA HRVATSKA</w:t>
      </w:r>
    </w:p>
    <w:p w:rsidRDefault="000F13C1" w:rsidP="000F13C1" w:rsidR="000F13C1">
      <w:r>
        <w:t xml:space="preserve">TRGOVAČKI SUD U ZADRU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Posl</w:t>
      </w:r>
      <w:proofErr w:type="spellEnd"/>
      <w:r>
        <w:t>. br. 1 St-</w:t>
      </w:r>
      <w:r w:rsidR="007F17DA">
        <w:t>575</w:t>
      </w:r>
      <w:r w:rsidR="008F0CA9">
        <w:t>/</w:t>
      </w:r>
      <w:r w:rsidR="00B868FE">
        <w:t>20</w:t>
      </w:r>
      <w:r w:rsidR="008F0CA9">
        <w:t>1</w:t>
      </w:r>
      <w:r w:rsidR="007F17DA">
        <w:t>6-</w:t>
      </w:r>
      <w:r w:rsidR="00272469">
        <w:t>50</w:t>
      </w:r>
    </w:p>
    <w:p w:rsidRDefault="000F13C1" w:rsidP="000F13C1" w:rsidR="000F13C1"/>
    <w:p w:rsidRDefault="000F13C1" w:rsidP="000F13C1" w:rsidR="000F13C1"/>
    <w:p w:rsidRDefault="000F13C1" w:rsidP="000F13C1" w:rsidR="000F13C1">
      <w:pPr>
        <w:jc w:val="center"/>
      </w:pPr>
      <w:r>
        <w:t>Z A K L J U Č A K</w:t>
      </w:r>
    </w:p>
    <w:p w:rsidRDefault="000F13C1" w:rsidP="000F13C1" w:rsidR="000F13C1">
      <w:pPr>
        <w:jc w:val="both"/>
        <w:rPr>
          <w:b/>
        </w:rPr>
      </w:pPr>
    </w:p>
    <w:p w:rsidRDefault="000F13C1" w:rsidP="00007C2F" w:rsidR="000F13C1">
      <w:pPr>
        <w:ind w:firstLine="708"/>
        <w:jc w:val="both"/>
        <w:rPr>
          <w:lang w:eastAsia="en-US"/>
        </w:rPr>
      </w:pPr>
      <w:r>
        <w:rPr>
          <w:lang w:eastAsia="en-US"/>
        </w:rPr>
        <w:t>Trgovački sud u Zadru (OIB:</w:t>
      </w:r>
      <w:r>
        <w:t xml:space="preserve"> 39670464653) </w:t>
      </w:r>
      <w:r>
        <w:rPr>
          <w:lang w:eastAsia="en-US"/>
        </w:rPr>
        <w:t xml:space="preserve">po sucu Ardeni </w:t>
      </w:r>
      <w:proofErr w:type="spellStart"/>
      <w:r>
        <w:rPr>
          <w:lang w:eastAsia="en-US"/>
        </w:rPr>
        <w:t>Bajlo</w:t>
      </w:r>
      <w:proofErr w:type="spellEnd"/>
      <w:r>
        <w:rPr>
          <w:lang w:eastAsia="en-US"/>
        </w:rPr>
        <w:t xml:space="preserve">, u stečajnom postupku nad stečajnim dužnikom </w:t>
      </w:r>
      <w:r w:rsidR="007F17DA">
        <w:t xml:space="preserve">GRIFA d.o.o. u stečaju, </w:t>
      </w:r>
      <w:proofErr w:type="spellStart"/>
      <w:r w:rsidR="007F17DA">
        <w:t>Turanj</w:t>
      </w:r>
      <w:proofErr w:type="spellEnd"/>
      <w:r w:rsidR="007F17DA">
        <w:t xml:space="preserve">, </w:t>
      </w:r>
      <w:proofErr w:type="spellStart"/>
      <w:r w:rsidR="007F17DA">
        <w:t>Turanj</w:t>
      </w:r>
      <w:proofErr w:type="spellEnd"/>
      <w:r w:rsidR="007F17DA">
        <w:t xml:space="preserve"> 627, </w:t>
      </w:r>
      <w:proofErr w:type="spellStart"/>
      <w:r w:rsidR="007F17DA">
        <w:t>Turanj</w:t>
      </w:r>
      <w:proofErr w:type="spellEnd"/>
      <w:r w:rsidR="007F17DA">
        <w:t>, OIB: 14160172162</w:t>
      </w:r>
      <w:r>
        <w:rPr>
          <w:lang w:eastAsia="en-US"/>
        </w:rPr>
        <w:t xml:space="preserve">, dana </w:t>
      </w:r>
      <w:r w:rsidR="00253CC6">
        <w:rPr>
          <w:lang w:eastAsia="en-US"/>
        </w:rPr>
        <w:t>5.</w:t>
      </w:r>
      <w:r w:rsidR="007F17DA">
        <w:rPr>
          <w:lang w:eastAsia="en-US"/>
        </w:rPr>
        <w:t xml:space="preserve"> </w:t>
      </w:r>
      <w:r w:rsidR="00272469">
        <w:rPr>
          <w:lang w:eastAsia="en-US"/>
        </w:rPr>
        <w:t>lipnja</w:t>
      </w:r>
      <w:r w:rsidR="00B868FE">
        <w:rPr>
          <w:lang w:eastAsia="en-US"/>
        </w:rPr>
        <w:t xml:space="preserve"> 2017</w:t>
      </w:r>
      <w:r>
        <w:rPr>
          <w:lang w:eastAsia="en-US"/>
        </w:rPr>
        <w:t>.,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  <w:r>
        <w:t>z a k l j u č i o  j e</w:t>
      </w:r>
    </w:p>
    <w:p w:rsidRDefault="000F13C1" w:rsidP="000F13C1" w:rsidR="000F13C1">
      <w:pPr>
        <w:jc w:val="both"/>
      </w:pPr>
    </w:p>
    <w:p w:rsidRDefault="000F13C1" w:rsidP="00253CC6" w:rsidR="000F13C1">
      <w:pPr>
        <w:pStyle w:val="Odlomakpopisa"/>
        <w:numPr>
          <w:ilvl w:val="0"/>
          <w:numId w:val="2"/>
        </w:numPr>
        <w:ind w:firstLine="660" w:left="0"/>
        <w:jc w:val="both"/>
        <w:rPr>
          <w:lang w:eastAsia="en-US"/>
        </w:rPr>
      </w:pPr>
      <w:r>
        <w:t xml:space="preserve">Pozivaju se vjerovnici stečajne mase </w:t>
      </w:r>
      <w:r w:rsidR="007F17DA">
        <w:t xml:space="preserve">GRIFA d.o.o. u stečaju, </w:t>
      </w:r>
      <w:proofErr w:type="spellStart"/>
      <w:r w:rsidR="007F17DA">
        <w:t>Turanj</w:t>
      </w:r>
      <w:proofErr w:type="spellEnd"/>
      <w:r w:rsidR="007F17DA">
        <w:rPr>
          <w:lang w:eastAsia="en-US"/>
        </w:rPr>
        <w:t xml:space="preserve"> </w:t>
      </w:r>
      <w:r>
        <w:rPr>
          <w:lang w:eastAsia="en-US"/>
        </w:rPr>
        <w:t>na podnošenje pisanog očitovanja sudu o prijedlogu stečajnog upravitelja za obustavu postupka zbog nedostatnosti mase za namirenje troškova stečajnoga postupka u smislu čl. 293. Stečajnog zakona (Narodne novine 71/1</w:t>
      </w:r>
      <w:r w:rsidR="00E245D1">
        <w:rPr>
          <w:lang w:eastAsia="en-US"/>
        </w:rPr>
        <w:t>5), u roku od 8 dana od isteka osmog</w:t>
      </w:r>
      <w:r>
        <w:rPr>
          <w:lang w:eastAsia="en-US"/>
        </w:rPr>
        <w:t xml:space="preserve"> dana od objave ovog poziva na e-Oglasnoj ploči suda.</w:t>
      </w:r>
      <w:r w:rsidR="008F0CA9">
        <w:rPr>
          <w:lang w:eastAsia="en-US"/>
        </w:rPr>
        <w:t xml:space="preserve"> </w:t>
      </w:r>
      <w:r w:rsidR="00B868FE">
        <w:rPr>
          <w:lang w:eastAsia="en-US"/>
        </w:rPr>
        <w:t xml:space="preserve"> </w:t>
      </w:r>
    </w:p>
    <w:p w:rsidRDefault="00253CC6" w:rsidP="00253CC6" w:rsidR="00253CC6">
      <w:pPr>
        <w:pStyle w:val="Odlomakpopisa"/>
        <w:ind w:left="1380"/>
        <w:jc w:val="both"/>
        <w:rPr>
          <w:lang w:eastAsia="en-US"/>
        </w:rPr>
      </w:pPr>
    </w:p>
    <w:p w:rsidRDefault="00253CC6" w:rsidP="00253CC6" w:rsidR="00253CC6" w:rsidRPr="007D37BA">
      <w:pPr>
        <w:ind w:firstLine="708"/>
        <w:jc w:val="both"/>
      </w:pPr>
      <w:r>
        <w:t>I</w:t>
      </w:r>
      <w:r w:rsidRPr="007D37BA">
        <w:t>I</w:t>
      </w:r>
      <w:r>
        <w:t>.</w:t>
      </w:r>
      <w:r w:rsidRPr="007D37BA">
        <w:t xml:space="preserve"> </w:t>
      </w:r>
      <w:r>
        <w:t xml:space="preserve">      </w:t>
      </w:r>
      <w:r w:rsidRPr="007D37BA">
        <w:t xml:space="preserve">Saziva se Skupština vjerovnika i to za dan : </w:t>
      </w:r>
    </w:p>
    <w:p w:rsidRDefault="00253CC6" w:rsidP="00253CC6" w:rsidR="00253CC6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253CC6" w:rsidP="00253CC6" w:rsidR="00253CC6" w:rsidRPr="007D37BA">
      <w:pPr>
        <w:ind w:firstLine="708"/>
        <w:jc w:val="center"/>
      </w:pPr>
      <w:r>
        <w:t>4. srpnja 2017</w:t>
      </w:r>
      <w:r w:rsidRPr="007D37BA">
        <w:t xml:space="preserve">. godine u </w:t>
      </w:r>
      <w:r>
        <w:t>10,00</w:t>
      </w:r>
      <w:r w:rsidRPr="007D37BA">
        <w:t xml:space="preserve"> sati, koja će se održati u sudnici broj </w:t>
      </w:r>
      <w:r>
        <w:t>26/</w:t>
      </w:r>
      <w:r w:rsidRPr="007D37BA">
        <w:t xml:space="preserve">I, Trgovačkog suda u Zadru, </w:t>
      </w:r>
      <w:r>
        <w:t>Dr. Franje Tuđmana 35</w:t>
      </w:r>
    </w:p>
    <w:p w:rsidRDefault="00253CC6" w:rsidP="00253CC6" w:rsidR="00253CC6" w:rsidRPr="007D37BA">
      <w:pPr>
        <w:ind w:firstLine="708"/>
        <w:jc w:val="both"/>
      </w:pPr>
    </w:p>
    <w:p w:rsidRDefault="00253CC6" w:rsidP="00253CC6" w:rsidR="00253CC6" w:rsidRPr="007D37BA">
      <w:pPr>
        <w:ind w:firstLine="708"/>
        <w:jc w:val="both"/>
      </w:pPr>
      <w:r>
        <w:t xml:space="preserve">Sa sljedećim </w:t>
      </w:r>
      <w:r w:rsidRPr="007D37BA">
        <w:t>dnevnim redom:</w:t>
      </w:r>
    </w:p>
    <w:p w:rsidRDefault="00253CC6" w:rsidP="00253CC6" w:rsidR="00253CC6">
      <w:pPr>
        <w:jc w:val="both"/>
      </w:pPr>
    </w:p>
    <w:p w:rsidRDefault="00253CC6" w:rsidP="00253CC6" w:rsidR="00253CC6">
      <w:pPr>
        <w:pStyle w:val="Odlomakpopisa"/>
        <w:numPr>
          <w:ilvl w:val="0"/>
          <w:numId w:val="3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Default="00253CC6" w:rsidP="00253CC6" w:rsidR="00253CC6">
      <w:pPr>
        <w:pStyle w:val="Odlomakpopisa"/>
        <w:jc w:val="both"/>
      </w:pPr>
    </w:p>
    <w:p w:rsidRDefault="00253CC6" w:rsidP="00253CC6" w:rsidR="00253CC6" w:rsidRPr="007D37BA">
      <w:pPr>
        <w:ind w:left="720"/>
        <w:jc w:val="both"/>
      </w:pPr>
      <w:r>
        <w:t>II</w:t>
      </w:r>
      <w:r w:rsidRPr="007D37BA">
        <w:t>I</w:t>
      </w:r>
      <w:r>
        <w:t>.</w:t>
      </w:r>
      <w:r w:rsidRPr="007D37BA">
        <w:t xml:space="preserve"> Na ročište se pozivaju s</w:t>
      </w:r>
      <w:r>
        <w:t>vi vjerovnici stečajnog dužnika.</w:t>
      </w:r>
    </w:p>
    <w:p w:rsidRDefault="00253CC6" w:rsidP="00253CC6" w:rsidR="00253CC6" w:rsidRPr="007D37BA">
      <w:pPr>
        <w:jc w:val="both"/>
      </w:pPr>
    </w:p>
    <w:p w:rsidRDefault="00253CC6" w:rsidP="00253CC6" w:rsidR="00253CC6" w:rsidRPr="007D37BA">
      <w:pPr>
        <w:jc w:val="both"/>
      </w:pPr>
      <w:r>
        <w:tab/>
        <w:t>IV.</w:t>
      </w:r>
      <w:r w:rsidRPr="007D37BA">
        <w:t xml:space="preserve"> Ovo  rješenje će se objaviti na </w:t>
      </w:r>
      <w:r>
        <w:t>e-</w:t>
      </w:r>
      <w:r w:rsidRPr="007D37BA">
        <w:t>oglasnoj ploči suda, a što svim vjerovnicima služi kao poziv na zakazano ročište.</w:t>
      </w:r>
    </w:p>
    <w:p w:rsidRDefault="00007C2F" w:rsidP="000F13C1" w:rsidR="00007C2F">
      <w:pPr>
        <w:jc w:val="both"/>
        <w:rPr>
          <w:lang w:eastAsia="en-US"/>
        </w:rPr>
      </w:pPr>
    </w:p>
    <w:p w:rsidRDefault="000F13C1" w:rsidP="00007C2F" w:rsidR="000F13C1"/>
    <w:p w:rsidRDefault="000F13C1" w:rsidP="000F13C1" w:rsidR="000F13C1">
      <w:pPr>
        <w:jc w:val="center"/>
      </w:pPr>
      <w:r>
        <w:t xml:space="preserve">U Zadru, </w:t>
      </w:r>
      <w:r w:rsidR="00253CC6">
        <w:t>5.</w:t>
      </w:r>
      <w:r w:rsidR="007F17DA">
        <w:t xml:space="preserve"> </w:t>
      </w:r>
      <w:r w:rsidR="00272469">
        <w:t>lipnja</w:t>
      </w:r>
      <w:r w:rsidR="007F17DA">
        <w:t xml:space="preserve"> </w:t>
      </w:r>
      <w:r w:rsidR="00B868FE">
        <w:t>2017</w:t>
      </w:r>
      <w:r>
        <w:t>.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</w:p>
    <w:p w:rsidRDefault="000F13C1" w:rsidP="000F13C1" w:rsidR="000F13C1">
      <w:pPr>
        <w:jc w:val="right"/>
      </w:pPr>
      <w:r>
        <w:tab/>
      </w:r>
      <w:r>
        <w:tab/>
      </w:r>
      <w:r>
        <w:tab/>
      </w:r>
      <w:r>
        <w:tab/>
      </w:r>
      <w:r w:rsidR="00B868FE">
        <w:t>Sutkinja</w:t>
      </w:r>
    </w:p>
    <w:p w:rsidRDefault="000F13C1" w:rsidP="000F13C1" w:rsidR="000F13C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0F13C1" w:rsidP="000F13C1" w:rsidR="000F13C1">
      <w:pPr>
        <w:jc w:val="right"/>
      </w:pPr>
    </w:p>
    <w:p w:rsidRDefault="000F13C1" w:rsidP="000F13C1" w:rsidR="000F13C1">
      <w:r>
        <w:t>POUKA O PRAVNOM LIJEKU</w:t>
      </w:r>
    </w:p>
    <w:p w:rsidRDefault="000F13C1" w:rsidP="000F13C1" w:rsidR="000F13C1">
      <w:r>
        <w:t>Protiv ovog zaključka nije dopuštena žalba (čl. 19. st. 7. SZ-a)</w:t>
      </w:r>
    </w:p>
    <w:p w:rsidRDefault="000F13C1" w:rsidP="000F13C1" w:rsidR="000F13C1">
      <w:pPr>
        <w:jc w:val="right"/>
      </w:pPr>
    </w:p>
    <w:p w:rsidRDefault="000F13C1" w:rsidP="000F13C1" w:rsidR="000F13C1">
      <w:pPr>
        <w:jc w:val="right"/>
      </w:pPr>
    </w:p>
    <w:p w:rsidRDefault="00253CC6" w:rsidP="000F13C1" w:rsidR="00253CC6">
      <w:pPr>
        <w:jc w:val="right"/>
      </w:pPr>
    </w:p>
    <w:p w:rsidRDefault="000F13C1" w:rsidP="000F13C1" w:rsidR="000F13C1">
      <w:r>
        <w:lastRenderedPageBreak/>
        <w:t xml:space="preserve">Dostaviti: </w:t>
      </w:r>
    </w:p>
    <w:p w:rsidRDefault="000F13C1" w:rsidP="000F13C1" w:rsidR="000F13C1"/>
    <w:p w:rsidRDefault="000F13C1" w:rsidP="000F13C1" w:rsidR="000F13C1">
      <w:pPr>
        <w:numPr>
          <w:ilvl w:val="0"/>
          <w:numId w:val="1"/>
        </w:numPr>
      </w:pPr>
      <w:r>
        <w:t xml:space="preserve">stečajnom upravitelju - </w:t>
      </w:r>
      <w:proofErr w:type="spellStart"/>
      <w:r>
        <w:t>mailom</w:t>
      </w:r>
      <w:proofErr w:type="spellEnd"/>
    </w:p>
    <w:p w:rsidRDefault="000F13C1" w:rsidP="000F13C1" w:rsidR="008F0CA9">
      <w:pPr>
        <w:numPr>
          <w:ilvl w:val="0"/>
          <w:numId w:val="1"/>
        </w:numPr>
      </w:pPr>
      <w:r>
        <w:t xml:space="preserve">e- oglasna ploča uz prijedlog stečajnog upravitelja ls </w:t>
      </w:r>
      <w:r w:rsidR="007F17DA">
        <w:t>112</w:t>
      </w:r>
    </w:p>
    <w:p w:rsidRDefault="000F13C1" w:rsidP="000F13C1" w:rsidR="000F13C1">
      <w:pPr>
        <w:numPr>
          <w:ilvl w:val="0"/>
          <w:numId w:val="1"/>
        </w:numPr>
      </w:pPr>
      <w:r>
        <w:t>u spis</w:t>
      </w:r>
    </w:p>
    <w:p w:rsidRDefault="000F13C1" w:rsidP="000F13C1" w:rsidR="000F13C1">
      <w:pPr>
        <w:ind w:left="720"/>
      </w:pPr>
    </w:p>
    <w:p w:rsidRDefault="000F13C1" w:rsidP="000F13C1" w:rsidR="000F13C1"/>
    <w:p w:rsidRDefault="000F13C1" w:rsidP="000F13C1" w:rsidR="000F13C1"/>
    <w:p w:rsidRDefault="000F13C1" w:rsidP="000F13C1" w:rsidR="000F13C1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59000E"/>
    <w:multiLevelType w:val="hybridMultilevel"/>
    <w:tmpl w:val="F03CD9CE"/>
    <w:lvl w:tplc="CA8E29E0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3C1"/>
    <w:rsid w:val="00007C2F"/>
    <w:rsid w:val="000F13C1"/>
    <w:rsid w:val="00253CC6"/>
    <w:rsid w:val="00272469"/>
    <w:rsid w:val="0060191C"/>
    <w:rsid w:val="006C0D74"/>
    <w:rsid w:val="007F17DA"/>
    <w:rsid w:val="008F0CA9"/>
    <w:rsid w:val="00B868FE"/>
    <w:rsid w:val="00DB052E"/>
    <w:rsid w:val="00E11915"/>
    <w:rsid w:val="00E2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3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1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9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9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9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9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3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1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9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9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9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9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75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SPISA NA VTS-u od 06.12.16.
vraćeno 26.01.17.</izvorni_sadrzaj>
    <derivirana_varijabla naziv="DomainObject.Predmet.Opis_1">KOPIJA SPISA NA VTS-u od 06.12.16.
vraćeno 26.01.17.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GRIFA d.o.o. za gradnju, trgovinu i promet nekretninama</izvorni_sadrzaj>
    <derivirana_varijabla naziv="DomainObject.Predmet.ProtustrankaFormated_1">  GRIFA d.o.o. za gradnju, trgovinu i promet nekretninama</derivirana_varijabla>
  </DomainObject.Predmet.ProtustrankaFormated>
  <DomainObject.Predmet.ProtustrankaFormatedOIB>
    <izvorni_sadrzaj>  GRIFA d.o.o. za gradnju, trgovinu i promet nekretninama, OIB 14160172162</izvorni_sadrzaj>
    <derivirana_varijabla naziv="DomainObject.Predmet.ProtustrankaFormatedOIB_1">  GRIFA d.o.o. za gradnju, trgovinu i promet nekretninama, OIB 14160172162</derivirana_varijabla>
  </DomainObject.Predmet.ProtustrankaFormatedOIB>
  <DomainObject.Predmet.ProtustrankaFormatedWithAdress>
    <izvorni_sadrzaj> GRIFA d.o.o. za gradnju, trgovinu i promet nekretninama, Turanj 627, 23210 Turanj</izvorni_sadrzaj>
    <derivirana_varijabla naziv="DomainObject.Predmet.ProtustrankaFormatedWithAdress_1"> GRIFA d.o.o. za gradnju, trgovinu i promet nekretninama, Turanj 627, 23210 Turanj</derivirana_varijabla>
  </DomainObject.Predmet.ProtustrankaFormatedWithAdress>
  <DomainObject.Predmet.ProtustrankaFormatedWithAdressOIB>
    <izvorni_sadrzaj> GRIFA d.o.o. za gradnju, trgovinu i promet nekretninama, OIB 14160172162, Turanj 627, 23210 Turanj</izvorni_sadrzaj>
    <derivirana_varijabla naziv="DomainObject.Predmet.ProtustrankaFormatedWithAdressOIB_1"> GRIFA d.o.o. za gradnju, trgovinu i promet nekretninama, OIB 14160172162, Turanj 627, 23210 Turanj</derivirana_varijabla>
  </DomainObject.Predmet.ProtustrankaFormatedWithAdressOIB>
  <DomainObject.Predmet.ProtustrankaWithAdress>
    <izvorni_sadrzaj>GRIFA d.o.o. za gradnju, trgovinu i promet nekretninama Turanj 627, 23210 Turanj</izvorni_sadrzaj>
    <derivirana_varijabla naziv="DomainObject.Predmet.ProtustrankaWithAdress_1">GRIFA d.o.o. za gradnju, trgovinu i promet nekretninama Turanj 627, 23210 Turanj</derivirana_varijabla>
  </DomainObject.Predmet.ProtustrankaWithAdress>
  <DomainObject.Predmet.ProtustrankaWithAdressOIB>
    <izvorni_sadrzaj>GRIFA d.o.o. za gradnju, trgovinu i promet nekretninama, OIB 14160172162, Turanj 627, 23210 Turanj</izvorni_sadrzaj>
    <derivirana_varijabla naziv="DomainObject.Predmet.ProtustrankaWithAdressOIB_1">GRIFA d.o.o. za gradnju, trgovinu i promet nekretninama, OIB 14160172162, Turanj 627, 23210 Turanj</derivirana_varijabla>
  </DomainObject.Predmet.ProtustrankaWithAdressOIB>
  <DomainObject.Predmet.ProtustrankaNazivFormated>
    <izvorni_sadrzaj>GRIFA d.o.o. za gradnju, trgovinu i promet nekretninama</izvorni_sadrzaj>
    <derivirana_varijabla naziv="DomainObject.Predmet.ProtustrankaNazivFormated_1">GRIFA d.o.o. za gradnju, trgovinu i promet nekretninama</derivirana_varijabla>
  </DomainObject.Predmet.ProtustrankaNazivFormated>
  <DomainObject.Predmet.ProtustrankaNazivFormatedOIB>
    <izvorni_sadrzaj>GRIFA d.o.o. za gradnju, trgovinu i promet nekretninama, OIB 14160172162</izvorni_sadrzaj>
    <derivirana_varijabla naziv="DomainObject.Predmet.ProtustrankaNazivFormatedOIB_1">GRIFA d.o.o. za gradnju, trgovinu i promet nekretninama, OIB 14160172162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 MONTAŽA I GRADNJA društvo s ograničenom odgovornošću za usluge; Nediljko Kadija</izvorni_sadrzaj>
    <derivirana_varijabla naziv="DomainObject.Predmet.StrankaFormated_1">  FINA; M MONTAŽA I GRADNJA društvo s ograničenom odgovornošću za usluge; Nediljko Kadija</derivirana_varijabla>
  </DomainObject.Predmet.StrankaFormated>
  <DomainObject.Predmet.StrankaFormatedOIB>
    <izvorni_sadrzaj>  FINA, OIB 85821130368; M MONTAŽA I GRADNJA društvo s ograničenom odgovornošću za usluge, OIB 34574627154; Nediljko Kadija, OIB 42728587828</izvorni_sadrzaj>
    <derivirana_varijabla naziv="DomainObject.Predmet.StrankaFormatedOIB_1">  FINA, OIB 85821130368; M MONTAŽA I GRADNJA društvo s ograničenom odgovornošću za usluge, OIB 34574627154; Nediljko Kadija, OIB 42728587828</derivirana_varijabla>
  </DomainObject.Predmet.StrankaFormatedOIB>
  <DomainObject.Predmet.StrankaFormatedWithAdress>
    <izvorni_sadrzaj> FINA; M MONTAŽA I GRADNJA društvo s ograničenom odgovornošću za usluge, Ulica Ante Topić-Mimare 39 , 10000 Zagreb; Nediljko Kadija, Turanj 627, 23210 Turanj</izvorni_sadrzaj>
    <derivirana_varijabla naziv="DomainObject.Predmet.StrankaFormatedWithAdress_1"> FINA; M MONTAŽA I GRADNJA društvo s ograničenom odgovornošću za usluge, Ulica Ante Topić-Mimare 39 , 10000 Zagreb; Nediljko Kadija, Turanj 627, 23210 Turanj</derivirana_varijabla>
  </DomainObject.Predmet.StrankaFormatedWithAdress>
  <DomainObject.Predmet.StrankaFormatedWithAdressOIB>
    <izvorni_sadrzaj> FINA, OIB 85821130368; M MONTAŽA I GRADNJA društvo s ograničenom odgovornošću za usluge, OIB 34574627154, Ulica Ante Topić-Mimare 39 , 10000 Zagreb; Nediljko Kadija, OIB 42728587828, Turanj 627, 23210 Turanj</izvorni_sadrzaj>
    <derivirana_varijabla naziv="DomainObject.Predmet.StrankaFormatedWithAdressOIB_1"> FINA, OIB 85821130368; M MONTAŽA I GRADNJA društvo s ograničenom odgovornošću za usluge, OIB 34574627154, Ulica Ante Topić-Mimare 39 , 10000 Zagreb; Nediljko Kadija, OIB 42728587828, Turanj 627, 23210 Turanj</derivirana_varijabla>
  </DomainObject.Predmet.StrankaFormatedWithAdressOIB>
  <DomainObject.Predmet.StrankaWithAdress>
    <izvorni_sadrzaj>FINA ,M MONTAŽA I GRADNJA društvo s ograničenom odgovornošću za usluge Ulica Ante Topić-Mimare 39 ,10000 Zagreb,Nediljko Kadija Turanj 627,23210 Turanj</izvorni_sadrzaj>
    <derivirana_varijabla naziv="DomainObject.Predmet.StrankaWithAdress_1">FINA ,M MONTAŽA I GRADNJA društvo s ograničenom odgovornošću za usluge Ulica Ante Topić-Mimare 39 ,10000 Zagreb,Nediljko Kadija Turanj 627,23210 Turanj</derivirana_varijabla>
  </DomainObject.Predmet.StrankaWithAdress>
  <DomainObject.Predmet.StrankaWithAdressOIB>
    <izvorni_sadrzaj>FINA, OIB 85821130368,M MONTAŽA I GRADNJA društvo s ograničenom odgovornošću za usluge, OIB 34574627154, Ulica Ante Topić-Mimare 39 ,10000 Zagreb,Nediljko Kadija, OIB 42728587828, Turanj 627,23210 Turanj</izvorni_sadrzaj>
    <derivirana_varijabla naziv="DomainObject.Predmet.StrankaWithAdressOIB_1">FINA, OIB 85821130368,M MONTAŽA I GRADNJA društvo s ograničenom odgovornošću za usluge, OIB 34574627154, Ulica Ante Topić-Mimare 39 ,10000 Zagreb,Nediljko Kadija, OIB 42728587828, Turanj 627,23210 Turanj</derivirana_varijabla>
  </DomainObject.Predmet.StrankaWithAdressOIB>
  <DomainObject.Predmet.StrankaNazivFormated>
    <izvorni_sadrzaj>FINA,M MONTAŽA I GRADNJA društvo s ograničenom odgovornošću za usluge,Nediljko Kadija</izvorni_sadrzaj>
    <derivirana_varijabla naziv="DomainObject.Predmet.StrankaNazivFormated_1">FINA,M MONTAŽA I GRADNJA društvo s ograničenom odgovornošću za usluge,Nediljko Kadija</derivirana_varijabla>
  </DomainObject.Predmet.StrankaNazivFormated>
  <DomainObject.Predmet.StrankaNazivFormatedOIB>
    <izvorni_sadrzaj>FINA, OIB 85821130368,M MONTAŽA I GRADNJA društvo s ograničenom odgovornošću za usluge, OIB 34574627154,Nediljko Kadija, OIB 42728587828</izvorni_sadrzaj>
    <derivirana_varijabla naziv="DomainObject.Predmet.StrankaNazivFormatedOIB_1">FINA, OIB 85821130368,M MONTAŽA I GRADNJA društvo s ograničenom odgovornošću za usluge, OIB 34574627154,Nediljko Kadija, OIB 42728587828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 MONTAŽA I GRADNJA društvo s ograničenom odgovornošću za usluge</item>
      <item>Nediljko Kadija</item>
    </izvorni_sadrzaj>
    <derivirana_varijabla naziv="DomainObject.Predmet.StrankaListFormated_1">
      <item>FINA</item>
      <item>M MONTAŽA I GRADNJA društvo s ograničenom odgovornošću za usluge</item>
      <item>Nediljko Kadija</item>
    </derivirana_varijabla>
  </DomainObject.Predmet.StrankaListFormated>
  <DomainObject.Predmet.StrankaListFormatedOIB>
    <izvorni_sadrzaj>
      <item>FINA, OIB 85821130368</item>
      <item>M MONTAŽA I GRADNJA društvo s ograničenom odgovornošću za usluge, OIB 34574627154</item>
      <item>Nediljko Kadija, OIB 42728587828</item>
    </izvorni_sadrzaj>
    <derivirana_varijabla naziv="DomainObject.Predmet.StrankaListFormatedOIB_1">
      <item>FINA, OIB 85821130368</item>
      <item>M MONTAŽA I GRADNJA društvo s ograničenom odgovornošću za usluge, OIB 34574627154</item>
      <item>Nediljko Kadija, OIB 42728587828</item>
    </derivirana_varijabla>
  </DomainObject.Predmet.StrankaListFormatedOIB>
  <DomainObject.Predmet.StrankaListFormatedWithAdress>
    <izvorni_sadrzaj>
      <item>FINA</item>
      <item>M MONTAŽA I GRADNJA društvo s ograničenom odgovornošću za usluge, Ulica Ante Topić-Mimare 39 , 10000 Zagreb</item>
      <item>Nediljko Kadija, Turanj 627, 23210 Turanj</item>
    </izvorni_sadrzaj>
    <derivirana_varijabla naziv="DomainObject.Predmet.StrankaListFormatedWithAdress_1">
      <item>FINA</item>
      <item>M MONTAŽA I GRADNJA društvo s ograničenom odgovornošću za usluge, Ulica Ante Topić-Mimare 39 , 10000 Zagreb</item>
      <item>Nediljko Kadija, Turanj 627, 23210 Turanj</item>
    </derivirana_varijabla>
  </DomainObject.Predmet.StrankaListFormatedWithAdress>
  <DomainObject.Predmet.StrankaListFormatedWithAdressOIB>
    <izvorni_sadrzaj>
      <item>FINA, OIB 85821130368</item>
      <item>M MONTAŽA I GRADNJA društvo s ograničenom odgovornošću za usluge, OIB 34574627154, Ulica Ante Topić-Mimare 39 , 10000 Zagreb</item>
      <item>Nediljko Kadija, OIB 42728587828, Turanj 627, 23210 Turanj</item>
    </izvorni_sadrzaj>
    <derivirana_varijabla naziv="DomainObject.Predmet.StrankaListFormatedWithAdressOIB_1">
      <item>FINA, OIB 85821130368</item>
      <item>M MONTAŽA I GRADNJA društvo s ograničenom odgovornošću za usluge, OIB 34574627154, Ulica Ante Topić-Mimare 39 , 10000 Zagreb</item>
      <item>Nediljko Kadija, OIB 42728587828, Turanj 627, 23210 Turanj</item>
    </derivirana_varijabla>
  </DomainObject.Predmet.StrankaListFormatedWithAdressOIB>
  <DomainObject.Predmet.StrankaListNazivFormated>
    <izvorni_sadrzaj>
      <item>FINA</item>
      <item>M MONTAŽA I GRADNJA društvo s ograničenom odgovornošću za usluge</item>
      <item>Nediljko Kadija</item>
    </izvorni_sadrzaj>
    <derivirana_varijabla naziv="DomainObject.Predmet.StrankaListNazivFormated_1">
      <item>FINA</item>
      <item>M MONTAŽA I GRADNJA društvo s ograničenom odgovornošću za usluge</item>
      <item>Nediljko Kadija</item>
    </derivirana_varijabla>
  </DomainObject.Predmet.StrankaListNazivFormated>
  <DomainObject.Predmet.StrankaListNazivFormatedOIB>
    <izvorni_sadrzaj>
      <item>FINA, OIB 85821130368</item>
      <item>M MONTAŽA I GRADNJA društvo s ograničenom odgovornošću za usluge, OIB 34574627154</item>
      <item>Nediljko Kadija, OIB 42728587828</item>
    </izvorni_sadrzaj>
    <derivirana_varijabla naziv="DomainObject.Predmet.StrankaListNazivFormatedOIB_1">
      <item>FINA, OIB 85821130368</item>
      <item>M MONTAŽA I GRADNJA društvo s ograničenom odgovornošću za usluge, OIB 34574627154</item>
      <item>Nediljko Kadija, OIB 42728587828</item>
    </derivirana_varijabla>
  </DomainObject.Predmet.StrankaListNazivFormatedOIB>
  <DomainObject.Predmet.ProtuStrankaListFormated>
    <izvorni_sadrzaj>
      <item>GRIFA d.o.o. za gradnju, trgovinu i promet nekretninama</item>
    </izvorni_sadrzaj>
    <derivirana_varijabla naziv="DomainObject.Predmet.ProtuStrankaListFormated_1">
      <item>GRIFA d.o.o. za gradnju, trgovinu i promet nekretninama</item>
    </derivirana_varijabla>
  </DomainObject.Predmet.ProtuStrankaListFormated>
  <DomainObject.Predmet.ProtuStrankaListFormatedOIB>
    <izvorni_sadrzaj>
      <item>GRIFA d.o.o. za gradnju, trgovinu i promet nekretninama, OIB 14160172162</item>
    </izvorni_sadrzaj>
    <derivirana_varijabla naziv="DomainObject.Predmet.ProtuStrankaListFormatedOIB_1">
      <item>GRIFA d.o.o. za gradnju, trgovinu i promet nekretninama, OIB 14160172162</item>
    </derivirana_varijabla>
  </DomainObject.Predmet.ProtuStrankaListFormatedOIB>
  <DomainObject.Predmet.ProtuStrankaListFormatedWithAdress>
    <izvorni_sadrzaj>
      <item>GRIFA d.o.o. za gradnju, trgovinu i promet nekretninama, Turanj 627, 23210 Turanj</item>
    </izvorni_sadrzaj>
    <derivirana_varijabla naziv="DomainObject.Predmet.ProtuStrankaListFormatedWithAdress_1">
      <item>GRIFA d.o.o. za gradnju, trgovinu i promet nekretninama, Turanj 627, 23210 Turanj</item>
    </derivirana_varijabla>
  </DomainObject.Predmet.ProtuStrankaListFormatedWithAdress>
  <DomainObject.Predmet.ProtuStrankaListFormatedWithAdressOIB>
    <izvorni_sadrzaj>
      <item>GRIFA d.o.o. za gradnju, trgovinu i promet nekretninama, OIB 14160172162, Turanj 627, 23210 Turanj</item>
    </izvorni_sadrzaj>
    <derivirana_varijabla naziv="DomainObject.Predmet.ProtuStrankaListFormatedWithAdressOIB_1">
      <item>GRIFA d.o.o. za gradnju, trgovinu i promet nekretninama, OIB 14160172162, Turanj 627, 23210 Turanj</item>
    </derivirana_varijabla>
  </DomainObject.Predmet.ProtuStrankaListFormatedWithAdressOIB>
  <DomainObject.Predmet.ProtuStrankaListNazivFormated>
    <izvorni_sadrzaj>
      <item>GRIFA d.o.o. za gradnju, trgovinu i promet nekretninama</item>
    </izvorni_sadrzaj>
    <derivirana_varijabla naziv="DomainObject.Predmet.ProtuStrankaListNazivFormated_1">
      <item>GRIFA d.o.o. za gradnju, trgovinu i promet nekretninama</item>
    </derivirana_varijabla>
  </DomainObject.Predmet.ProtuStrankaListNazivFormated>
  <DomainObject.Predmet.ProtuStrankaListNazivFormatedOIB>
    <izvorni_sadrzaj>
      <item>GRIFA d.o.o. za gradnju, trgovinu i promet nekretninama, OIB 14160172162</item>
    </izvorni_sadrzaj>
    <derivirana_varijabla naziv="DomainObject.Predmet.ProtuStrankaListNazivFormatedOIB_1">
      <item>GRIFA d.o.o. za gradnju, trgovinu i promet nekretninama, OIB 14160172162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GRIFA d.o.o. za gradnju, trgovinu i promet nekretninama</izvorni_sadrzaj>
    <derivirana_varijabla naziv="DomainObject.Predmet.ProtustrankaIDrugi_1">GRIFA d.o.o. za gradnju, trgovinu i promet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GRIFA d.o.o. za gradnju, trgovinu i promet nekretninama, OIB 14160172162, Turanj 627, 23210 Turanj</izvorni_sadrzaj>
    <derivirana_varijabla naziv="DomainObject.Predmet.ProtustrankaIDrugiAdressOIB_1">GRIFA d.o.o. za gradnju, trgovinu i promet nekretninama, OIB 14160172162,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GRIFA d.o.o. za gradnju, trgovinu i promet nekretninama</item>
      <item>FINA</item>
      <item>M MONTAŽA I GRADNJA društvo s ograničenom odgovornošću za usluge</item>
      <item>Nediljko Kadija</item>
    </izvorni_sadrzaj>
    <derivirana_varijabla naziv="DomainObject.Predmet.SudioniciListNaziv_1">
      <item>GRIFA d.o.o. za gradnju, trgovinu i promet nekretninama</item>
      <item>FINA</item>
      <item>M MONTAŽA I GRADNJA društvo s ograničenom odgovornošću za usluge</item>
      <item>Nediljko Kadija</item>
    </derivirana_varijabla>
  </DomainObject.Predmet.SudioniciListNaziv>
  <DomainObject.Predmet.SudioniciListAdressOIB>
    <izvorni_sadrzaj>
      <item>GRIFA d.o.o. za gradnju, trgovinu i promet nekretninama, OIB 14160172162, Turanj 627,23210 Turanj</item>
      <item>FINA, OIB 85821130368</item>
      <item>M MONTAŽA I GRADNJA društvo s ograničenom odgovornošću za usluge, OIB 34574627154, Ulica Ante Topić-Mimare 39 ,10000 Zagreb</item>
      <item>Nediljko Kadija, OIB 42728587828, Turanj 627,23210 Turanj</item>
    </izvorni_sadrzaj>
    <derivirana_varijabla naziv="DomainObject.Predmet.SudioniciListAdressOIB_1">
      <item>GRIFA d.o.o. za gradnju, trgovinu i promet nekretninama, OIB 14160172162, Turanj 627,23210 Turanj</item>
      <item>FINA, OIB 85821130368</item>
      <item>M MONTAŽA I GRADNJA društvo s ograničenom odgovornošću za usluge, OIB 34574627154, Ulica Ante Topić-Mimare 39 ,10000 Zagreb</item>
      <item>Nediljko Kadija, OIB 42728587828, Turanj 627,23210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14160172162</item>
      <item>, OIB 85821130368</item>
      <item>, OIB 34574627154</item>
      <item>, OIB 42728587828</item>
    </izvorni_sadrzaj>
    <derivirana_varijabla naziv="DomainObject.Predmet.SudioniciListNazivOIB_1">
      <item>, OIB 14160172162</item>
      <item>, OIB 85821130368</item>
      <item>, OIB 34574627154</item>
      <item>, OIB 42728587828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1236</properties:Characters>
  <properties:Lines>59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2017-05-29T12:15:00Z</dcterms:created>
  <dc:creator>wsadmin</dc:creator>
  <cp:lastModifiedBy>Ardena Bajlo</cp:lastModifiedBy>
  <cp:lastPrinted>2017-06-05T07:17:00Z</cp:lastPrinted>
  <dcterms:modified xmlns:xsi="http://www.w3.org/2001/XMLSchema-instance" xsi:type="dcterms:W3CDTF">2017-06-05T09:00:00Z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