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7e8a" w14:paraId="7dd7e8a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Republika Hrvatska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Trgovački sud u Osijeku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Stalna služba u Slavonskom Brodu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Slavonski Brod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 pobjede 13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1916E0" w:rsidRPr="001916E0">
        <w:rPr>
          <w:lang w:val="hr-HR"/>
        </w:rPr>
        <w:t>Trgovački sud u Osijeku, Stalna služba 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422C3C" w:rsidRPr="00422C3C">
        <w:rPr>
          <w:lang w:val="hr-HR"/>
        </w:rPr>
        <w:t xml:space="preserve">URBAN TIM društvo s ograničenom odgovornošću za trgovinu i usluge, skraćena tvrtka: URBAN TIM d.o.o., Zagreb, Martićeva 67, </w:t>
      </w:r>
      <w:r w:rsidR="00422C3C">
        <w:rPr>
          <w:lang w:val="hr-HR"/>
        </w:rPr>
        <w:br/>
      </w:r>
      <w:r w:rsidR="00422C3C" w:rsidRPr="00422C3C">
        <w:rPr>
          <w:lang w:val="hr-HR"/>
        </w:rPr>
        <w:t>OIB 36458202708</w:t>
      </w:r>
      <w:r w:rsidR="008846F3" w:rsidRPr="008846F3">
        <w:rPr>
          <w:lang w:val="hr-HR"/>
        </w:rPr>
        <w:t xml:space="preserve">, dana </w:t>
      </w:r>
      <w:r w:rsidR="00C511A7">
        <w:rPr>
          <w:lang w:val="hr-HR"/>
        </w:rPr>
        <w:t>11</w:t>
      </w:r>
      <w:r w:rsidR="00F602E2">
        <w:rPr>
          <w:lang w:val="hr-HR"/>
        </w:rPr>
        <w:t xml:space="preserve">. </w:t>
      </w:r>
      <w:r w:rsidR="00C511A7">
        <w:rPr>
          <w:lang w:val="hr-HR"/>
        </w:rPr>
        <w:t>veljače</w:t>
      </w:r>
      <w:r w:rsidR="00F602E2">
        <w:rPr>
          <w:lang w:val="hr-HR"/>
        </w:rPr>
        <w:t xml:space="preserve"> 2019</w:t>
      </w:r>
      <w:r w:rsidR="008846F3" w:rsidRPr="008846F3">
        <w:rPr>
          <w:lang w:val="hr-HR"/>
        </w:rPr>
        <w:t>. godine</w:t>
      </w:r>
      <w:r w:rsidR="00422C3C">
        <w:rPr>
          <w:lang w:val="hr-HR"/>
        </w:rPr>
        <w:t xml:space="preserve"> 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725A3A" w:rsidRPr="00725A3A">
        <w:t>Robertu Huha</w:t>
      </w:r>
      <w:r w:rsidR="00725A3A" w:rsidRPr="00725A3A">
        <w:rPr>
          <w:b/>
        </w:rPr>
        <w:t xml:space="preserve"> </w:t>
      </w:r>
      <w:r w:rsidR="00725A3A" w:rsidRPr="00725A3A">
        <w:t>iz Zagreba, Deanovečka 43, OIB 59064690738</w:t>
      </w:r>
      <w:r w:rsidR="00725A3A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1E13B0">
        <w:rPr>
          <w:lang w:val="hr-HR"/>
        </w:rPr>
        <w:t>809</w:t>
      </w:r>
      <w:r w:rsidR="00022B83">
        <w:rPr>
          <w:lang w:val="hr-HR"/>
        </w:rPr>
        <w:t>-</w:t>
      </w:r>
      <w:r w:rsidRPr="008846F3">
        <w:rPr>
          <w:lang w:val="hr-HR"/>
        </w:rPr>
        <w:t>201</w:t>
      </w:r>
      <w:r w:rsidR="00AE6731">
        <w:rPr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1E13B0">
        <w:rPr>
          <w:lang w:val="hr-HR"/>
        </w:rPr>
        <w:t>809</w:t>
      </w:r>
      <w:r w:rsidRPr="008846F3">
        <w:rPr>
          <w:lang w:val="hr-HR"/>
        </w:rPr>
        <w:t>-201</w:t>
      </w:r>
      <w:r w:rsidR="00AE673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1E13B0">
        <w:rPr>
          <w:lang w:val="hr-HR"/>
        </w:rPr>
        <w:t>Robert</w:t>
      </w:r>
      <w:r w:rsidR="001E13B0" w:rsidRPr="001E13B0">
        <w:rPr>
          <w:lang w:val="hr-HR"/>
        </w:rPr>
        <w:t xml:space="preserve"> Huha iz Zagreba, Deanovečka 43, OIB 59064690738</w:t>
      </w:r>
      <w:r w:rsidR="00CD37D2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1E13B0" w:rsidRPr="001E13B0">
        <w:t>Robert</w:t>
      </w:r>
      <w:r w:rsidR="001E13B0">
        <w:t>a</w:t>
      </w:r>
      <w:r w:rsidR="001E13B0" w:rsidRPr="001E13B0">
        <w:t xml:space="preserve"> Huha</w:t>
      </w:r>
      <w:r w:rsidR="001E13B0" w:rsidRPr="001E13B0">
        <w:rPr>
          <w:b/>
        </w:rPr>
        <w:t xml:space="preserve"> </w:t>
      </w:r>
      <w:r w:rsidR="001E13B0" w:rsidRPr="001E13B0">
        <w:t>iz Zagreba, Deanovečka 43, OIB 59064690738</w:t>
      </w:r>
      <w:r w:rsidR="00CD37D2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</w:t>
      </w:r>
      <w:r w:rsidR="001E010C">
        <w:rPr>
          <w:lang w:val="hr-HR"/>
        </w:rPr>
        <w:t>m na broj HR02 8550-</w:t>
      </w:r>
      <w:r w:rsidR="001E13B0">
        <w:rPr>
          <w:lang w:val="hr-HR"/>
        </w:rPr>
        <w:t>809</w:t>
      </w:r>
      <w:r w:rsidR="001E010C">
        <w:rPr>
          <w:lang w:val="hr-HR"/>
        </w:rPr>
        <w:t>-2018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1E13B0">
        <w:rPr>
          <w:lang w:val="hr-HR"/>
        </w:rPr>
        <w:t>809</w:t>
      </w:r>
      <w:r w:rsidRPr="008846F3">
        <w:rPr>
          <w:lang w:val="hr-HR"/>
        </w:rPr>
        <w:t>-201</w:t>
      </w:r>
      <w:r w:rsidR="00AF4C2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1E13B0" w:rsidRPr="001E13B0">
        <w:t>Robertu Huha</w:t>
      </w:r>
      <w:r w:rsidR="001E13B0" w:rsidRPr="001E13B0">
        <w:rPr>
          <w:b/>
        </w:rPr>
        <w:t xml:space="preserve"> </w:t>
      </w:r>
      <w:r w:rsidR="001E13B0" w:rsidRPr="001E13B0">
        <w:t>iz Zagreba, Deanovečka 43, OIB 59064690738</w:t>
      </w:r>
      <w:r w:rsidR="002F0CAA">
        <w:rPr>
          <w:lang w:val="hr-HR"/>
        </w:rPr>
        <w:t xml:space="preserve"> </w:t>
      </w:r>
      <w:r w:rsidRPr="008846F3">
        <w:rPr>
          <w:lang w:val="hr-HR"/>
        </w:rPr>
        <w:t>ako ovlaštena osoba dužnika po zakonu ne postupi po točci I. izreke ovog rješenja.</w:t>
      </w:r>
      <w:r w:rsidR="001E13B0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1E13B0">
        <w:rPr>
          <w:lang w:val="hr-HR"/>
        </w:rPr>
        <w:t>09</w:t>
      </w:r>
      <w:r w:rsidR="003A48E8">
        <w:rPr>
          <w:lang w:val="hr-HR"/>
        </w:rPr>
        <w:t xml:space="preserve">. </w:t>
      </w:r>
      <w:r w:rsidR="003D5A61">
        <w:rPr>
          <w:lang w:val="hr-HR"/>
        </w:rPr>
        <w:t>siječnja</w:t>
      </w:r>
      <w:r w:rsidR="003A48E8">
        <w:rPr>
          <w:lang w:val="hr-HR"/>
        </w:rPr>
        <w:t xml:space="preserve"> </w:t>
      </w:r>
      <w:r w:rsidR="003D5A61">
        <w:rPr>
          <w:lang w:val="hr-HR"/>
        </w:rPr>
        <w:t>2018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1E13B0">
        <w:rPr>
          <w:lang w:val="hr-HR"/>
        </w:rPr>
        <w:t>tri</w:t>
      </w:r>
      <w:r w:rsidR="00E529D1">
        <w:rPr>
          <w:lang w:val="hr-HR"/>
        </w:rPr>
        <w:t xml:space="preserve"> zaposlen</w:t>
      </w:r>
      <w:r w:rsidR="001E13B0">
        <w:rPr>
          <w:lang w:val="hr-HR"/>
        </w:rPr>
        <w:t>e</w:t>
      </w:r>
      <w:r w:rsidR="00E529D1">
        <w:rPr>
          <w:lang w:val="hr-HR"/>
        </w:rPr>
        <w:t xml:space="preserve"> osob</w:t>
      </w:r>
      <w:r w:rsidR="001E13B0">
        <w:rPr>
          <w:lang w:val="hr-HR"/>
        </w:rPr>
        <w:t>e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3D5A61">
        <w:rPr>
          <w:lang w:val="hr-HR"/>
        </w:rPr>
        <w:t>U Slavonskom Brodu</w:t>
      </w:r>
      <w:r w:rsidR="007B218F" w:rsidRPr="00E22421">
        <w:rPr>
          <w:lang w:val="hr-HR"/>
        </w:rPr>
        <w:t xml:space="preserve"> </w:t>
      </w:r>
      <w:r w:rsidR="003D5A61">
        <w:rPr>
          <w:lang w:val="hr-HR"/>
        </w:rPr>
        <w:t>11</w:t>
      </w:r>
      <w:r w:rsidR="003A48E8">
        <w:rPr>
          <w:lang w:val="hr-HR"/>
        </w:rPr>
        <w:t xml:space="preserve">. </w:t>
      </w:r>
      <w:r w:rsidR="003D5A61">
        <w:rPr>
          <w:lang w:val="hr-HR"/>
        </w:rPr>
        <w:t>veljače</w:t>
      </w:r>
      <w:r w:rsidR="003A48E8">
        <w:rPr>
          <w:lang w:val="hr-HR"/>
        </w:rPr>
        <w:t xml:space="preserve"> 2019</w:t>
      </w:r>
      <w:r w:rsidR="007B218F" w:rsidRPr="00E22421">
        <w:rPr>
          <w:lang w:val="hr-HR"/>
        </w:rPr>
        <w:t>. godine</w:t>
      </w:r>
    </w:p>
    <w:p w:rsidRDefault="003D5A6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C6C34" w:rsidP="001412FB" w:rsidR="001412FB" w:rsidRPr="001412FB">
      <w:pPr>
        <w:rPr>
          <w:lang w:eastAsia="hr-HR" w:val="hr-HR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12FB">
        <w:tab/>
      </w:r>
      <w:r w:rsidR="001412FB">
        <w:tab/>
      </w:r>
      <w:r w:rsidR="001412FB" w:rsidRPr="001412FB">
        <w:rPr>
          <w:lang w:eastAsia="hr-HR" w:val="hr-HR"/>
        </w:rPr>
        <w:t>Sutkinja</w:t>
      </w:r>
    </w:p>
    <w:p w:rsidRDefault="001412FB" w:rsidP="00B81508" w:rsidR="00B81508" w:rsidRPr="00B81508">
      <w:pPr>
        <w:rPr>
          <w:lang w:eastAsia="hr-HR" w:val="hr-HR"/>
        </w:rPr>
      </w:pP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  <w:t xml:space="preserve"> </w:t>
      </w:r>
      <w:r>
        <w:rPr>
          <w:lang w:eastAsia="hr-HR" w:val="hr-HR"/>
        </w:rPr>
        <w:t xml:space="preserve">                  </w:t>
      </w:r>
      <w:r w:rsidRPr="001412FB">
        <w:rPr>
          <w:lang w:eastAsia="hr-HR" w:val="hr-HR"/>
        </w:rPr>
        <w:t xml:space="preserve">  </w:t>
      </w:r>
      <w:r w:rsidR="00B81508" w:rsidRPr="00B81508">
        <w:rPr>
          <w:lang w:eastAsia="hr-HR" w:val="hr-HR"/>
        </w:rPr>
        <w:t xml:space="preserve">Mirna Vujčić </w:t>
      </w:r>
    </w:p>
    <w:p w:rsidRDefault="00B81508" w:rsidP="00B81508" w:rsidR="00B81508" w:rsidRPr="00B81508">
      <w:pPr>
        <w:rPr>
          <w:lang w:eastAsia="hr-HR" w:val="hr-HR"/>
        </w:rPr>
      </w:pPr>
      <w:r w:rsidRPr="00B81508">
        <w:rPr>
          <w:lang w:eastAsia="hr-HR" w:val="hr-HR"/>
        </w:rPr>
        <w:t xml:space="preserve">             </w:t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 w:rsidRPr="00B81508">
        <w:rPr>
          <w:lang w:eastAsia="hr-HR" w:val="hr-HR"/>
        </w:rPr>
        <w:t xml:space="preserve">  </w:t>
      </w:r>
    </w:p>
    <w:p w:rsidRDefault="001412FB" w:rsidP="00196D48" w:rsidR="001412FB" w:rsidRPr="001412FB">
      <w:pPr>
        <w:rPr>
          <w:lang w:eastAsia="hr-HR" w:val="hr-HR"/>
        </w:rPr>
      </w:pPr>
    </w:p>
    <w:p w:rsidRDefault="001412FB" w:rsidP="001412FB" w:rsidR="001412FB" w:rsidRPr="001412FB">
      <w:pPr>
        <w:rPr>
          <w:lang w:eastAsia="hr-HR" w:val="hr-HR"/>
        </w:rPr>
      </w:pPr>
    </w:p>
    <w:p w:rsidRDefault="00D1666E" w:rsidP="001412FB" w:rsidR="00D1666E" w:rsidRPr="00D1666E">
      <w:pPr>
        <w:pStyle w:val="Bezproreda"/>
        <w:jc w:val="both"/>
      </w:pPr>
      <w:r w:rsidRPr="00D1666E">
        <w:tab/>
      </w:r>
      <w:r w:rsidRPr="00D1666E">
        <w:tab/>
      </w:r>
      <w:r w:rsidRPr="00D1666E">
        <w:tab/>
      </w:r>
      <w:r w:rsidRPr="00D1666E">
        <w:tab/>
      </w:r>
      <w:r w:rsidRPr="00D1666E">
        <w:tab/>
      </w:r>
    </w:p>
    <w:p w:rsidRDefault="00571FED" w:rsidP="007B218F" w:rsidR="00571FED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59222F" w:rsidP="007B218F" w:rsidR="00571FED">
      <w:pPr>
        <w:rPr>
          <w:lang w:val="hr-HR"/>
        </w:rPr>
      </w:pPr>
      <w:r>
        <w:rPr>
          <w:lang w:val="hr-HR"/>
        </w:rPr>
        <w:t xml:space="preserve">- zakonskom </w:t>
      </w:r>
      <w:r w:rsidR="00571FED">
        <w:rPr>
          <w:lang w:val="hr-HR"/>
        </w:rPr>
        <w:t>zastupniku dužnika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496" w:rsidP="004511E1" w:rsidR="00C22496">
      <w:r>
        <w:separator/>
      </w:r>
    </w:p>
  </w:endnote>
  <w:endnote w:id="0" w:type="continuationSeparator">
    <w:p w:rsidRDefault="00C22496" w:rsidP="004511E1" w:rsidR="00C22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496" w:rsidP="004511E1" w:rsidR="00C22496">
      <w:r>
        <w:separator/>
      </w:r>
    </w:p>
  </w:footnote>
  <w:footnote w:id="0" w:type="continuationSeparator">
    <w:p w:rsidRDefault="00C22496" w:rsidP="004511E1" w:rsidR="00C22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1508" w:rsidRPr="00B81508">
      <w:rPr>
        <w:noProof/>
        <w:lang w:val="hr-HR"/>
      </w:rPr>
      <w:t>3</w:t>
    </w:r>
    <w:r>
      <w:fldChar w:fldCharType="end"/>
    </w:r>
  </w:p>
  <w:p w:rsidRDefault="003A48E8" w:rsidP="003A48E8" w:rsidR="003A48E8">
    <w:pPr>
      <w:pStyle w:val="Zaglavlje"/>
      <w:jc w:val="right"/>
    </w:pPr>
    <w:r w:rsidRPr="00F76B44">
      <w:rPr>
        <w:b/>
        <w:lang w:val="hr-HR"/>
      </w:rPr>
      <w:t>Broj: 7/St-</w:t>
    </w:r>
    <w:r w:rsidR="00725A3A">
      <w:rPr>
        <w:b/>
        <w:lang w:val="hr-HR"/>
      </w:rPr>
      <w:t>809</w:t>
    </w:r>
    <w:r w:rsidR="0005104E">
      <w:rPr>
        <w:b/>
        <w:lang w:val="hr-HR"/>
      </w:rPr>
      <w:t>/</w:t>
    </w:r>
    <w:r>
      <w:rPr>
        <w:b/>
        <w:lang w:val="hr-HR"/>
      </w:rPr>
      <w:t>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E0" w:rsidP="001916E0" w:rsidR="001916E0">
    <w:pPr>
      <w:pStyle w:val="Zaglavlje"/>
      <w:jc w:val="right"/>
    </w:pPr>
    <w:r w:rsidRPr="00F76B44">
      <w:rPr>
        <w:b/>
        <w:lang w:val="hr-HR"/>
      </w:rPr>
      <w:t>Broj: 7/St-</w:t>
    </w:r>
    <w:r w:rsidR="00725A3A">
      <w:rPr>
        <w:b/>
        <w:lang w:val="hr-HR"/>
      </w:rPr>
      <w:t>809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5104E"/>
    <w:rsid w:val="00064917"/>
    <w:rsid w:val="00072717"/>
    <w:rsid w:val="00077AA9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12FB"/>
    <w:rsid w:val="0014362B"/>
    <w:rsid w:val="0014792D"/>
    <w:rsid w:val="001503A8"/>
    <w:rsid w:val="001916E0"/>
    <w:rsid w:val="0019319F"/>
    <w:rsid w:val="00196D48"/>
    <w:rsid w:val="001C2703"/>
    <w:rsid w:val="001D4F8B"/>
    <w:rsid w:val="001E010C"/>
    <w:rsid w:val="001E13B0"/>
    <w:rsid w:val="001E18AE"/>
    <w:rsid w:val="00200D32"/>
    <w:rsid w:val="00211AD1"/>
    <w:rsid w:val="0021494D"/>
    <w:rsid w:val="0022048A"/>
    <w:rsid w:val="00237A63"/>
    <w:rsid w:val="002406B2"/>
    <w:rsid w:val="00252A2A"/>
    <w:rsid w:val="002672C0"/>
    <w:rsid w:val="00282013"/>
    <w:rsid w:val="002A0407"/>
    <w:rsid w:val="002B3180"/>
    <w:rsid w:val="002B610E"/>
    <w:rsid w:val="002D4286"/>
    <w:rsid w:val="002E2772"/>
    <w:rsid w:val="002E6F02"/>
    <w:rsid w:val="002F0CAA"/>
    <w:rsid w:val="00322A3D"/>
    <w:rsid w:val="00324C6E"/>
    <w:rsid w:val="00331868"/>
    <w:rsid w:val="00362395"/>
    <w:rsid w:val="00373E23"/>
    <w:rsid w:val="00386C9D"/>
    <w:rsid w:val="00390AA1"/>
    <w:rsid w:val="00396F1B"/>
    <w:rsid w:val="00397854"/>
    <w:rsid w:val="003A1668"/>
    <w:rsid w:val="003A2AB7"/>
    <w:rsid w:val="003A48E8"/>
    <w:rsid w:val="003C1D46"/>
    <w:rsid w:val="003C34FF"/>
    <w:rsid w:val="003C64B3"/>
    <w:rsid w:val="003D5A61"/>
    <w:rsid w:val="003E4111"/>
    <w:rsid w:val="003F2199"/>
    <w:rsid w:val="003F69A7"/>
    <w:rsid w:val="00400F40"/>
    <w:rsid w:val="00401EDD"/>
    <w:rsid w:val="00402B2B"/>
    <w:rsid w:val="00422C3C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75283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71FED"/>
    <w:rsid w:val="005801C7"/>
    <w:rsid w:val="0059222F"/>
    <w:rsid w:val="0059778A"/>
    <w:rsid w:val="005A3049"/>
    <w:rsid w:val="005A437A"/>
    <w:rsid w:val="005B20DC"/>
    <w:rsid w:val="005C25A0"/>
    <w:rsid w:val="005F2CFA"/>
    <w:rsid w:val="00615930"/>
    <w:rsid w:val="0062319C"/>
    <w:rsid w:val="00643C9F"/>
    <w:rsid w:val="00654DA4"/>
    <w:rsid w:val="00660076"/>
    <w:rsid w:val="00683C50"/>
    <w:rsid w:val="006B139A"/>
    <w:rsid w:val="006D6940"/>
    <w:rsid w:val="006F27F5"/>
    <w:rsid w:val="007105E8"/>
    <w:rsid w:val="00725A3A"/>
    <w:rsid w:val="00734532"/>
    <w:rsid w:val="00763A51"/>
    <w:rsid w:val="00775014"/>
    <w:rsid w:val="00792283"/>
    <w:rsid w:val="007942E2"/>
    <w:rsid w:val="007A4D19"/>
    <w:rsid w:val="007B218F"/>
    <w:rsid w:val="007B682A"/>
    <w:rsid w:val="007C6C34"/>
    <w:rsid w:val="007C7E5D"/>
    <w:rsid w:val="007D3A5D"/>
    <w:rsid w:val="007E4C05"/>
    <w:rsid w:val="007F7143"/>
    <w:rsid w:val="008035F8"/>
    <w:rsid w:val="008054AD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4384"/>
    <w:rsid w:val="008C6D08"/>
    <w:rsid w:val="008D4650"/>
    <w:rsid w:val="008F5CEB"/>
    <w:rsid w:val="0091003A"/>
    <w:rsid w:val="00920E24"/>
    <w:rsid w:val="00922124"/>
    <w:rsid w:val="00924398"/>
    <w:rsid w:val="009327F5"/>
    <w:rsid w:val="009542C1"/>
    <w:rsid w:val="009668A0"/>
    <w:rsid w:val="00972ACD"/>
    <w:rsid w:val="00975200"/>
    <w:rsid w:val="00980416"/>
    <w:rsid w:val="009A029F"/>
    <w:rsid w:val="009A765F"/>
    <w:rsid w:val="009D0BB1"/>
    <w:rsid w:val="009D3CA9"/>
    <w:rsid w:val="009D483D"/>
    <w:rsid w:val="009F0754"/>
    <w:rsid w:val="00A10759"/>
    <w:rsid w:val="00A122BE"/>
    <w:rsid w:val="00A13E2F"/>
    <w:rsid w:val="00A23A8A"/>
    <w:rsid w:val="00A25498"/>
    <w:rsid w:val="00A262D0"/>
    <w:rsid w:val="00A2715D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AE6731"/>
    <w:rsid w:val="00AF4C21"/>
    <w:rsid w:val="00B20F7D"/>
    <w:rsid w:val="00B23988"/>
    <w:rsid w:val="00B41141"/>
    <w:rsid w:val="00B45181"/>
    <w:rsid w:val="00B54687"/>
    <w:rsid w:val="00B6056F"/>
    <w:rsid w:val="00B665B2"/>
    <w:rsid w:val="00B7139D"/>
    <w:rsid w:val="00B81508"/>
    <w:rsid w:val="00B8373A"/>
    <w:rsid w:val="00B865B2"/>
    <w:rsid w:val="00B86A03"/>
    <w:rsid w:val="00B8793A"/>
    <w:rsid w:val="00B92043"/>
    <w:rsid w:val="00B9213A"/>
    <w:rsid w:val="00BB4FE8"/>
    <w:rsid w:val="00BC2FBB"/>
    <w:rsid w:val="00BC7CC4"/>
    <w:rsid w:val="00BD35EF"/>
    <w:rsid w:val="00BD633E"/>
    <w:rsid w:val="00BE0994"/>
    <w:rsid w:val="00BE64E7"/>
    <w:rsid w:val="00BF3AE5"/>
    <w:rsid w:val="00C15B9D"/>
    <w:rsid w:val="00C22420"/>
    <w:rsid w:val="00C22496"/>
    <w:rsid w:val="00C40043"/>
    <w:rsid w:val="00C511A7"/>
    <w:rsid w:val="00C61241"/>
    <w:rsid w:val="00C71F03"/>
    <w:rsid w:val="00C91BB3"/>
    <w:rsid w:val="00CA15A3"/>
    <w:rsid w:val="00CA6D96"/>
    <w:rsid w:val="00CB33EF"/>
    <w:rsid w:val="00CC0789"/>
    <w:rsid w:val="00CC639E"/>
    <w:rsid w:val="00CD37D2"/>
    <w:rsid w:val="00CD6319"/>
    <w:rsid w:val="00CD7C40"/>
    <w:rsid w:val="00D03D28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529D1"/>
    <w:rsid w:val="00E6022C"/>
    <w:rsid w:val="00E64F23"/>
    <w:rsid w:val="00E65882"/>
    <w:rsid w:val="00E81D11"/>
    <w:rsid w:val="00E82667"/>
    <w:rsid w:val="00E86824"/>
    <w:rsid w:val="00E90DB0"/>
    <w:rsid w:val="00EA4101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40D87"/>
    <w:rsid w:val="00F53902"/>
    <w:rsid w:val="00F56F64"/>
    <w:rsid w:val="00F602E2"/>
    <w:rsid w:val="00F60BEB"/>
    <w:rsid w:val="00F62BC5"/>
    <w:rsid w:val="00F67513"/>
    <w:rsid w:val="00F76B44"/>
    <w:rsid w:val="00F969F9"/>
    <w:rsid w:val="00F96EC8"/>
    <w:rsid w:val="00FB0141"/>
    <w:rsid w:val="00FC6FB9"/>
    <w:rsid w:val="00FD1CBE"/>
    <w:rsid w:val="00FD3D78"/>
    <w:rsid w:val="00FE0006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1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1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65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St-809/2018</izvorni_sadrzaj>
    <derivirana_varijabla naziv="DomainObject.Predmet.OznakaBroj_1">St-809/2018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 TIM d.o.o.</izvorni_sadrzaj>
    <derivirana_varijabla naziv="DomainObject.Predmet.ProtustrankaFormated_1">  URBAN TIM d.o.o.</derivirana_varijabla>
  </DomainObject.Predmet.ProtustrankaFormated>
  <DomainObject.Predmet.ProtustrankaFormatedOIB>
    <izvorni_sadrzaj>  URBAN TIM d.o.o., OIB 36458202708</izvorni_sadrzaj>
    <derivirana_varijabla naziv="DomainObject.Predmet.ProtustrankaFormatedOIB_1">  URBAN TIM d.o.o., OIB 36458202708</derivirana_varijabla>
  </DomainObject.Predmet.ProtustrankaFormatedOIB>
  <DomainObject.Predmet.ProtustrankaFormatedWithAdress>
    <izvorni_sadrzaj> URBAN TIM d.o.o., Martićeva 67, 10000 Zagreb</izvorni_sadrzaj>
    <derivirana_varijabla naziv="DomainObject.Predmet.ProtustrankaFormatedWithAdress_1"> URBAN TIM d.o.o., Martićeva 67, 10000 Zagreb</derivirana_varijabla>
  </DomainObject.Predmet.ProtustrankaFormatedWithAdress>
  <DomainObject.Predmet.ProtustrankaFormatedWithAdressOIB>
    <izvorni_sadrzaj> URBAN TIM d.o.o., OIB 36458202708, Martićeva 67, 10000 Zagreb</izvorni_sadrzaj>
    <derivirana_varijabla naziv="DomainObject.Predmet.ProtustrankaFormatedWithAdressOIB_1"> URBAN TIM d.o.o., OIB 36458202708, Martićeva 67, 10000 Zagreb</derivirana_varijabla>
  </DomainObject.Predmet.ProtustrankaFormatedWithAdressOIB>
  <DomainObject.Predmet.ProtustrankaWithAdress>
    <izvorni_sadrzaj>URBAN TIM d.o.o. Martićeva 67, 10000 Zagreb</izvorni_sadrzaj>
    <derivirana_varijabla naziv="DomainObject.Predmet.ProtustrankaWithAdress_1">URBAN TIM d.o.o. Martićeva 67, 10000 Zagreb</derivirana_varijabla>
  </DomainObject.Predmet.ProtustrankaWithAdress>
  <DomainObject.Predmet.ProtustrankaWithAdressOIB>
    <izvorni_sadrzaj>URBAN TIM d.o.o., OIB 36458202708, Martićeva 67, 10000 Zagreb</izvorni_sadrzaj>
    <derivirana_varijabla naziv="DomainObject.Predmet.ProtustrankaWithAdressOIB_1">URBAN TIM d.o.o., OIB 36458202708, Martićeva 67, 10000 Zagreb</derivirana_varijabla>
  </DomainObject.Predmet.ProtustrankaWithAdressOIB>
  <DomainObject.Predmet.ProtustrankaNazivFormated>
    <izvorni_sadrzaj>URBAN TIM d.o.o.</izvorni_sadrzaj>
    <derivirana_varijabla naziv="DomainObject.Predmet.ProtustrankaNazivFormated_1">URBAN TIM d.o.o.</derivirana_varijabla>
  </DomainObject.Predmet.ProtustrankaNazivFormated>
  <DomainObject.Predmet.ProtustrankaNazivFormatedOIB>
    <izvorni_sadrzaj>URBAN TIM d.o.o., OIB 36458202708</izvorni_sadrzaj>
    <derivirana_varijabla naziv="DomainObject.Predmet.ProtustrankaNazivFormatedOIB_1">URBAN TIM d.o.o., OIB 36458202708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TIM d.o.o.</item>
    </izvorni_sadrzaj>
    <derivirana_varijabla naziv="DomainObject.Predmet.ProtuStrankaListFormated_1">
      <item>URBAN TIM d.o.o.</item>
    </derivirana_varijabla>
  </DomainObject.Predmet.ProtuStrankaListFormated>
  <DomainObject.Predmet.ProtuStrankaListFormatedOIB>
    <izvorni_sadrzaj>
      <item>URBAN TIM d.o.o., OIB 36458202708</item>
    </izvorni_sadrzaj>
    <derivirana_varijabla naziv="DomainObject.Predmet.ProtuStrankaListFormatedOIB_1">
      <item>URBAN TIM d.o.o., OIB 36458202708</item>
    </derivirana_varijabla>
  </DomainObject.Predmet.ProtuStrankaListFormatedOIB>
  <DomainObject.Predmet.ProtuStrankaListFormatedWithAdress>
    <izvorni_sadrzaj>
      <item>URBAN TIM d.o.o., Martićeva 67, 10000 Zagreb</item>
    </izvorni_sadrzaj>
    <derivirana_varijabla naziv="DomainObject.Predmet.ProtuStrankaListFormatedWithAdress_1">
      <item>URBAN TIM d.o.o., Martićeva 67, 10000 Zagreb</item>
    </derivirana_varijabla>
  </DomainObject.Predmet.ProtuStrankaListFormatedWithAdress>
  <DomainObject.Predmet.ProtuStrankaListFormatedWithAdressOIB>
    <izvorni_sadrzaj>
      <item>URBAN TIM d.o.o., OIB 36458202708, Martićeva 67, 10000 Zagreb</item>
    </izvorni_sadrzaj>
    <derivirana_varijabla naziv="DomainObject.Predmet.ProtuStrankaListFormatedWithAdressOIB_1">
      <item>URBAN TIM d.o.o., OIB 36458202708, Martićeva 67, 10000 Zagreb</item>
    </derivirana_varijabla>
  </DomainObject.Predmet.ProtuStrankaListFormatedWithAdressOIB>
  <DomainObject.Predmet.ProtuStrankaListNazivFormated>
    <izvorni_sadrzaj>
      <item>URBAN TIM d.o.o.</item>
    </izvorni_sadrzaj>
    <derivirana_varijabla naziv="DomainObject.Predmet.ProtuStrankaListNazivFormated_1">
      <item>URBAN TIM d.o.o.</item>
    </derivirana_varijabla>
  </DomainObject.Predmet.ProtuStrankaListNazivFormated>
  <DomainObject.Predmet.ProtuStrankaListNazivFormatedOIB>
    <izvorni_sadrzaj>
      <item>URBAN TIM d.o.o., OIB 36458202708</item>
    </izvorni_sadrzaj>
    <derivirana_varijabla naziv="DomainObject.Predmet.ProtuStrankaListNazivFormatedOIB_1">
      <item>URBAN TIM d.o.o., OIB 36458202708</item>
    </derivirana_varijabla>
  </DomainObject.Predmet.ProtuStrankaListNazivFormatedOIB>
  <DomainObject.Predmet.OstaliListFormated>
    <izvorni_sadrzaj>
      <item>Robert Huha</item>
    </izvorni_sadrzaj>
    <derivirana_varijabla naziv="DomainObject.Predmet.OstaliListFormated_1">
      <item>Robert Huha</item>
    </derivirana_varijabla>
  </DomainObject.Predmet.OstaliListFormated>
  <DomainObject.Predmet.OstaliListFormatedOIB>
    <izvorni_sadrzaj>
      <item>Robert Huha, OIB 59064690738</item>
    </izvorni_sadrzaj>
    <derivirana_varijabla naziv="DomainObject.Predmet.OstaliListFormatedOIB_1">
      <item>Robert Huha, OIB 59064690738</item>
    </derivirana_varijabla>
  </DomainObject.Predmet.OstaliListFormatedOIB>
  <DomainObject.Predmet.OstaliListFormatedWithAdress>
    <izvorni_sadrzaj>
      <item>Robert Huha, Deanovečka Ulica 43, 10000 Zagreb</item>
    </izvorni_sadrzaj>
    <derivirana_varijabla naziv="DomainObject.Predmet.OstaliListFormatedWithAdress_1">
      <item>Robert Huha, Deanovečka Ulica 43, 10000 Zagreb</item>
    </derivirana_varijabla>
  </DomainObject.Predmet.OstaliListFormatedWithAdress>
  <DomainObject.Predmet.OstaliListFormatedWithAdressOIB>
    <izvorni_sadrzaj>
      <item>Robert Huha, OIB 59064690738, Deanovečka Ulica 43, 10000 Zagreb</item>
    </izvorni_sadrzaj>
    <derivirana_varijabla naziv="DomainObject.Predmet.OstaliListFormatedWithAdressOIB_1">
      <item>Robert Huha, OIB 59064690738, Deanovečka Ulica 43, 10000 Zagreb</item>
    </derivirana_varijabla>
  </DomainObject.Predmet.OstaliListFormatedWithAdressOIB>
  <DomainObject.Predmet.OstaliListNazivFormated>
    <izvorni_sadrzaj>
      <item>Robert Huha</item>
    </izvorni_sadrzaj>
    <derivirana_varijabla naziv="DomainObject.Predmet.OstaliListNazivFormated_1">
      <item>Robert Huha</item>
    </derivirana_varijabla>
  </DomainObject.Predmet.OstaliListNazivFormated>
  <DomainObject.Predmet.OstaliListNazivFormatedOIB>
    <izvorni_sadrzaj>
      <item>Robert Huha, OIB 59064690738</item>
    </izvorni_sadrzaj>
    <derivirana_varijabla naziv="DomainObject.Predmet.OstaliListNazivFormatedOIB_1">
      <item>Robert Huha, OIB 59064690738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TIM d.o.o.</izvorni_sadrzaj>
    <derivirana_varijabla naziv="DomainObject.Predmet.ProtustrankaIDrugi_1">URBAN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 TIM d.o.o., OIB 36458202708, Martićeva 67, 10000 Zagreb</izvorni_sadrzaj>
    <derivirana_varijabla naziv="DomainObject.Predmet.ProtustrankaIDrugiAdressOIB_1">URBAN TIM d.o.o., OIB 36458202708,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TIM d.o.o.</item>
      <item>FINA Regionalni centar Zagreb</item>
      <item>Robert Huha</item>
    </izvorni_sadrzaj>
    <derivirana_varijabla naziv="DomainObject.Predmet.SudioniciListNaziv_1">
      <item>URBAN TIM d.o.o.</item>
      <item>FINA Regionalni centar Zagreb</item>
      <item>Robert Huha</item>
    </derivirana_varijabla>
  </DomainObject.Predmet.SudioniciListNaziv>
  <DomainObject.Predmet.SudioniciListAdressOIB>
    <izvorni_sadrzaj>
      <item>URBAN TIM d.o.o., OIB 36458202708, Martićeva 67,10000 Zagreb</item>
      <item>FINA Regionalni centar Zagreb, OIB 85821130368, Trg svibanjskih žrtava 1995. 1,10000 Zagreb</item>
      <item>Robert Huha, OIB 59064690738, Deanovečka Ulica 43,10000 Zagreb</item>
    </izvorni_sadrzaj>
    <derivirana_varijabla naziv="DomainObject.Predmet.SudioniciListAdressOIB_1">
      <item>URBAN TIM d.o.o., OIB 36458202708, Martićeva 67,10000 Zagreb</item>
      <item>FINA Regionalni centar Zagreb, OIB 85821130368, Trg svibanjskih žrtava 1995. 1,10000 Zagreb</item>
      <item>Robert Huha, OIB 59064690738, Deanovečka Ulica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36458202708</item>
      <item>, OIB 85821130368</item>
      <item>, OIB 59064690738</item>
    </izvorni_sadrzaj>
    <derivirana_varijabla naziv="DomainObject.Predmet.SudioniciListNazivOIB_1">
      <item>, OIB 36458202708</item>
      <item>, OIB 85821130368</item>
      <item>, OIB 59064690738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St-809/2018-4</izvorni_sadrzaj>
    <derivirana_varijabla naziv="DomainObject.PredzadnjaOdlukaIzPredmeta.Oznaka_1">St-809/2018-4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59F487-5EC8-464B-A3B0-427087EA2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923</properties:Words>
  <properties:Characters>4991</properties:Characters>
  <properties:Lines>126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2019-02-11T09:08:00Z</dcterms:created>
  <dc:creator>zbiondic</dc:creator>
  <cp:lastModifiedBy>wsadmin</cp:lastModifiedBy>
  <cp:lastPrinted>2019-02-11T10:56:00Z</cp:lastPrinted>
  <dcterms:modified xmlns:xsi="http://www.w3.org/2001/XMLSchema-instance" xsi:type="dcterms:W3CDTF">2019-02-11T10:56:00Z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(St-809-2018-6.docx)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