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6215" w14:paraId="123621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</w:t>
      </w:r>
      <w:r w:rsidR="00C37BD1">
        <w:t>-423/</w:t>
      </w:r>
      <w:r w:rsidR="00245588">
        <w:t>16-</w:t>
      </w:r>
      <w:r w:rsidR="00C37BD1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51217">
        <w:t>ADRIA PROMET d.o.o., Kistanje, Antuna Glasnovića 23,</w:t>
      </w:r>
      <w:r w:rsidR="00351217" w:rsidRPr="007A679F">
        <w:t xml:space="preserve"> OIB: </w:t>
      </w:r>
      <w:r w:rsidR="00351217">
        <w:t>60577630677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51217">
        <w:t>ADRIA PROMET d.o.o., Kistanje, Antuna Glasnovića 23,</w:t>
      </w:r>
      <w:r w:rsidR="00351217" w:rsidRPr="007A679F">
        <w:t xml:space="preserve"> OIB: </w:t>
      </w:r>
      <w:r w:rsidR="00351217">
        <w:t>60577630677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817761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C37BD1">
        <w:t>10,00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817761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C37BD1">
        <w:t>10,02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9187F">
        <w:t>ADRIA PROMET d.o.o., Kistanje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19187F">
        <w:t>15. ožujka 2016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19187F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19187F">
        <w:t>26.800,12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356FAA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9187F">
        <w:t>ADRIA PROMET d.o.o., Kistanje</w:t>
      </w:r>
      <w:r w:rsidR="0019187F" w:rsidRPr="00F60CD9">
        <w:t xml:space="preserve"> </w:t>
      </w:r>
      <w:r w:rsidR="0020610B" w:rsidRPr="00F60CD9">
        <w:t>i za član</w:t>
      </w:r>
      <w:r w:rsidR="003C1D90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351217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MARKO JOZIĆ iz Kistanja, </w:t>
      </w:r>
      <w:r w:rsidRPr="000B265A">
        <w:rPr>
          <w:szCs w:val="24"/>
          <w:shd w:fill="F8F8F8" w:color="auto" w:val="clear"/>
        </w:rPr>
        <w:t>Nadbiskupa Mateja Mazareka 34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3267F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37BD1">
      <w:t>-423/16-4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9187F"/>
    <w:rsid w:val="001A1D49"/>
    <w:rsid w:val="001A5792"/>
    <w:rsid w:val="001B3AB3"/>
    <w:rsid w:val="001C2BF1"/>
    <w:rsid w:val="001C40FA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1217"/>
    <w:rsid w:val="00356FAA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1D90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267F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761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37BD1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2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2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PROMET d.o.o. za proizvodnju, trgovinu i usluge</izvorni_sadrzaj>
    <derivirana_varijabla naziv="DomainObject.Predmet.ProtustrankaFormated_1">  ADRIA PROMET d.o.o. za proizvodnju, trgovinu i usluge</derivirana_varijabla>
  </DomainObject.Predmet.ProtustrankaFormated>
  <DomainObject.Predmet.ProtustrankaFormatedOIB>
    <izvorni_sadrzaj>  ADRIA PROMET d.o.o. za proizvodnju, trgovinu i usluge, OIB 60577630677</izvorni_sadrzaj>
    <derivirana_varijabla naziv="DomainObject.Predmet.ProtustrankaFormatedOIB_1">  ADRIA PROMET d.o.o. za proizvodnju, trgovinu i usluge, OIB 60577630677</derivirana_varijabla>
  </DomainObject.Predmet.ProtustrankaFormatedOIB>
  <DomainObject.Predmet.ProtustrankaFormatedWithAdress>
    <izvorni_sadrzaj> ADRIA PROMET d.o.o. za proizvodnju, trgovinu i usluge, Antuna Glasnovića 23, 22300 Kistanje</izvorni_sadrzaj>
    <derivirana_varijabla naziv="DomainObject.Predmet.ProtustrankaFormatedWithAdress_1"> ADRIA PROMET d.o.o. za proizvodnju, trgovinu i usluge, Antuna Glasnovića 23, 22300 Kistanje</derivirana_varijabla>
  </DomainObject.Predmet.ProtustrankaFormatedWithAdress>
  <DomainObject.Predmet.ProtustrankaFormatedWithAdressOIB>
    <izvorni_sadrzaj> ADRIA PROMET d.o.o. za proizvodnju, trgovinu i usluge, OIB 60577630677, Antuna Glasnovića 23, 22300 Kistanje</izvorni_sadrzaj>
    <derivirana_varijabla naziv="DomainObject.Predmet.ProtustrankaFormatedWithAdressOIB_1"> ADRIA PROMET d.o.o. za proizvodnju, trgovinu i usluge, OIB 60577630677, Antuna Glasnovića 23, 22300 Kistanje</derivirana_varijabla>
  </DomainObject.Predmet.ProtustrankaFormatedWithAdressOIB>
  <DomainObject.Predmet.ProtustrankaWithAdress>
    <izvorni_sadrzaj>ADRIA PROMET d.o.o. za proizvodnju, trgovinu i usluge Antuna Glasnovića 23, 22300 Kistanje</izvorni_sadrzaj>
    <derivirana_varijabla naziv="DomainObject.Predmet.ProtustrankaWithAdress_1">ADRIA PROMET d.o.o. za proizvodnju, trgovinu i usluge Antuna Glasnovića 23, 22300 Kistanje</derivirana_varijabla>
  </DomainObject.Predmet.ProtustrankaWithAdress>
  <DomainObject.Predmet.ProtustrankaWithAdressOIB>
    <izvorni_sadrzaj>ADRIA PROMET d.o.o. za proizvodnju, trgovinu i usluge, OIB 60577630677, Antuna Glasnovića 23, 22300 Kistanje</izvorni_sadrzaj>
    <derivirana_varijabla naziv="DomainObject.Predmet.ProtustrankaWithAdressOIB_1">ADRIA PROMET d.o.o. za proizvodnju, trgovinu i usluge, OIB 60577630677, Antuna Glasnovića 23, 22300 Kistanje</derivirana_varijabla>
  </DomainObject.Predmet.ProtustrankaWithAdressOIB>
  <DomainObject.Predmet.ProtustrankaNazivFormated>
    <izvorni_sadrzaj>ADRIA PROMET d.o.o. za proizvodnju, trgovinu i usluge</izvorni_sadrzaj>
    <derivirana_varijabla naziv="DomainObject.Predmet.ProtustrankaNazivFormated_1">ADRIA PROMET d.o.o. za proizvodnju, trgovinu i usluge</derivirana_varijabla>
  </DomainObject.Predmet.ProtustrankaNazivFormated>
  <DomainObject.Predmet.ProtustrankaNazivFormatedOIB>
    <izvorni_sadrzaj>ADRIA PROMET d.o.o. za proizvodnju, trgovinu i usluge, OIB 60577630677</izvorni_sadrzaj>
    <derivirana_varijabla naziv="DomainObject.Predmet.ProtustrankaNazivFormatedOIB_1">ADRIA PROMET d.o.o. za proizvodnju, trgovinu i usluge, OIB 60577630677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PROMET d.o.o. za proizvodnju, trgovinu i usluge</item>
    </izvorni_sadrzaj>
    <derivirana_varijabla naziv="DomainObject.Predmet.ProtuStrankaListFormated_1">
      <item>ADRIA PROMET d.o.o. za proizvodnju, trgovinu i usluge</item>
    </derivirana_varijabla>
  </DomainObject.Predmet.ProtuStrankaListFormated>
  <DomainObject.Predmet.ProtuStrankaListFormatedOIB>
    <izvorni_sadrzaj>
      <item>ADRIA PROMET d.o.o. za proizvodnju, trgovinu i usluge, OIB 60577630677</item>
    </izvorni_sadrzaj>
    <derivirana_varijabla naziv="DomainObject.Predmet.ProtuStrankaListFormatedOIB_1">
      <item>ADRIA PROMET d.o.o. za proizvodnju, trgovinu i usluge, OIB 60577630677</item>
    </derivirana_varijabla>
  </DomainObject.Predmet.ProtuStrankaListFormatedOIB>
  <DomainObject.Predmet.ProtuStrankaListFormatedWithAdress>
    <izvorni_sadrzaj>
      <item>ADRIA PROMET d.o.o. za proizvodnju, trgovinu i usluge, Antuna Glasnovića 23, 22300 Kistanje</item>
    </izvorni_sadrzaj>
    <derivirana_varijabla naziv="DomainObject.Predmet.ProtuStrankaListFormatedWithAdress_1">
      <item>ADRIA PROMET d.o.o. za proizvodnju, trgovinu i usluge, Antuna Glasnovića 23, 22300 Kistanje</item>
    </derivirana_varijabla>
  </DomainObject.Predmet.ProtuStrankaListFormatedWithAdress>
  <DomainObject.Predmet.ProtuStrankaListFormatedWithAdressOIB>
    <izvorni_sadrzaj>
      <item>ADRIA PROMET d.o.o. za proizvodnju, trgovinu i usluge, OIB 60577630677, Antuna Glasnovića 23, 22300 Kistanje</item>
    </izvorni_sadrzaj>
    <derivirana_varijabla naziv="DomainObject.Predmet.ProtuStrankaListFormatedWithAdressOIB_1">
      <item>ADRIA PROMET d.o.o. za proizvodnju, trgovinu i usluge, OIB 60577630677, Antuna Glasnovića 23, 22300 Kistanje</item>
    </derivirana_varijabla>
  </DomainObject.Predmet.ProtuStrankaListFormatedWithAdressOIB>
  <DomainObject.Predmet.ProtuStrankaListNazivFormated>
    <izvorni_sadrzaj>
      <item>ADRIA PROMET d.o.o. za proizvodnju, trgovinu i usluge</item>
    </izvorni_sadrzaj>
    <derivirana_varijabla naziv="DomainObject.Predmet.ProtuStrankaListNazivFormated_1">
      <item>ADRIA PROMET d.o.o. za proizvodnju, trgovinu i usluge</item>
    </derivirana_varijabla>
  </DomainObject.Predmet.ProtuStrankaListNazivFormated>
  <DomainObject.Predmet.ProtuStrankaListNazivFormatedOIB>
    <izvorni_sadrzaj>
      <item>ADRIA PROMET d.o.o. za proizvodnju, trgovinu i usluge, OIB 60577630677</item>
    </izvorni_sadrzaj>
    <derivirana_varijabla naziv="DomainObject.Predmet.ProtuStrankaListNazivFormatedOIB_1">
      <item>ADRIA PROMET d.o.o. za proizvodnju, trgovinu i usluge, OIB 60577630677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PROMET d.o.o. za proizvodnju, trgovinu i usluge</izvorni_sadrzaj>
    <derivirana_varijabla naziv="DomainObject.Predmet.ProtustrankaIDrugi_1">ADRIA PROMET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PROMET d.o.o. za proizvodnju, trgovinu i usluge, OIB 60577630677, Antuna Glasnovića 23, 22300 Kistanje</izvorni_sadrzaj>
    <derivirana_varijabla naziv="DomainObject.Predmet.ProtustrankaIDrugiAdressOIB_1">ADRIA PROMET d.o.o. za proizvodnju, trgovinu i usluge, OIB 60577630677, Antuna Glasnovića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PROMET d.o.o. za proizvodnju, trgovinu i usluge</item>
    </izvorni_sadrzaj>
    <derivirana_varijabla naziv="DomainObject.Predmet.SudioniciListNaziv_1">
      <item>FINA - Podružnica Šibenik</item>
      <item>ADRIA PROMET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PROMET d.o.o. za proizvodnju, trgovinu i usluge, OIB 60577630677, Antuna Glasnovića 23,22300 Kistanje</item>
    </izvorni_sadrzaj>
    <derivirana_varijabla naziv="DomainObject.Predmet.SudioniciListAdressOIB_1">
      <item>FINA - Podružnica Šibenik, OIB 85821130368, Perivoj L. Marune 1,22000 Šibenik</item>
      <item>ADRIA PROMET d.o.o. za proizvodnju, trgovinu i usluge, OIB 60577630677, Antuna Glasnovića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60577630677</item>
    </izvorni_sadrzaj>
    <derivirana_varijabla naziv="DomainObject.Predmet.SudioniciListNazivOIB_1">
      <item>, OIB 85821130368</item>
      <item>, OIB 60577630677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0C11E-9AB5-452A-8F51-17BA4D3C6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2009</properties:Characters>
  <properties:Lines>80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2016-03-29T07:39:00Z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2016-03-31T05:48:00Z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