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34a3" w14:paraId="68b34a3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F442A4">
        <w:rPr>
          <w:b/>
        </w:rPr>
        <w:t>319/19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375DAD" w:rsidP="00F867CE" w:rsidR="00F867CE" w:rsidRPr="00F061F2">
      <w:pPr>
        <w:ind w:firstLine="708"/>
        <w:jc w:val="both"/>
      </w:pPr>
      <w:r>
        <w:t>Trgovački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38716F">
        <w:t xml:space="preserve"> </w:t>
      </w:r>
      <w:r w:rsidR="0019781D" w:rsidRPr="0019781D">
        <w:t>KAMEN MATE jednostavno društvo s ograničenom odgovornošću za graditeljstvo i usluge</w:t>
      </w:r>
      <w:r w:rsidR="0019781D">
        <w:t>, Stjepana Radića 27</w:t>
      </w:r>
      <w:r w:rsidR="000F0E7C">
        <w:t>.</w:t>
      </w:r>
      <w:r w:rsidR="0019781D">
        <w:t>,Krvavac,</w:t>
      </w:r>
      <w:r w:rsidR="00F061F2" w:rsidRPr="00F061F2">
        <w:t xml:space="preserve"> OIB:</w:t>
      </w:r>
      <w:r w:rsidR="0019781D" w:rsidRPr="0019781D">
        <w:t xml:space="preserve"> 40755730555</w:t>
      </w:r>
      <w:r w:rsidR="0019781D">
        <w:t xml:space="preserve"> </w:t>
      </w:r>
      <w:r w:rsidR="00F867CE" w:rsidRPr="00F061F2">
        <w:t xml:space="preserve">, dana </w:t>
      </w:r>
      <w:r w:rsidR="0019781D">
        <w:t>09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9781D" w:rsidRPr="0019781D">
        <w:t>KAMEN MATE jednostavno društvo s ograničenom odgovornošću za graditeljstvo i usluge, Stjepana Radića 27,Krvavac, OIB: 40755730555</w:t>
      </w:r>
      <w:r w:rsidR="0019781D">
        <w:t xml:space="preserve"> kroz polje 1, dana 09.siječnja 2019. g</w:t>
      </w:r>
      <w:r w:rsidR="000F0E7C">
        <w:t xml:space="preserve"> u 15,05</w:t>
      </w:r>
      <w:r w:rsidR="00375DAD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F442A4">
        <w:t>Jelenko Lehki</w:t>
      </w:r>
      <w:r w:rsidR="0038716F" w:rsidRPr="0038716F">
        <w:t xml:space="preserve"> iz </w:t>
      </w:r>
      <w:r w:rsidR="00F442A4">
        <w:t>Zagreba</w:t>
      </w:r>
      <w:r w:rsidR="0038716F" w:rsidRPr="0038716F">
        <w:t xml:space="preserve">, </w:t>
      </w:r>
      <w:r w:rsidR="00F442A4">
        <w:t>Pavla Hatza 10</w:t>
      </w:r>
      <w:r w:rsidR="0038716F" w:rsidRPr="0038716F">
        <w:t xml:space="preserve">., OIB: </w:t>
      </w:r>
      <w:r w:rsidR="00F442A4">
        <w:t>96068307857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19781D" w:rsidRPr="0019781D">
        <w:t xml:space="preserve">KAMEN MATE jednostavno društvo s ograničenom odgovornošću za graditeljstvo i usluge, Stjepana Radića 27,Krvavac, OIB: 40755730555 </w:t>
      </w:r>
      <w:r w:rsidR="00824DEA" w:rsidRPr="00F061F2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38716F">
        <w:t>21</w:t>
      </w:r>
      <w:r w:rsidR="003E7BC1" w:rsidRPr="00F061F2">
        <w:t>.</w:t>
      </w:r>
      <w:r w:rsidR="006108BC" w:rsidRPr="00F061F2">
        <w:t xml:space="preserve"> </w:t>
      </w:r>
      <w:r w:rsidR="0038716F">
        <w:t>kolovoza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F442A4">
        <w:t>162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A95916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F061F2">
        <w:lastRenderedPageBreak/>
        <w:t>Sud je zatražio od Republike Hrvatske, Ministarstvo unutarnjih poslova, Policijska uprava</w:t>
      </w:r>
      <w:r w:rsidRPr="00F061F2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F061F2">
        <w:t xml:space="preserve">, podatke o imovini dužnika  podatke o imovini dužnika. Međutim iz dostavljenih podataka razvidno je da dužnik </w:t>
      </w:r>
      <w:r w:rsidR="00D64D87" w:rsidRPr="00F061F2">
        <w:t>nema imovinu.</w:t>
      </w:r>
      <w:r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38716F">
        <w:t>4</w:t>
      </w:r>
      <w:r w:rsidR="00987A3F" w:rsidRPr="00F061F2">
        <w:t>.</w:t>
      </w:r>
      <w:r w:rsidR="00E907B5" w:rsidRPr="00F061F2">
        <w:t xml:space="preserve"> </w:t>
      </w:r>
      <w:r w:rsidR="0038716F">
        <w:t>rujna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38716F">
        <w:t>4</w:t>
      </w:r>
      <w:r w:rsidR="00987A3F" w:rsidRPr="00F061F2">
        <w:t xml:space="preserve">. </w:t>
      </w:r>
      <w:r w:rsidR="00FB1C33" w:rsidRPr="00F061F2">
        <w:t>rujna</w:t>
      </w:r>
      <w:r w:rsidR="00D11AD0" w:rsidRPr="00F061F2">
        <w:t xml:space="preserve"> </w:t>
      </w:r>
      <w:r w:rsidR="0038716F">
        <w:t>2018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19781D">
        <w:rPr>
          <w:b/>
        </w:rPr>
        <w:t>09.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D92BED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251712" w:rsidRPr="00F061F2">
        <w:t>Dubrovnik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253" w:rsidP="00824DEA" w:rsidR="00D82253">
      <w:r>
        <w:separator/>
      </w:r>
    </w:p>
  </w:endnote>
  <w:endnote w:id="0" w:type="continuationSeparator">
    <w:p w:rsidRDefault="00D82253" w:rsidP="00824DEA" w:rsidR="00D82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253" w:rsidP="00824DEA" w:rsidR="00D82253">
      <w:r>
        <w:separator/>
      </w:r>
    </w:p>
  </w:footnote>
  <w:footnote w:id="0" w:type="continuationSeparator">
    <w:p w:rsidRDefault="00D82253" w:rsidP="00824DEA" w:rsidR="00D82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E7C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F442A4">
          <w:t>319/19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0F0E7C"/>
    <w:rsid w:val="000F7BDD"/>
    <w:rsid w:val="00130A4B"/>
    <w:rsid w:val="00131995"/>
    <w:rsid w:val="001376F4"/>
    <w:rsid w:val="00152BA8"/>
    <w:rsid w:val="00163350"/>
    <w:rsid w:val="00165EA1"/>
    <w:rsid w:val="0019781D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75DAD"/>
    <w:rsid w:val="0038716F"/>
    <w:rsid w:val="003C036A"/>
    <w:rsid w:val="003D446D"/>
    <w:rsid w:val="003E7BC1"/>
    <w:rsid w:val="00411DA3"/>
    <w:rsid w:val="004123C8"/>
    <w:rsid w:val="0041725C"/>
    <w:rsid w:val="00466C99"/>
    <w:rsid w:val="004D3D86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39A9"/>
    <w:rsid w:val="00A86EA4"/>
    <w:rsid w:val="00A95916"/>
    <w:rsid w:val="00A95917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824FB"/>
    <w:rsid w:val="00BA1E10"/>
    <w:rsid w:val="00C255CF"/>
    <w:rsid w:val="00C27444"/>
    <w:rsid w:val="00D01D5F"/>
    <w:rsid w:val="00D11AD0"/>
    <w:rsid w:val="00D3246E"/>
    <w:rsid w:val="00D331D9"/>
    <w:rsid w:val="00D33A03"/>
    <w:rsid w:val="00D64D87"/>
    <w:rsid w:val="00D708E2"/>
    <w:rsid w:val="00D82253"/>
    <w:rsid w:val="00D8499A"/>
    <w:rsid w:val="00D8726C"/>
    <w:rsid w:val="00D92BED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E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E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E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E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E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E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E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E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St-319/2019</izvorni_sadrzaj>
    <derivirana_varijabla naziv="DomainObject.Predmet.OznakaBroj_1">St-319/2019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MATE jednostavno društvo s ograničenom odgovornošću za graditeljstvo i usluge</izvorni_sadrzaj>
    <derivirana_varijabla naziv="DomainObject.Predmet.ProtustrankaFormated_1">  KAMEN MATE jednostavno društvo s ograničenom odgovornošću za graditeljstvo i usluge</derivirana_varijabla>
  </DomainObject.Predmet.ProtustrankaFormated>
  <DomainObject.Predmet.ProtustrankaFormatedOIB>
    <izvorni_sadrzaj>  KAMEN MATE jednostavno društvo s ograničenom odgovornošću za graditeljstvo i usluge, OIB 40755730555</izvorni_sadrzaj>
    <derivirana_varijabla naziv="DomainObject.Predmet.ProtustrankaFormatedOIB_1">  KAMEN MATE jednostavno društvo s ograničenom odgovornošću za graditeljstvo i usluge, OIB 40755730555</derivirana_varijabla>
  </DomainObject.Predmet.ProtustrankaFormatedOIB>
  <DomainObject.Predmet.ProtustrankaFormatedWithAdress>
    <izvorni_sadrzaj> KAMEN MATE jednostavno društvo s ograničenom odgovornošću za graditeljstvo i usluge, Stjepana Radića 27, 20341 Krvavac</izvorni_sadrzaj>
    <derivirana_varijabla naziv="DomainObject.Predmet.ProtustrankaFormatedWithAdress_1"> KAMEN MATE jednostavno društvo s ograničenom odgovornošću za graditeljstvo i usluge, Stjepana Radića 27, 20341 Krvavac</derivirana_varijabla>
  </DomainObject.Predmet.ProtustrankaFormatedWithAdress>
  <DomainObject.Predmet.ProtustrankaFormatedWithAdressOIB>
    <izvorni_sadrzaj> KAMEN MATE jednostavno društvo s ograničenom odgovornošću za graditeljstvo i usluge, OIB 40755730555, Stjepana Radića 27, 20341 Krvavac</izvorni_sadrzaj>
    <derivirana_varijabla naziv="DomainObject.Predmet.ProtustrankaFormatedWithAdressOIB_1"> KAMEN MATE jednostavno društvo s ograničenom odgovornošću za graditeljstvo i usluge, OIB 40755730555, Stjepana Radića 27, 20341 Krvavac</derivirana_varijabla>
  </DomainObject.Predmet.ProtustrankaFormatedWithAdressOIB>
  <DomainObject.Predmet.ProtustrankaWithAdress>
    <izvorni_sadrzaj>KAMEN MATE jednostavno društvo s ograničenom odgovornošću za graditeljstvo i usluge Stjepana Radića 27, 20341 Krvavac</izvorni_sadrzaj>
    <derivirana_varijabla naziv="DomainObject.Predmet.ProtustrankaWithAdress_1">KAMEN MATE jednostavno društvo s ograničenom odgovornošću za graditeljstvo i usluge Stjepana Radića 27, 20341 Krvavac</derivirana_varijabla>
  </DomainObject.Predmet.ProtustrankaWithAdress>
  <DomainObject.Predmet.ProtustrankaWithAdressOIB>
    <izvorni_sadrzaj>KAMEN MATE jednostavno društvo s ograničenom odgovornošću za graditeljstvo i usluge, OIB 40755730555, Stjepana Radića 27, 20341 Krvavac</izvorni_sadrzaj>
    <derivirana_varijabla naziv="DomainObject.Predmet.ProtustrankaWithAdressOIB_1">KAMEN MATE jednostavno društvo s ograničenom odgovornošću za graditeljstvo i usluge, OIB 40755730555, Stjepana Radića 27, 20341 Krvavac</derivirana_varijabla>
  </DomainObject.Predmet.ProtustrankaWithAdressOIB>
  <DomainObject.Predmet.ProtustrankaNazivFormated>
    <izvorni_sadrzaj>KAMEN MATE jednostavno društvo s ograničenom odgovornošću za graditeljstvo i usluge</izvorni_sadrzaj>
    <derivirana_varijabla naziv="DomainObject.Predmet.ProtustrankaNazivFormated_1">KAMEN MATE jednostavno društvo s ograničenom odgovornošću za graditeljstvo i usluge</derivirana_varijabla>
  </DomainObject.Predmet.ProtustrankaNazivFormated>
  <DomainObject.Predmet.ProtustrankaNazivFormatedOIB>
    <izvorni_sadrzaj>KAMEN MATE jednostavno društvo s ograničenom odgovornošću za graditeljstvo i usluge, OIB 40755730555</izvorni_sadrzaj>
    <derivirana_varijabla naziv="DomainObject.Predmet.ProtustrankaNazivFormatedOIB_1">KAMEN MATE jednostavno društvo s ograničenom odgovornošću za graditeljstvo i usluge, OIB 40755730555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9863.24</izvorni_sadrzaj>
    <derivirana_varijabla naziv="DomainObject.Predmet.TrenutnaVrijednost_1">9863.24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KAMEN MATE jednostavno društvo s ograničenom odgovornošću za graditeljstvo i usluge</item>
    </izvorni_sadrzaj>
    <derivirana_varijabla naziv="DomainObject.Predmet.ProtuStrankaListFormated_1">
      <item>KAMEN MATE jednostavno društvo s ograničenom odgovornošću za graditeljstvo i usluge</item>
    </derivirana_varijabla>
  </DomainObject.Predmet.ProtuStrankaListFormated>
  <DomainObject.Predmet.ProtuStrankaListFormatedOIB>
    <izvorni_sadrzaj>
      <item>KAMEN MATE jednostavno društvo s ograničenom odgovornošću za graditeljstvo i usluge, OIB 40755730555</item>
    </izvorni_sadrzaj>
    <derivirana_varijabla naziv="DomainObject.Predmet.ProtuStrankaListFormatedOIB_1">
      <item>KAMEN MATE jednostavno društvo s ograničenom odgovornošću za graditeljstvo i usluge, OIB 40755730555</item>
    </derivirana_varijabla>
  </DomainObject.Predmet.ProtuStrankaListFormatedOIB>
  <DomainObject.Predmet.ProtuStrankaListFormatedWithAdress>
    <izvorni_sadrzaj>
      <item>KAMEN MATE jednostavno društvo s ograničenom odgovornošću za graditeljstvo i usluge, Stjepana Radića 27, 20341 Krvavac</item>
    </izvorni_sadrzaj>
    <derivirana_varijabla naziv="DomainObject.Predmet.ProtuStrankaListFormatedWithAdress_1">
      <item>KAMEN MATE jednostavno društvo s ograničenom odgovornošću za graditeljstvo i usluge, Stjepana Radića 27, 20341 Krvavac</item>
    </derivirana_varijabla>
  </DomainObject.Predmet.ProtuStrankaListFormatedWithAdress>
  <DomainObject.Predmet.ProtuStrankaListFormatedWithAdressOIB>
    <izvorni_sadrzaj>
      <item>KAMEN MATE jednostavno društvo s ograničenom odgovornošću za graditeljstvo i usluge, OIB 40755730555, Stjepana Radića 27, 20341 Krvavac</item>
    </izvorni_sadrzaj>
    <derivirana_varijabla naziv="DomainObject.Predmet.ProtuStrankaListFormatedWithAdressOIB_1">
      <item>KAMEN MATE jednostavno društvo s ograničenom odgovornošću za graditeljstvo i usluge, OIB 40755730555, Stjepana Radića 27, 20341 Krvavac</item>
    </derivirana_varijabla>
  </DomainObject.Predmet.ProtuStrankaListFormatedWithAdressOIB>
  <DomainObject.Predmet.ProtuStrankaListNazivFormated>
    <izvorni_sadrzaj>
      <item>KAMEN MATE jednostavno društvo s ograničenom odgovornošću za graditeljstvo i usluge</item>
    </izvorni_sadrzaj>
    <derivirana_varijabla naziv="DomainObject.Predmet.ProtuStrankaListNazivFormated_1">
      <item>KAMEN MATE jednostavno društvo s ograničenom odgovornošću za graditeljstvo i usluge</item>
    </derivirana_varijabla>
  </DomainObject.Predmet.ProtuStrankaListNazivFormated>
  <DomainObject.Predmet.ProtuStrankaListNazivFormatedOIB>
    <izvorni_sadrzaj>
      <item>KAMEN MATE jednostavno društvo s ograničenom odgovornošću za graditeljstvo i usluge, OIB 40755730555</item>
    </izvorni_sadrzaj>
    <derivirana_varijabla naziv="DomainObject.Predmet.ProtuStrankaListNazivFormatedOIB_1">
      <item>KAMEN MATE jednostavno društvo s ograničenom odgovornošću za graditeljstvo i usluge, OIB 40755730555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KAMEN MATE jednostavno društvo s ograničenom odgovornošću za graditeljstvo i usluge</izvorni_sadrzaj>
    <derivirana_varijabla naziv="DomainObject.Predmet.ProtustrankaIDrugi_1">KAMEN MATE jednostavno društvo s ograničenom odgovornošću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KAMEN MATE jednostavno društvo s ograničenom odgovornošću za graditeljstvo i usluge, OIB 40755730555, Stjepana Radića 27, 20341 Krvavac</izvorni_sadrzaj>
    <derivirana_varijabla naziv="DomainObject.Predmet.ProtustrankaIDrugiAdressOIB_1">KAMEN MATE jednostavno društvo s ograničenom odgovornošću za graditeljstvo i usluge, OIB 40755730555, Stjepana Radića 27, 20341 Krvavac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MATE jednostavno društvo s ograničenom odgovornošću za graditeljstvo i usluge</item>
      <item>FINA, RC Split, Podružnica Dubrovnik</item>
    </izvorni_sadrzaj>
    <derivirana_varijabla naziv="DomainObject.Predmet.SudioniciListNaziv_1">
      <item>KAMEN MATE jednostavno društvo s ograničenom odgovornošću za graditeljstvo i usluge</item>
      <item>FINA, RC Split, Podružnica Dubrovnik</item>
    </derivirana_varijabla>
  </DomainObject.Predmet.SudioniciListNaziv>
  <DomainObject.Predmet.SudioniciListAdressOIB>
    <izvorni_sadrzaj>
      <item>KAMEN MATE jednostavno društvo s ograničenom odgovornošću za graditeljstvo i usluge, OIB 40755730555, Stjepana Radića 27,20341 Krvavac</item>
      <item>FINA, RC Split, Podružnica Dubrovnik, OIB 85821130368, Vukovarska 2,20000 Dubrovnik</item>
    </izvorni_sadrzaj>
    <derivirana_varijabla naziv="DomainObject.Predmet.SudioniciListAdressOIB_1">
      <item>KAMEN MATE jednostavno društvo s ograničenom odgovornošću za graditeljstvo i usluge, OIB 40755730555, Stjepana Radića 27,20341 Krvavac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40755730555</item>
      <item>, OIB 85821130368</item>
    </izvorni_sadrzaj>
    <derivirana_varijabla naziv="DomainObject.Predmet.SudioniciListNazivOIB_1">
      <item>, OIB 40755730555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3486</properties:Characters>
  <properties:Lines>96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2019-01-09T13:50:00Z</dcterms:created>
  <dc:creator>stanka grcic</dc:creator>
  <cp:lastModifiedBy>Sanja Vuković</cp:lastModifiedBy>
  <cp:lastPrinted>2019-01-09T13:55:00Z</cp:lastPrinted>
  <dcterms:modified xmlns:xsi="http://www.w3.org/2001/XMLSchema-instance" xsi:type="dcterms:W3CDTF">2019-01-09T14:00:00Z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(St-319-19 - čl.132 kamen mate.docx)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