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8f9d" w14:paraId="a3e8f9d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EE2364">
        <w:t>907</w:t>
      </w:r>
      <w:r w:rsidR="00D259A4">
        <w:t>/16-</w:t>
      </w:r>
      <w:r w:rsidR="00EE2364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EE2364" w:rsidRPr="00EE2364">
        <w:t>FELMET d.o.o., Darda, Ljudevita Gaja 34, OIB: 83736635862, MBS: 030006584</w:t>
      </w:r>
      <w:r w:rsidR="000E2913" w:rsidRPr="00FC3CD3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FC3CD3">
        <w:t>17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 w:rsidRPr="00FC3CD3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E2364" w:rsidRPr="00EE2364">
        <w:t>FELMET d.o.o., Darda, Ljudevita Gaja 34, OIB: 83736635862, MBS: 030006584</w:t>
      </w:r>
      <w:r w:rsidR="00EE2364">
        <w:t>.</w:t>
      </w:r>
    </w:p>
    <w:p w:rsidRDefault="003742E1" w:rsidP="003742E1" w:rsidR="004B741D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E2364">
        <w:t>Zorislav Novoselac, Osijek, Kapucinska 27/II</w:t>
      </w:r>
      <w:r w:rsidR="00FC3CD3" w:rsidRPr="00FC3CD3">
        <w:t xml:space="preserve">, OIB </w:t>
      </w:r>
      <w:r w:rsidR="00EE2364">
        <w:t>3</w:t>
      </w:r>
      <w:r w:rsidR="00FC3CD3" w:rsidRPr="00FC3CD3">
        <w:t>51</w:t>
      </w:r>
      <w:r w:rsidR="00EE2364">
        <w:t>78090537</w:t>
      </w:r>
      <w:r w:rsidR="00133EE5"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 w:rsidRPr="00EE2364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EE2364">
        <w:t>15</w:t>
      </w:r>
      <w:r w:rsidR="002C55AB">
        <w:t xml:space="preserve">. </w:t>
      </w:r>
      <w:r w:rsidR="00EE2364">
        <w:t>travnja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EE2364" w:rsidRPr="00EE2364">
        <w:t>FELMET d.o.o., Darda, Ljudevita Gaja 34, OIB: 83736635862, MBS: 030006584</w:t>
      </w:r>
      <w:r w:rsidR="00EE2364">
        <w:t>.</w:t>
      </w:r>
      <w:r w:rsidR="00133EE5" w:rsidRPr="00EE2364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67C2E">
        <w:t>1.0</w:t>
      </w:r>
      <w:r w:rsidR="00FC3CD3">
        <w:t>9</w:t>
      </w:r>
      <w:r w:rsidR="00367C2E">
        <w:t>.201</w:t>
      </w:r>
      <w:r w:rsidR="00FC3CD3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EE2364">
        <w:t>3</w:t>
      </w:r>
      <w:r w:rsidR="009E586F">
        <w:t>4</w:t>
      </w:r>
      <w:r w:rsidR="00367C2E">
        <w:t>2</w:t>
      </w:r>
      <w:r w:rsidR="00C0654F">
        <w:t xml:space="preserve"> </w:t>
      </w:r>
      <w:r w:rsidR="00316834">
        <w:t xml:space="preserve">dana u ukupnom iznosu od </w:t>
      </w:r>
      <w:r w:rsidR="00367C2E">
        <w:t>1</w:t>
      </w:r>
      <w:r w:rsidR="00EE2364">
        <w:t>62</w:t>
      </w:r>
      <w:r w:rsidR="00367C2E">
        <w:t>.</w:t>
      </w:r>
      <w:r w:rsidR="00FC3CD3">
        <w:t>0</w:t>
      </w:r>
      <w:r w:rsidR="00EE2364">
        <w:t>76</w:t>
      </w:r>
      <w:r w:rsidR="00367C2E">
        <w:t>,</w:t>
      </w:r>
      <w:r w:rsidR="00EE2364">
        <w:t>46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EE2364">
        <w:t>907</w:t>
      </w:r>
      <w:r w:rsidR="00367C2E">
        <w:t>/16-</w:t>
      </w:r>
      <w:r w:rsidR="00EE2364">
        <w:t>6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E2364">
        <w:t>Zorislav Novoselac</w:t>
      </w:r>
      <w:r w:rsidR="00FC3CD3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FC3CD3">
        <w:t>17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C3CD3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EE2364">
        <w:t>15</w:t>
      </w:r>
      <w:r w:rsidR="00367C2E">
        <w:t>.0</w:t>
      </w:r>
      <w:r w:rsidR="00EE2364">
        <w:t>4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FC3CD3">
        <w:t>17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E3" w:rsidR="00DA6CE3">
      <w:r>
        <w:separator/>
      </w:r>
    </w:p>
  </w:endnote>
  <w:endnote w:id="0" w:type="continuationSeparator">
    <w:p w:rsidRDefault="00DA6CE3" w:rsidR="00DA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E3" w:rsidR="00DA6CE3">
      <w:r>
        <w:separator/>
      </w:r>
    </w:p>
  </w:footnote>
  <w:footnote w:id="0" w:type="continuationSeparator">
    <w:p w:rsidRDefault="00DA6CE3" w:rsidR="00DA6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E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96E02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A6CE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94E53"/>
    <w:rsid w:val="00EA5625"/>
    <w:rsid w:val="00EB1391"/>
    <w:rsid w:val="00EB3AC0"/>
    <w:rsid w:val="00EB3D75"/>
    <w:rsid w:val="00EC103F"/>
    <w:rsid w:val="00ED0232"/>
    <w:rsid w:val="00ED29D8"/>
    <w:rsid w:val="00EE02D7"/>
    <w:rsid w:val="00EE2364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C3CD3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E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E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35445-C640-424A-919B-97BE5AE32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2357</properties:Characters>
  <properties:Lines>96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2017-01-09T10:20:00Z</dcterms:created>
  <dc:creator>hermanj</dc:creator>
  <cp:lastModifiedBy>Vesna Štajduhar</cp:lastModifiedBy>
  <cp:lastPrinted>2017-01-17T08:14:00Z</cp:lastPrinted>
  <dcterms:modified xmlns:xsi="http://www.w3.org/2001/XMLSchema-instance" xsi:type="dcterms:W3CDTF">2017-01-17T08:56:00Z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