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969a0e0" w14:paraId="969a0e0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79301C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79301C">
              <w:rPr>
                <w:rFonts w:cs="Times New Roman" w:eastAsia="Times New Roman"/>
                <w:kern w:val="0"/>
                <w:lang w:bidi="ar-SA" w:eastAsia="hr-HR"/>
              </w:rPr>
              <w:t>490/17-6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>povodom</w:t>
      </w:r>
      <w:r w:rsidR="0079301C">
        <w:rPr>
          <w:rFonts w:cs="Times New Roman"/>
          <w:kern w:val="2"/>
        </w:rPr>
        <w:t xml:space="preserve"> </w:t>
      </w:r>
      <w:r w:rsidR="0079301C">
        <w:rPr>
          <w:rFonts w:cs="Times New Roman"/>
        </w:rPr>
        <w:t>prijedloga predlagatelja Financijske agencije, Regionalni centar Zagreb, Podružnica Varaždin, za otvaranje stečajnog postupka nad dužnikom</w:t>
      </w:r>
      <w:r w:rsidR="0079301C">
        <w:rPr>
          <w:rFonts w:cs="Times New Roman"/>
          <w:kern w:val="2"/>
        </w:rPr>
        <w:t xml:space="preserve"> PRAXO j.d.o.o., Mihovljan, Ivana Gorana Kovačića 53, OIB: 93169708646</w:t>
      </w:r>
      <w:r w:rsidR="00240DAF" w:rsidRPr="00240DAF">
        <w:rPr>
          <w:kern w:val="2"/>
        </w:rPr>
        <w:t>,</w:t>
      </w:r>
      <w:r w:rsidR="00193562">
        <w:rPr>
          <w:rFonts w:cs="Times New Roman"/>
        </w:rPr>
        <w:t xml:space="preserve"> 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9301C">
        <w:rPr>
          <w:rFonts w:cs="Times New Roman"/>
        </w:rPr>
        <w:t xml:space="preserve"> </w:t>
      </w:r>
      <w:r w:rsidR="0079301C">
        <w:rPr>
          <w:rFonts w:cs="Times New Roman"/>
          <w:kern w:val="2"/>
        </w:rPr>
        <w:t>PRAXO j.d.o.o., Mihovljan, Ivana Gorana Kovačića 53, OIB: 93169708646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79301C">
        <w:t>490</w:t>
      </w:r>
      <w:r w:rsidR="00193562">
        <w:t>/17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93562">
        <w:rPr>
          <w:rFonts w:cs="Times New Roman"/>
        </w:rPr>
        <w:t>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666" w:rsidP="00BA0147" w:rsidR="00382666">
      <w:r>
        <w:separator/>
      </w:r>
    </w:p>
  </w:endnote>
  <w:endnote w:id="0" w:type="continuationSeparator">
    <w:p w:rsidRDefault="00382666" w:rsidP="00BA0147" w:rsidR="0038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666" w:rsidP="00BA0147" w:rsidR="00382666">
      <w:r>
        <w:separator/>
      </w:r>
    </w:p>
  </w:footnote>
  <w:footnote w:id="0" w:type="continuationSeparator">
    <w:p w:rsidRDefault="00382666" w:rsidP="00BA0147" w:rsidR="00382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98A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2666"/>
    <w:rsid w:val="003A689F"/>
    <w:rsid w:val="003B3055"/>
    <w:rsid w:val="003F0BEA"/>
    <w:rsid w:val="00406AF2"/>
    <w:rsid w:val="0044358D"/>
    <w:rsid w:val="0046016D"/>
    <w:rsid w:val="00461516"/>
    <w:rsid w:val="004A0A2B"/>
    <w:rsid w:val="004D15D7"/>
    <w:rsid w:val="004D6A77"/>
    <w:rsid w:val="004F0C0D"/>
    <w:rsid w:val="0058239B"/>
    <w:rsid w:val="00586314"/>
    <w:rsid w:val="00587BB8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87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BB8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587BB8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587BB8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587BB8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87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BB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587BB8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587BB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587BB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PRAXO jednostavno društvo s ograničenom odgovornošću za soboslikarske i fasaderske radove zastupanog po punomoćniku Danijel Baksa</izvorni_sadrzaj>
    <derivirana_varijabla naziv="DomainObject.Predmet.ProtustrankaFormated_1">  PRAXO jednostavno društvo s ograničenom odgovornošću za soboslikarske i fasaderske radove zastupanog po punomoćniku Danijel Baksa</derivirana_varijabla>
  </DomainObject.Predmet.ProtustrankaFormated>
  <DomainObject.Predmet.ProtustrankaFormatedOIB>
    <izvorni_sadrzaj>  PRAXO jednostavno društvo s ograničenom odgovornošću za soboslikarske i fasaderske radove, OIB 93169708646 zastupanog po punomoćniku Danijel Baksa</izvorni_sadrzaj>
    <derivirana_varijabla naziv="DomainObject.Predmet.ProtustrankaFormatedOIB_1">  PRAXO jednostavno društvo s ograničenom odgovornošću za soboslikarske i fasaderske radove, OIB 93169708646 zastupanog po punomoćniku Danijel Baksa</derivirana_varijabla>
  </DomainObject.Predmet.ProtustrankaFormatedOIB>
  <DomainObject.Predmet.ProtustrankaFormatedWithAdress>
    <izvorni_sadrzaj> PRAXO jednostavno društvo s ograničenom odgovornošću za soboslikarske i fasaderske radove, Ivana Gorana Kovačića 53, 40000 Mihovljan zastupanog po punomoćniku Danijel Baksa</izvorni_sadrzaj>
    <derivirana_varijabla naziv="DomainObject.Predmet.ProtustrankaFormatedWithAdress_1"> PRAXO jednostavno društvo s ograničenom odgovornošću za soboslikarske i fasaderske radove, Ivana Gorana Kovačića 53, 40000 Mihovljan zastupanog po punomoćniku Danijel Baksa</derivirana_varijabla>
  </DomainObject.Predmet.ProtustrankaFormatedWithAdress>
  <DomainObject.Predmet.ProtustrankaFormatedWithAdressOIB>
    <izvorni_sadrzaj> PRAXO jednostavno društvo s ograničenom odgovornošću za soboslikarske i fasaderske radove, OIB 93169708646, Ivana Gorana Kovačića 53, 40000 Mihovljan zastupanog po punomoćniku Danijel Baksa</izvorni_sadrzaj>
    <derivirana_varijabla naziv="DomainObject.Predmet.ProtustrankaFormatedWithAdressOIB_1"> PRAXO jednostavno društvo s ograničenom odgovornošću za soboslikarske i fasaderske radove, OIB 93169708646, Ivana Gorana Kovačića 53, 40000 Mihovljan zastupanog po punomoćniku Danijel Baksa</derivirana_varijabla>
  </DomainObject.Predmet.ProtustrankaFormatedWithAdressOIB>
  <DomainObject.Predmet.ProtustrankaWithAdress>
    <izvorni_sadrzaj>PRAXO jednostavno društvo s ograničenom odgovornošću za soboslikarske i fasaderske radove Ivana Gorana Kovačića 53, 40000 Mihovljan</izvorni_sadrzaj>
    <derivirana_varijabla naziv="DomainObject.Predmet.ProtustrankaWithAdress_1">PRAXO jednostavno društvo s ograničenom odgovornošću za soboslikarske i fasaderske radove Ivana Gorana Kovačića 53, 40000 Mihovljan</derivirana_varijabla>
  </DomainObject.Predmet.ProtustrankaWithAdress>
  <DomainObject.Predmet.ProtustrankaWithAdressOIB>
    <izvorni_sadrzaj>PRAXO jednostavno društvo s ograničenom odgovornošću za soboslikarske i fasaderske radove, OIB 93169708646, Ivana Gorana Kovačića 53, 40000 Mihovljan</izvorni_sadrzaj>
    <derivirana_varijabla naziv="DomainObject.Predmet.ProtustrankaWithAdressOIB_1">PRAXO jednostavno društvo s ograničenom odgovornošću za soboslikarske i fasaderske radove, OIB 93169708646, Ivana Gorana Kovačića 53, 40000 Mihovljan</derivirana_varijabla>
  </DomainObject.Predmet.ProtustrankaWithAdressOIB>
  <DomainObject.Predmet.ProtustrankaNazivFormated>
    <izvorni_sadrzaj>PRAXO jednostavno društvo s ograničenom odgovornošću za soboslikarske i fasaderske radove</izvorni_sadrzaj>
    <derivirana_varijabla naziv="DomainObject.Predmet.ProtustrankaNazivFormated_1">PRAXO jednostavno društvo s ograničenom odgovornošću za soboslikarske i fasaderske radove</derivirana_varijabla>
  </DomainObject.Predmet.ProtustrankaNazivFormated>
  <DomainObject.Predmet.ProtustrankaNazivFormatedOIB>
    <izvorni_sadrzaj>PRAXO jednostavno društvo s ograničenom odgovornošću za soboslikarske i fasaderske radove, OIB 93169708646</izvorni_sadrzaj>
    <derivirana_varijabla naziv="DomainObject.Predmet.ProtustrankaNazivFormatedOIB_1">PRAXO jednostavno društvo s ograničenom odgovornošću za soboslikarske i fasaderske radove, OIB 93169708646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20330.55</izvorni_sadrzaj>
    <derivirana_varijabla naziv="DomainObject.Predmet.TrenutnaVrijednost_1">20330.55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PRAXO jednostavno društvo s ograničenom odgovornošću za soboslikarske i fasaderske radove zastupanog po punomoćniku Danijel Baksa</item>
    </izvorni_sadrzaj>
    <derivirana_varijabla naziv="DomainObject.Predmet.ProtuStrankaListFormated_1">
      <item>PRAXO jednostavno društvo s ograničenom odgovornošću za soboslikarske i fasaderske radove zastupanog po punomoćniku Danijel Baksa</item>
    </derivirana_varijabla>
  </DomainObject.Predmet.ProtuStrankaListFormated>
  <DomainObject.Predmet.ProtuStrankaListFormatedOIB>
    <izvorni_sadrzaj>
      <item>PRAXO jednostavno društvo s ograničenom odgovornošću za soboslikarske i fasaderske radove, OIB 93169708646 zastupanog po punomoćniku Danijel Baksa</item>
    </izvorni_sadrzaj>
    <derivirana_varijabla naziv="DomainObject.Predmet.ProtuStrankaListFormatedOIB_1">
      <item>PRAXO jednostavno društvo s ograničenom odgovornošću za soboslikarske i fasaderske radove, OIB 93169708646 zastupanog po punomoćniku Danijel Baksa</item>
    </derivirana_varijabla>
  </DomainObject.Predmet.ProtuStrankaListFormatedOIB>
  <DomainObject.Predmet.ProtuStrankaListFormatedWithAdress>
    <izvorni_sadrzaj>
      <item>PRAXO jednostavno društvo s ograničenom odgovornošću za soboslikarske i fasaderske radove, Ivana Gorana Kovačića 53, 40000 Mihovljan zastupanog po punomoćniku Danijel Baksa</item>
    </izvorni_sadrzaj>
    <derivirana_varijabla naziv="DomainObject.Predmet.ProtuStrankaListFormatedWithAdress_1">
      <item>PRAXO jednostavno društvo s ograničenom odgovornošću za soboslikarske i fasaderske radove, Ivana Gorana Kovačića 53, 40000 Mihovljan zastupanog po punomoćniku Danijel Baksa</item>
    </derivirana_varijabla>
  </DomainObject.Predmet.ProtuStrankaListFormatedWithAdress>
  <DomainObject.Predmet.ProtuStrankaListFormatedWithAdressOIB>
    <izvorni_sadrzaj>
      <item>PRAXO jednostavno društvo s ograničenom odgovornošću za soboslikarske i fasaderske radove, OIB 93169708646, Ivana Gorana Kovačića 53, 40000 Mihovljan zastupanog po punomoćniku Danijel Baksa</item>
    </izvorni_sadrzaj>
    <derivirana_varijabla naziv="DomainObject.Predmet.ProtuStrankaListFormatedWithAdressOIB_1">
      <item>PRAXO jednostavno društvo s ograničenom odgovornošću za soboslikarske i fasaderske radove, OIB 93169708646, Ivana Gorana Kovačića 53, 40000 Mihovljan zastupanog po punomoćniku Danijel Baksa</item>
    </derivirana_varijabla>
  </DomainObject.Predmet.ProtuStrankaListFormatedWithAdressOIB>
  <DomainObject.Predmet.ProtuStrankaListNazivFormated>
    <izvorni_sadrzaj>
      <item>PRAXO jednostavno društvo s ograničenom odgovornošću za soboslikarske i fasaderske radove</item>
    </izvorni_sadrzaj>
    <derivirana_varijabla naziv="DomainObject.Predmet.ProtuStrankaListNazivFormated_1">
      <item>PRAXO jednostavno društvo s ograničenom odgovornošću za soboslikarske i fasaderske radove</item>
    </derivirana_varijabla>
  </DomainObject.Predmet.ProtuStrankaListNazivFormated>
  <DomainObject.Predmet.ProtuStrankaListNazivFormatedOIB>
    <izvorni_sadrzaj>
      <item>PRAXO jednostavno društvo s ograničenom odgovornošću za soboslikarske i fasaderske radove, OIB 93169708646</item>
    </izvorni_sadrzaj>
    <derivirana_varijabla naziv="DomainObject.Predmet.ProtuStrankaListNazivFormatedOIB_1">
      <item>PRAXO jednostavno društvo s ograničenom odgovornošću za soboslikarske i fasaderske radove, OIB 93169708646</item>
    </derivirana_varijabla>
  </DomainObject.Predmet.ProtuStrankaListNazivFormatedOIB>
  <DomainObject.Predmet.OstaliListFormated>
    <izvorni_sadrzaj>
      <item>Sudski registar</item>
      <item>Danijel Baksa punomoćnik sudionika u postupku PRAXO jednostavno društvo s ograničenom odgovornošću za soboslikarske i fasaderske radove</item>
    </izvorni_sadrzaj>
    <derivirana_varijabla naziv="DomainObject.Predmet.OstaliListFormated_1">
      <item>Sudski registar</item>
      <item>Danijel Baksa punomoćnik sudionika u postupku PRAXO jednostavno društvo s ograničenom odgovornošću za soboslikarske i fasaderske radove</item>
    </derivirana_varijabla>
  </DomainObject.Predmet.OstaliListFormated>
  <DomainObject.Predmet.OstaliListFormatedOIB>
    <izvorni_sadrzaj>
      <item>Sudski registar</item>
      <item>Danijel Baksa, OIB 40383561266 punomoćnik sudionika u postupku PRAXO jednostavno društvo s ograničenom odgovornošću za soboslikarske i fasaderske radove</item>
    </izvorni_sadrzaj>
    <derivirana_varijabla naziv="DomainObject.Predmet.OstaliListFormatedOIB_1">
      <item>Sudski registar</item>
      <item>Danijel Baksa, OIB 40383561266 punomoćnik sudionika u postupku PRAXO jednostavno društvo s ograničenom odgovornošću za soboslikarske i fasaderske radove</item>
    </derivirana_varijabla>
  </DomainObject.Predmet.OstaliListFormatedOIB>
  <DomainObject.Predmet.OstaliListFormatedWithAdress>
    <izvorni_sadrzaj>
      <item>Sudski registar</item>
      <item>Danijel Baksa,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_1">
      <item>Sudski registar</item>
      <item>Danijel Baksa, Ivana Gorana Kovačića 23, 40000 Mihovljan punomoćnik sudionika u postupku PRAXO jednostavno društvo s ograničenom odgovornošću za soboslikarske i fasaderske radove</item>
    </derivirana_varijabla>
  </DomainObject.Predmet.OstaliListFormatedWithAdress>
  <DomainObject.Predmet.OstaliListFormatedWithAdressOIB>
    <izvorni_sadrzaj>
      <item>Sudski registar</item>
      <item>Danijel Baksa, OIB 40383561266, Ivana Gorana Kovačića 23, 40000 Mihovljan punomoćnik sudionika u postupku PRAXO jednostavno društvo s ograničenom odgovornošću za soboslikarske i fasaderske radove</item>
    </izvorni_sadrzaj>
    <derivirana_varijabla naziv="DomainObject.Predmet.OstaliListFormatedWithAdressOIB_1">
      <item>Sudski registar</item>
      <item>Danijel Baksa, OIB 40383561266, Ivana Gorana Kovačića 23, 40000 Mihovljan punomoćnik sudionika u postupku PRAXO jednostavno društvo s ograničenom odgovornošću za soboslikarske i fasaderske radove</item>
    </derivirana_varijabla>
  </DomainObject.Predmet.OstaliListFormatedWithAdressOIB>
  <DomainObject.Predmet.OstaliListNazivFormated>
    <izvorni_sadrzaj>
      <item>Sudski registar</item>
      <item>Danijel Baksa</item>
    </izvorni_sadrzaj>
    <derivirana_varijabla naziv="DomainObject.Predmet.OstaliListNazivFormated_1">
      <item>Sudski registar</item>
      <item>Danijel Baksa</item>
    </derivirana_varijabla>
  </DomainObject.Predmet.OstaliListNazivFormated>
  <DomainObject.Predmet.OstaliListNazivFormatedOIB>
    <izvorni_sadrzaj>
      <item>Sudski registar</item>
      <item>Danijel Baksa, OIB 40383561266</item>
    </izvorni_sadrzaj>
    <derivirana_varijabla naziv="DomainObject.Predmet.OstaliListNazivFormatedOIB_1">
      <item>Sudski registar</item>
      <item>Danijel Baksa, OIB 40383561266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PRAXO jednostavno društvo s ograničenom odgovornošću za soboslikarske i fasaderske radove</izvorni_sadrzaj>
    <derivirana_varijabla naziv="DomainObject.Predmet.ProtustrankaIDrugi_1">PRAXO jednostavno društvo s ograničenom odgovornošću za soboslikarske i fasaderske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PRAXO jednostavno društvo s ograničenom odgovornošću za soboslikarske i fasaderske radove, OIB 93169708646, Ivana Gorana Kovačića 53, 40000 Mihovljan</izvorni_sadrzaj>
    <derivirana_varijabla naziv="DomainObject.Predmet.ProtustrankaIDrugiAdressOIB_1">PRAXO jednostavno društvo s ograničenom odgovornošću za soboslikarske i fasaderske radove, OIB 93169708646, Ivana Gorana Kovačića 53,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PRAXO jednostavno društvo s ograničenom odgovornošću za soboslikarske i fasaderske radove</item>
      <item>Sudski registar</item>
      <item>Danijel Baksa</item>
    </izvorni_sadrzaj>
    <derivirana_varijabla naziv="DomainObject.Predmet.SudioniciListNaziv_1">
      <item>Financijska agencija</item>
      <item>PRAXO jednostavno društvo s ograničenom odgovornošću za soboslikarske i fasaderske radove</item>
      <item>Sudski registar</item>
      <item>Danijel Baksa</item>
    </derivirana_varijabla>
  </DomainObject.Predmet.SudioniciListNaziv>
  <DomainObject.Predmet.SudioniciListAdressOIB>
    <izvorni_sadrzaj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izvorni_sadrzaj>
    <derivirana_varijabla naziv="DomainObject.Predmet.SudioniciListAdressOIB_1">
      <item>Financijska agencija, OIB 85821130368, Ulica grada Vukovara 70,10000 Zagreb</item>
      <item>PRAXO jednostavno društvo s ograničenom odgovornošću za soboslikarske i fasaderske radove, OIB 93169708646, Ivana Gorana Kovačića 53,40000 Mihovljan</item>
      <item>Sudski registar</item>
      <item>Danijel Baksa, OIB 40383561266, Ivana Gorana Kovačića 23,40000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93169708646</item>
      <item>, OIB null</item>
      <item>, OIB 40383561266</item>
    </izvorni_sadrzaj>
    <derivirana_varijabla naziv="DomainObject.Predmet.SudioniciListNazivOIB_1">
      <item>, OIB 85821130368</item>
      <item>, OIB 93169708646</item>
      <item>, OIB null</item>
      <item>, OIB 40383561266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99C7A-B6A2-4EA4-B34C-74CCE832D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1107</properties:Characters>
  <properties:Lines>42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2018-02-20T12:10:00Z</cp:lastPrinted>
  <dcterms:modified xmlns:xsi="http://www.w3.org/2001/XMLSchema-instance" xsi:type="dcterms:W3CDTF">2018-02-20T12:10:00Z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ST-453-17-8 0 rješenje - poziv na uplatu predujma po NOVOM SZ Obrazac 3. - cl.62.st.5. SP - - kopija.docx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