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2243" w14:paraId="2842243" w:rsidRDefault="00C504EF" w:rsidP="00EA6F27" w:rsidR="00C504EF" w:rsidRPr="005512AA">
      <w:pPr>
        <w:jc w:val="both"/>
        <w15:collapsed w:val="false"/>
      </w:pPr>
      <w:bookmarkStart w:name="_GoBack" w:id="0"/>
      <w:bookmarkEnd w:id="0"/>
    </w:p>
    <w:p w:rsidRDefault="00AA5237" w:rsidP="00EA6F27" w:rsidR="004C7981" w:rsidRPr="005512AA">
      <w:pPr>
        <w:jc w:val="both"/>
      </w:pPr>
      <w:r w:rsidRPr="005512AA">
        <w:tab/>
      </w:r>
      <w:r w:rsidRPr="005512AA">
        <w:tab/>
      </w:r>
      <w:r w:rsidRPr="005512AA">
        <w:tab/>
      </w:r>
      <w:r w:rsidRPr="005512AA">
        <w:tab/>
      </w:r>
      <w:r w:rsidRPr="005512AA">
        <w:tab/>
      </w:r>
      <w:r w:rsidRPr="005512AA">
        <w:tab/>
      </w:r>
      <w:r w:rsidRPr="005512AA">
        <w:tab/>
      </w:r>
      <w:r w:rsidRPr="005512AA">
        <w:tab/>
      </w:r>
    </w:p>
    <w:p w:rsidRDefault="00AA5237" w:rsidP="00EA6F27" w:rsidR="00AA5237" w:rsidRPr="005512AA">
      <w:pPr>
        <w:jc w:val="both"/>
      </w:pPr>
    </w:p>
    <w:p w:rsidRDefault="00927608" w:rsidP="00EA6F27" w:rsidR="00927608" w:rsidRPr="005512AA">
      <w:pPr>
        <w:jc w:val="both"/>
      </w:pPr>
    </w:p>
    <w:p w:rsidRDefault="00871D83" w:rsidP="00EA6F27" w:rsidR="00871D83" w:rsidRPr="005512AA">
      <w:pPr>
        <w:jc w:val="both"/>
      </w:pPr>
    </w:p>
    <w:p w:rsidRDefault="005512AA" w:rsidP="005512AA" w:rsidR="005512AA" w:rsidRPr="005512AA">
      <w:pPr>
        <w:pStyle w:val="Naslov6"/>
        <w:tabs>
          <w:tab w:pos="2835" w:val="left"/>
        </w:tabs>
        <w:ind w:right="6237" w:left="567"/>
        <w:rPr>
          <w:rFonts w:cs="Times New Roman" w:hAnsi="Times New Roman" w:ascii="Times New Roman"/>
          <w:b w:val="false"/>
          <w:sz w:val="24"/>
        </w:rPr>
      </w:pPr>
      <w:r w:rsidRPr="005512AA">
        <w:rPr>
          <w:rFonts w:cs="Times New Roman" w:hAnsi="Times New Roman" w:ascii="Times New Roman"/>
          <w:b w:val="false"/>
          <w:sz w:val="24"/>
        </w:rPr>
        <w:t>Republika  Hrvatska</w:t>
      </w:r>
    </w:p>
    <w:p w:rsidRDefault="005512AA" w:rsidP="005512AA" w:rsidR="005512AA" w:rsidRPr="005512AA">
      <w:pPr>
        <w:tabs>
          <w:tab w:pos="2835" w:val="left"/>
        </w:tabs>
        <w:ind w:right="6237" w:left="567"/>
        <w:jc w:val="center"/>
        <w:rPr>
          <w:bCs/>
        </w:rPr>
      </w:pPr>
      <w:r w:rsidRPr="005512AA">
        <w:rPr>
          <w:bCs/>
        </w:rPr>
        <w:t>Trgovački sud u Zadru</w:t>
      </w:r>
    </w:p>
    <w:p w:rsidRDefault="005512AA" w:rsidP="005512AA" w:rsidR="005512AA" w:rsidRPr="005512AA">
      <w:pPr>
        <w:tabs>
          <w:tab w:pos="2410" w:val="left"/>
          <w:tab w:pos="2835" w:val="left"/>
        </w:tabs>
        <w:ind w:right="6237" w:left="567"/>
        <w:jc w:val="center"/>
        <w:rPr>
          <w:bCs/>
        </w:rPr>
      </w:pPr>
      <w:r w:rsidRPr="005512AA">
        <w:rPr>
          <w:bCs/>
        </w:rPr>
        <w:t>Dr. Franje Tuđmana 35</w:t>
      </w:r>
    </w:p>
    <w:p w:rsidRDefault="005512AA" w:rsidP="005512AA" w:rsidR="005512AA" w:rsidRPr="005512AA">
      <w:pPr>
        <w:tabs>
          <w:tab w:pos="2410" w:val="left"/>
          <w:tab w:pos="2835" w:val="left"/>
        </w:tabs>
        <w:ind w:right="6237" w:left="567"/>
        <w:jc w:val="center"/>
        <w:rPr>
          <w:bCs/>
        </w:rPr>
      </w:pPr>
      <w:r w:rsidRPr="005512AA">
        <w:t>23000 Zadar</w:t>
      </w:r>
    </w:p>
    <w:p w:rsidRDefault="00871D83" w:rsidP="00EA6F27" w:rsidR="00871D83" w:rsidRPr="005512AA">
      <w:pPr>
        <w:jc w:val="both"/>
      </w:pPr>
    </w:p>
    <w:p w:rsidRDefault="00EA6F27" w:rsidP="00EA6F27" w:rsidR="00AA5237" w:rsidRPr="005512AA">
      <w:pPr>
        <w:jc w:val="center"/>
      </w:pPr>
      <w:r w:rsidRPr="005512AA">
        <w:t>R E P U B L I K A  H R V A T S K A</w:t>
      </w:r>
    </w:p>
    <w:p w:rsidRDefault="00AA5237" w:rsidP="00EA6F27" w:rsidR="00AA5237" w:rsidRPr="005512AA">
      <w:pPr>
        <w:jc w:val="center"/>
      </w:pPr>
    </w:p>
    <w:p w:rsidRDefault="00AA5237" w:rsidP="00EA6F27" w:rsidR="00AA5237" w:rsidRPr="005512AA">
      <w:pPr>
        <w:jc w:val="center"/>
      </w:pPr>
      <w:r w:rsidRPr="005512AA">
        <w:t>R J E Š E NJ E</w:t>
      </w:r>
    </w:p>
    <w:p w:rsidRDefault="00B604B0" w:rsidP="00EA6F27" w:rsidR="00B604B0" w:rsidRPr="005512AA">
      <w:pPr>
        <w:jc w:val="both"/>
      </w:pPr>
    </w:p>
    <w:p w:rsidRDefault="00EA6F27" w:rsidP="00EA6F27" w:rsidR="00AA5237" w:rsidRPr="005512AA">
      <w:pPr>
        <w:ind w:firstLine="705"/>
        <w:jc w:val="both"/>
      </w:pPr>
      <w:r w:rsidRPr="005512AA">
        <w:t>Trgovački sud u Zadru, OIB:</w:t>
      </w:r>
      <w:r w:rsidR="00AB42D5" w:rsidRPr="005512AA">
        <w:t>39670464653</w:t>
      </w:r>
      <w:r w:rsidR="00AA5237" w:rsidRPr="005512AA">
        <w:t xml:space="preserve">, po </w:t>
      </w:r>
      <w:r w:rsidR="009D6B95" w:rsidRPr="005512AA">
        <w:t>su</w:t>
      </w:r>
      <w:r w:rsidRPr="005512AA">
        <w:t xml:space="preserve">tkinji </w:t>
      </w:r>
      <w:r w:rsidR="00A15941" w:rsidRPr="005512AA">
        <w:t>Ardeni Bajlo</w:t>
      </w:r>
      <w:r w:rsidRPr="005512AA">
        <w:t xml:space="preserve">, u skraćenom stečajnom postupku nad dužnikom </w:t>
      </w:r>
      <w:r w:rsidR="00F6426A" w:rsidRPr="005512AA">
        <w:t>GLAZBENA UDRUGA "TORETA"</w:t>
      </w:r>
      <w:r w:rsidR="00A15941" w:rsidRPr="005512AA">
        <w:t xml:space="preserve">, </w:t>
      </w:r>
      <w:r w:rsidR="00F6426A" w:rsidRPr="005512AA">
        <w:t>Silba</w:t>
      </w:r>
      <w:r w:rsidR="00A15941" w:rsidRPr="005512AA">
        <w:t xml:space="preserve">, </w:t>
      </w:r>
      <w:r w:rsidR="00F6426A" w:rsidRPr="005512AA">
        <w:t>Silba 412</w:t>
      </w:r>
      <w:r w:rsidR="00A15941" w:rsidRPr="005512AA">
        <w:t xml:space="preserve">, OIB: </w:t>
      </w:r>
      <w:r w:rsidR="00F6426A" w:rsidRPr="005512AA">
        <w:t>37068969149</w:t>
      </w:r>
      <w:r w:rsidR="00D43628" w:rsidRPr="005512AA">
        <w:t>,</w:t>
      </w:r>
      <w:r w:rsidR="002A6E5F" w:rsidRPr="005512AA">
        <w:t xml:space="preserve"> </w:t>
      </w:r>
      <w:r w:rsidRPr="005512AA">
        <w:t>odlučuj</w:t>
      </w:r>
      <w:r w:rsidR="00A15941" w:rsidRPr="005512AA">
        <w:t xml:space="preserve">ući o žalbi stečajnog dužnika </w:t>
      </w:r>
      <w:r w:rsidR="00F6426A" w:rsidRPr="005512AA">
        <w:t>GLAZBENA UDRUGA "TORETA", Silba</w:t>
      </w:r>
      <w:r w:rsidRPr="005512AA">
        <w:t>, protiv rješenja Trgovačkog suda u Zadru, poslovni broj St-</w:t>
      </w:r>
      <w:r w:rsidR="00F6426A" w:rsidRPr="005512AA">
        <w:t>536</w:t>
      </w:r>
      <w:r w:rsidR="00A15941" w:rsidRPr="005512AA">
        <w:t>/17-8</w:t>
      </w:r>
      <w:r w:rsidRPr="005512AA">
        <w:t xml:space="preserve"> od </w:t>
      </w:r>
      <w:r w:rsidR="00F6426A" w:rsidRPr="005512AA">
        <w:t>27</w:t>
      </w:r>
      <w:r w:rsidR="00A15941" w:rsidRPr="005512AA">
        <w:t xml:space="preserve">. </w:t>
      </w:r>
      <w:r w:rsidR="00F6426A" w:rsidRPr="005512AA">
        <w:t>ožujka 2018</w:t>
      </w:r>
      <w:r w:rsidRPr="005512AA">
        <w:t>., temeljem čl. 436. st. 2. Stečajnog zakona (Narodne novine broj 71/15</w:t>
      </w:r>
      <w:r w:rsidR="00F6426A" w:rsidRPr="005512AA">
        <w:t xml:space="preserve"> i 104/17</w:t>
      </w:r>
      <w:r w:rsidRPr="005512AA">
        <w:t xml:space="preserve">, nadalje SZ), dana </w:t>
      </w:r>
      <w:r w:rsidR="005512AA" w:rsidRPr="005512AA">
        <w:t>23</w:t>
      </w:r>
      <w:r w:rsidR="001914A1" w:rsidRPr="005512AA">
        <w:t>.</w:t>
      </w:r>
      <w:r w:rsidR="00A15941" w:rsidRPr="005512AA">
        <w:t xml:space="preserve"> </w:t>
      </w:r>
      <w:r w:rsidR="00F6426A" w:rsidRPr="005512AA">
        <w:t>svibnja 2018</w:t>
      </w:r>
      <w:r w:rsidRPr="005512AA">
        <w:t>.</w:t>
      </w:r>
    </w:p>
    <w:p w:rsidRDefault="00B604B0" w:rsidP="00EA6F27" w:rsidR="00B604B0" w:rsidRPr="005512AA">
      <w:pPr>
        <w:jc w:val="both"/>
      </w:pPr>
    </w:p>
    <w:p w:rsidRDefault="00AA5237" w:rsidP="00EA6F27" w:rsidR="00AA5237" w:rsidRPr="005512AA">
      <w:pPr>
        <w:jc w:val="center"/>
      </w:pPr>
      <w:r w:rsidRPr="005512AA">
        <w:t>r i j e š i o  j e</w:t>
      </w:r>
    </w:p>
    <w:p w:rsidRDefault="00EA6F27" w:rsidP="00EA6F27" w:rsidR="00EA6F27" w:rsidRPr="005512AA">
      <w:pPr>
        <w:jc w:val="both"/>
      </w:pPr>
    </w:p>
    <w:p w:rsidRDefault="00EA6F27" w:rsidP="00871D83" w:rsidR="00EA6F27" w:rsidRPr="005512AA">
      <w:pPr>
        <w:ind w:firstLine="708"/>
        <w:jc w:val="both"/>
      </w:pPr>
      <w:r w:rsidRPr="005512AA">
        <w:t xml:space="preserve">Odbija se kao neosnovana žalba stečajnog </w:t>
      </w:r>
      <w:r w:rsidR="00A15941" w:rsidRPr="005512AA">
        <w:t>dužnika</w:t>
      </w:r>
      <w:r w:rsidRPr="005512AA">
        <w:t xml:space="preserve"> </w:t>
      </w:r>
      <w:r w:rsidR="00F6426A" w:rsidRPr="005512AA">
        <w:t>GLAZBENA UDRUGA "TORETA", Silba, Silba 412, OIB: 37068969149</w:t>
      </w:r>
      <w:r w:rsidRPr="005512AA">
        <w:t xml:space="preserve"> i potvrđuje rješenje Trgovačkog suda u Zadru poslovni broj St-</w:t>
      </w:r>
      <w:r w:rsidR="00F6426A" w:rsidRPr="005512AA">
        <w:t>536</w:t>
      </w:r>
      <w:r w:rsidR="00A15941" w:rsidRPr="005512AA">
        <w:t>/17-8</w:t>
      </w:r>
      <w:r w:rsidRPr="005512AA">
        <w:t xml:space="preserve"> od </w:t>
      </w:r>
      <w:r w:rsidR="00F6426A" w:rsidRPr="005512AA">
        <w:t>27</w:t>
      </w:r>
      <w:r w:rsidRPr="005512AA">
        <w:t xml:space="preserve">. </w:t>
      </w:r>
      <w:r w:rsidR="00F6426A" w:rsidRPr="005512AA">
        <w:t>ožujka 2018</w:t>
      </w:r>
      <w:r w:rsidRPr="005512AA">
        <w:t>.</w:t>
      </w:r>
    </w:p>
    <w:p w:rsidRDefault="00871D83" w:rsidP="00EA6F27" w:rsidR="00871D83" w:rsidRPr="005512AA">
      <w:pPr>
        <w:jc w:val="both"/>
      </w:pPr>
    </w:p>
    <w:p w:rsidRDefault="00EA6F27" w:rsidP="00EA6F27" w:rsidR="00EA6F27" w:rsidRPr="005512AA">
      <w:pPr>
        <w:jc w:val="center"/>
      </w:pPr>
      <w:r w:rsidRPr="005512AA">
        <w:t>Obrazloženje</w:t>
      </w:r>
    </w:p>
    <w:p w:rsidRDefault="00871D83" w:rsidP="00EA6F27" w:rsidR="00871D83" w:rsidRPr="005512AA">
      <w:pPr>
        <w:jc w:val="both"/>
      </w:pPr>
    </w:p>
    <w:p w:rsidRDefault="00EA6F27" w:rsidP="00EA6F27" w:rsidR="00971F64" w:rsidRPr="005512AA">
      <w:pPr>
        <w:jc w:val="both"/>
      </w:pPr>
      <w:r w:rsidRPr="005512AA">
        <w:tab/>
        <w:t>Pobijanim rješenjem</w:t>
      </w:r>
      <w:r w:rsidR="001914A1" w:rsidRPr="005512AA">
        <w:t xml:space="preserve"> i to</w:t>
      </w:r>
      <w:r w:rsidRPr="005512AA">
        <w:t xml:space="preserve"> točkom I. izreke otvoren </w:t>
      </w:r>
      <w:r w:rsidR="002B0D69" w:rsidRPr="005512AA">
        <w:t xml:space="preserve">je </w:t>
      </w:r>
      <w:r w:rsidRPr="005512AA">
        <w:t xml:space="preserve">skraćeni stečajni postupak nad dužnikom </w:t>
      </w:r>
      <w:r w:rsidR="00F6426A" w:rsidRPr="005512AA">
        <w:t>27</w:t>
      </w:r>
      <w:r w:rsidR="001914A1" w:rsidRPr="005512AA">
        <w:t>.</w:t>
      </w:r>
      <w:r w:rsidR="00A15941" w:rsidRPr="005512AA">
        <w:t xml:space="preserve"> </w:t>
      </w:r>
      <w:r w:rsidR="00F6426A" w:rsidRPr="005512AA">
        <w:t>ožujka</w:t>
      </w:r>
      <w:r w:rsidR="00A15941" w:rsidRPr="005512AA">
        <w:t xml:space="preserve"> 201</w:t>
      </w:r>
      <w:r w:rsidR="00F6426A" w:rsidRPr="005512AA">
        <w:t>8</w:t>
      </w:r>
      <w:r w:rsidR="00A15941" w:rsidRPr="005512AA">
        <w:t>.</w:t>
      </w:r>
      <w:r w:rsidR="00971F64" w:rsidRPr="005512AA">
        <w:t xml:space="preserve"> u </w:t>
      </w:r>
      <w:r w:rsidR="00F6426A" w:rsidRPr="005512AA">
        <w:t>13</w:t>
      </w:r>
      <w:r w:rsidR="00A15941" w:rsidRPr="005512AA">
        <w:t>,5</w:t>
      </w:r>
      <w:r w:rsidR="00F6426A" w:rsidRPr="005512AA">
        <w:t>0</w:t>
      </w:r>
      <w:r w:rsidR="00971F64" w:rsidRPr="005512AA">
        <w:t xml:space="preserve"> </w:t>
      </w:r>
      <w:r w:rsidRPr="005512AA">
        <w:t xml:space="preserve">sati, za stečajnog upravitelja je točkom II. izreke imenovan </w:t>
      </w:r>
      <w:r w:rsidR="00F6426A" w:rsidRPr="005512AA">
        <w:t>Željko Vrkić</w:t>
      </w:r>
      <w:r w:rsidR="00A15941" w:rsidRPr="005512AA">
        <w:t xml:space="preserve"> iz Zadra</w:t>
      </w:r>
      <w:r w:rsidRPr="005512AA">
        <w:t>, točkom II</w:t>
      </w:r>
      <w:r w:rsidR="00971F64" w:rsidRPr="005512AA">
        <w:t>I</w:t>
      </w:r>
      <w:r w:rsidRPr="005512AA">
        <w:t xml:space="preserve">. izreke je zaključen skraćeni </w:t>
      </w:r>
      <w:r w:rsidR="00A15941" w:rsidRPr="005512AA">
        <w:t xml:space="preserve">stečajni postupak te je točkom </w:t>
      </w:r>
      <w:r w:rsidRPr="005512AA">
        <w:t>V. izreke određeno da će nakon pravomoćnosti rješenja dužnik biti brisan iz sudskog registra. Prema obrazloženju sud je proveo postupak po zahtjevu za provedbu skraćenog stečajnog postupka Financijske agencije, Regionalnog centra Split</w:t>
      </w:r>
      <w:r w:rsidR="002B0D69" w:rsidRPr="005512AA">
        <w:t>, Podružnice Zadra</w:t>
      </w:r>
      <w:r w:rsidRPr="005512AA">
        <w:t xml:space="preserve"> od </w:t>
      </w:r>
      <w:r w:rsidR="00F6426A" w:rsidRPr="005512AA">
        <w:t>2</w:t>
      </w:r>
      <w:r w:rsidR="00A15941" w:rsidRPr="005512AA">
        <w:t xml:space="preserve">8. </w:t>
      </w:r>
      <w:r w:rsidR="00F6426A" w:rsidRPr="005512AA">
        <w:t>prosinca 2017</w:t>
      </w:r>
      <w:r w:rsidR="00971F64" w:rsidRPr="005512AA">
        <w:t xml:space="preserve">., </w:t>
      </w:r>
      <w:r w:rsidRPr="005512AA">
        <w:t xml:space="preserve">s obzirom na činjenicu da je dužnik na dan </w:t>
      </w:r>
      <w:r w:rsidR="00F6426A" w:rsidRPr="005512AA">
        <w:t>19</w:t>
      </w:r>
      <w:r w:rsidR="00A15941" w:rsidRPr="005512AA">
        <w:t xml:space="preserve">. </w:t>
      </w:r>
      <w:r w:rsidR="00F6426A" w:rsidRPr="005512AA">
        <w:t>prosinca</w:t>
      </w:r>
      <w:r w:rsidR="00A15941" w:rsidRPr="005512AA">
        <w:t xml:space="preserve"> 2017</w:t>
      </w:r>
      <w:r w:rsidRPr="005512AA">
        <w:t xml:space="preserve">. imao evidentirane neizvršene osnove za plaćanje u neprekinutom razdoblju od </w:t>
      </w:r>
      <w:r w:rsidR="00A15941" w:rsidRPr="005512AA">
        <w:t>120</w:t>
      </w:r>
      <w:r w:rsidR="00971F64" w:rsidRPr="005512AA">
        <w:t xml:space="preserve"> dan</w:t>
      </w:r>
      <w:r w:rsidR="009A0DB4" w:rsidRPr="005512AA">
        <w:t>a</w:t>
      </w:r>
      <w:r w:rsidR="00971F64" w:rsidRPr="005512AA">
        <w:t xml:space="preserve"> </w:t>
      </w:r>
      <w:r w:rsidRPr="005512AA">
        <w:t xml:space="preserve">u ukupnom iznosu od </w:t>
      </w:r>
      <w:r w:rsidR="00F6426A" w:rsidRPr="005512AA">
        <w:t>6</w:t>
      </w:r>
      <w:r w:rsidR="002D0C3C" w:rsidRPr="005512AA">
        <w:t>.</w:t>
      </w:r>
      <w:r w:rsidR="00F6426A" w:rsidRPr="005512AA">
        <w:t>071</w:t>
      </w:r>
      <w:r w:rsidR="002D0C3C" w:rsidRPr="005512AA">
        <w:t>,</w:t>
      </w:r>
      <w:r w:rsidR="00F6426A" w:rsidRPr="005512AA">
        <w:t>24</w:t>
      </w:r>
      <w:r w:rsidR="00971F64" w:rsidRPr="005512AA">
        <w:t xml:space="preserve"> </w:t>
      </w:r>
      <w:r w:rsidRPr="005512AA">
        <w:t xml:space="preserve">kn te s obzirom na činjenicu da prema podacima dostavljenim od Hrvatskog zavoda za mirovinsko osiguranje dužnik nema zaposlenih. </w:t>
      </w:r>
    </w:p>
    <w:p w:rsidRDefault="00EA6F27" w:rsidP="00E652A0" w:rsidR="00EA6F27" w:rsidRPr="005512AA">
      <w:pPr>
        <w:ind w:firstLine="708"/>
        <w:jc w:val="both"/>
      </w:pPr>
      <w:r w:rsidRPr="005512AA">
        <w:t>Sud je utvrdio da su ispunjene pretpostavke za provedbu skraćenog stečajnog postupka sukladno odredbi čl. 428. S</w:t>
      </w:r>
      <w:r w:rsidR="00971F64" w:rsidRPr="005512AA">
        <w:t>Z,</w:t>
      </w:r>
      <w:r w:rsidRPr="005512AA">
        <w:t xml:space="preserve"> te je objavio oglas sukladno odredbi čl. 430. SZ-a, a kako u rokovima propisanim odredbom čl. 431. SZ-a osobe ovlaštene za zastupanje dužnika po zakonu nisu podnijele popis imovine i obveza dužnika,</w:t>
      </w:r>
      <w:r w:rsidR="002D0C3C" w:rsidRPr="005512AA">
        <w:t xml:space="preserve"> </w:t>
      </w:r>
      <w:r w:rsidRPr="005512AA">
        <w:t xml:space="preserve">a u roku od 45 dana od objave oglasa ni jedan vjerovnik nije predložio otvaranje stečajnog postupka, </w:t>
      </w:r>
      <w:r w:rsidR="002D0C3C" w:rsidRPr="005512AA">
        <w:t xml:space="preserve">te je iz potvrde FINA-e od </w:t>
      </w:r>
      <w:r w:rsidR="005512AA" w:rsidRPr="005512AA">
        <w:t>27</w:t>
      </w:r>
      <w:r w:rsidR="002D0C3C" w:rsidRPr="005512AA">
        <w:t xml:space="preserve">. </w:t>
      </w:r>
      <w:r w:rsidR="005512AA" w:rsidRPr="005512AA">
        <w:t>ožujka 2018</w:t>
      </w:r>
      <w:r w:rsidR="002D0C3C" w:rsidRPr="005512AA">
        <w:t xml:space="preserve">. proizišlo da je račun dužnika i dalje u blokadi zbog neizvršenih </w:t>
      </w:r>
      <w:r w:rsidR="005512AA" w:rsidRPr="005512AA">
        <w:t>osnova za plaćanje u iznosu od 10</w:t>
      </w:r>
      <w:r w:rsidR="002D0C3C" w:rsidRPr="005512AA">
        <w:t>.</w:t>
      </w:r>
      <w:r w:rsidR="005512AA" w:rsidRPr="005512AA">
        <w:t>358</w:t>
      </w:r>
      <w:r w:rsidR="002D0C3C" w:rsidRPr="005512AA">
        <w:t>,</w:t>
      </w:r>
      <w:r w:rsidR="005512AA" w:rsidRPr="005512AA">
        <w:t>4</w:t>
      </w:r>
      <w:r w:rsidR="002D0C3C" w:rsidRPr="005512AA">
        <w:t xml:space="preserve">6 kuna u neprekinutom  razdoblju od </w:t>
      </w:r>
      <w:r w:rsidR="005512AA" w:rsidRPr="005512AA">
        <w:t>180</w:t>
      </w:r>
      <w:r w:rsidR="002D0C3C" w:rsidRPr="005512AA">
        <w:t xml:space="preserve"> dana, </w:t>
      </w:r>
      <w:r w:rsidRPr="005512AA">
        <w:t xml:space="preserve">sud je sukladno odredbi čl. </w:t>
      </w:r>
      <w:smartTag w:element="metricconverter" w:uri="urn:schemas-microsoft-com:office:smarttags">
        <w:smartTagPr>
          <w:attr w:val="431. st" w:name="ProductID"/>
        </w:smartTagPr>
        <w:r w:rsidRPr="005512AA">
          <w:t>431. st</w:t>
        </w:r>
      </w:smartTag>
      <w:r w:rsidRPr="005512AA">
        <w:t>. 2. SZ-a po službenoj dužnosti donio rješenje o otvaranju i zaključenju skraćenog stečajnog postupka.</w:t>
      </w:r>
      <w:r w:rsidR="002D0C3C" w:rsidRPr="005512AA">
        <w:t xml:space="preserve"> </w:t>
      </w:r>
    </w:p>
    <w:p w:rsidRDefault="00EA6F27" w:rsidP="00EA6F27" w:rsidR="005512AA" w:rsidRPr="005512AA">
      <w:pPr>
        <w:jc w:val="both"/>
      </w:pPr>
      <w:r w:rsidRPr="005512AA">
        <w:tab/>
        <w:t xml:space="preserve">Protiv rješenja žalbu </w:t>
      </w:r>
      <w:r w:rsidR="00F6426A" w:rsidRPr="005512AA">
        <w:t>je podnio stečajni</w:t>
      </w:r>
      <w:r w:rsidR="00971F64" w:rsidRPr="005512AA">
        <w:t xml:space="preserve"> </w:t>
      </w:r>
      <w:r w:rsidR="002D0C3C" w:rsidRPr="005512AA">
        <w:t>dužnik</w:t>
      </w:r>
      <w:r w:rsidR="00971F64" w:rsidRPr="005512AA">
        <w:t xml:space="preserve"> </w:t>
      </w:r>
      <w:r w:rsidR="00F6426A" w:rsidRPr="005512AA">
        <w:t>GLAZBENA UDRUGA "TORETA", Silba</w:t>
      </w:r>
      <w:r w:rsidR="00436678" w:rsidRPr="005512AA">
        <w:t xml:space="preserve">, </w:t>
      </w:r>
      <w:r w:rsidR="00F6426A" w:rsidRPr="005512AA">
        <w:t>po predsjedniku udruge Saši Predovanu</w:t>
      </w:r>
      <w:r w:rsidR="005512AA" w:rsidRPr="005512AA">
        <w:t xml:space="preserve">. U žalbi u bitnome iznosi da su dugovi stečajnog dužnika nastali zbog neodgovornog ponašanja člana udruge što je rezultiralo ovrhom, zbog čega je udruga iz svog članstva isključila tu osobu. Nadalje navodi da ostali </w:t>
      </w:r>
      <w:r w:rsidR="005512AA" w:rsidRPr="005512AA">
        <w:lastRenderedPageBreak/>
        <w:t>članovi udruge nisu bili svjesni činjenice da navedeni dug postoji, odnosno da nije podmiren, a što je uzrokovalo podnošenje prijedloga za pokretanje skraćenog stečajno postupka, te da će podmiriti sva dugovanja.</w:t>
      </w:r>
    </w:p>
    <w:p w:rsidRDefault="00EA6F27" w:rsidP="00EA6F27" w:rsidR="00EA6F27" w:rsidRPr="005512AA">
      <w:pPr>
        <w:jc w:val="both"/>
      </w:pPr>
      <w:r w:rsidRPr="005512AA">
        <w:tab/>
        <w:t>Žalba nije osnovana.</w:t>
      </w:r>
    </w:p>
    <w:p w:rsidRDefault="00EA6F27" w:rsidP="00EA6F27" w:rsidR="00EA6F27" w:rsidRPr="005512AA">
      <w:pPr>
        <w:jc w:val="both"/>
      </w:pPr>
      <w:r w:rsidRPr="005512AA">
        <w:tab/>
        <w:t>Pobijano rješenje</w:t>
      </w:r>
      <w:r w:rsidR="005512AA" w:rsidRPr="005512AA">
        <w:t xml:space="preserve"> je</w:t>
      </w:r>
      <w:r w:rsidRPr="005512AA">
        <w:t xml:space="preserve"> ispitano na temelju odredbe čl. </w:t>
      </w:r>
      <w:smartTag w:element="metricconverter" w:uri="urn:schemas-microsoft-com:office:smarttags">
        <w:smartTagPr>
          <w:attr w:val="365. st" w:name="ProductID"/>
        </w:smartTagPr>
        <w:r w:rsidRPr="005512AA">
          <w:t>365. st</w:t>
        </w:r>
      </w:smartTag>
      <w:r w:rsidRPr="005512AA">
        <w:t xml:space="preserve">. 1. i 2. u vezi s čl. 381. Zakona o parničnom postupku („Narodne novine“ broj 148/11-pročišćeni tekst, 25/13 i 89/14; u daljnjem tekstu: ZPP), u vezi s odredbom čl. 10. SZ-a. Rješenje je pravilno i zakonito. </w:t>
      </w:r>
    </w:p>
    <w:p w:rsidRDefault="00C94569" w:rsidP="00C94569" w:rsidR="00C94569" w:rsidRPr="005512AA">
      <w:pPr>
        <w:ind w:firstLine="708"/>
        <w:jc w:val="both"/>
      </w:pPr>
      <w:r w:rsidRPr="005512AA">
        <w:t>Prema podacima iz spisa</w:t>
      </w:r>
      <w:r w:rsidR="001914A1" w:rsidRPr="005512AA">
        <w:t xml:space="preserve"> St-</w:t>
      </w:r>
      <w:r w:rsidR="005512AA" w:rsidRPr="005512AA">
        <w:t>536</w:t>
      </w:r>
      <w:r w:rsidR="001914A1" w:rsidRPr="005512AA">
        <w:t xml:space="preserve">/17 utvrđeno je da u zakonskim </w:t>
      </w:r>
      <w:r w:rsidRPr="005512AA">
        <w:t xml:space="preserve">rokovima sudu nije dostavljen niti javnobilježnički ovjerovljeni prokazni popis imovine i obveza, niti su vjerovnici predložili otvaranje stečajnog postupka, </w:t>
      </w:r>
      <w:r w:rsidR="001914A1" w:rsidRPr="005512AA">
        <w:t xml:space="preserve">a pored svega je utvrđena i činjenica da je iz potvrde FINA-a od </w:t>
      </w:r>
      <w:r w:rsidR="005512AA" w:rsidRPr="005512AA">
        <w:t>27</w:t>
      </w:r>
      <w:r w:rsidR="001914A1" w:rsidRPr="005512AA">
        <w:t xml:space="preserve">. </w:t>
      </w:r>
      <w:r w:rsidR="005512AA" w:rsidRPr="005512AA">
        <w:t>ožujka 2018</w:t>
      </w:r>
      <w:r w:rsidR="001914A1" w:rsidRPr="005512AA">
        <w:t xml:space="preserve">. proizišlo kako je račun dužnika i dalje u blokadi zbog neizvršenih osnova za plaćanje u iznosu od </w:t>
      </w:r>
      <w:r w:rsidR="005512AA" w:rsidRPr="005512AA">
        <w:t xml:space="preserve">10.358,46 </w:t>
      </w:r>
      <w:r w:rsidR="009A0DB4" w:rsidRPr="005512AA">
        <w:t xml:space="preserve">slijedom čega je </w:t>
      </w:r>
      <w:r w:rsidR="001914A1" w:rsidRPr="005512AA">
        <w:t xml:space="preserve">i </w:t>
      </w:r>
      <w:r w:rsidRPr="005512AA">
        <w:t>doneseno pobijano rješenje.</w:t>
      </w:r>
    </w:p>
    <w:p w:rsidRDefault="00C94569" w:rsidP="00C94569" w:rsidR="00C94569" w:rsidRPr="005512AA">
      <w:pPr>
        <w:ind w:firstLine="720"/>
        <w:jc w:val="both"/>
      </w:pPr>
      <w:r w:rsidRPr="005512AA">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5512AA">
      <w:pPr>
        <w:ind w:firstLine="720"/>
        <w:jc w:val="both"/>
      </w:pPr>
      <w:r w:rsidRPr="005512AA">
        <w:t>U konkretnom slučaju sud je pravilno primijenio naprijed navedene odredbe SZ-a, te postupio po izričitim zakonskim odredbama koje mu nalažu točan slijed postupanja po službenoj dužnosti.</w:t>
      </w:r>
    </w:p>
    <w:p w:rsidRDefault="00C94569" w:rsidP="00C94569" w:rsidR="001914A1" w:rsidRPr="005512AA">
      <w:pPr>
        <w:jc w:val="both"/>
      </w:pPr>
      <w:r w:rsidRPr="005512AA">
        <w:tab/>
        <w:t xml:space="preserve">Naime, u konkretnom slučaju, </w:t>
      </w:r>
      <w:r w:rsidR="001914A1" w:rsidRPr="005512AA">
        <w:t xml:space="preserve">pored činjenice </w:t>
      </w:r>
      <w:r w:rsidRPr="005512AA">
        <w:t>da osoba ovlaštena z</w:t>
      </w:r>
      <w:r w:rsidR="001914A1" w:rsidRPr="005512AA">
        <w:t xml:space="preserve">a zastupanje dužnika po zakonu </w:t>
      </w:r>
      <w:r w:rsidRPr="005512AA">
        <w:t>nije u roku od 15 dana od dana objave oglasa na e-Oglasnoj ploči suda podni</w:t>
      </w:r>
      <w:r w:rsidR="009A0DB4" w:rsidRPr="005512AA">
        <w:t xml:space="preserve">jela </w:t>
      </w:r>
      <w:r w:rsidRPr="005512AA">
        <w:t>sudu popis imovine i obveza dužnika, a niti su vjerovnici u roku od 45 dana od objave toga oglasa predložili otvaranje stečajnog postupka nad dužnikom,</w:t>
      </w:r>
      <w:r w:rsidR="001914A1" w:rsidRPr="005512AA">
        <w:t xml:space="preserve"> bitna je i činjenica da je u trenutku donošenja pobijanog rješenja o otvaranju i zaključenju postupka postojao stečajni razlog, znači dakle da je u tom trenutku stečajni dužnik imao nepodmirenih obveza na ra</w:t>
      </w:r>
      <w:r w:rsidR="005512AA" w:rsidRPr="005512AA">
        <w:t>čunu u neprekinutom iznosu od 18</w:t>
      </w:r>
      <w:r w:rsidR="001914A1" w:rsidRPr="005512AA">
        <w:t>0 dana, a koja činjenica proizlaz</w:t>
      </w:r>
      <w:r w:rsidR="005512AA" w:rsidRPr="005512AA">
        <w:t>i upravo iz potvrde FINA-e od 27</w:t>
      </w:r>
      <w:r w:rsidR="001914A1" w:rsidRPr="005512AA">
        <w:t xml:space="preserve">. </w:t>
      </w:r>
      <w:r w:rsidR="005512AA" w:rsidRPr="005512AA">
        <w:t>ožujka 2018</w:t>
      </w:r>
      <w:r w:rsidR="001914A1" w:rsidRPr="005512AA">
        <w:t xml:space="preserve">. godine. Pri tome činjenica da </w:t>
      </w:r>
      <w:r w:rsidR="005512AA" w:rsidRPr="005512AA">
        <w:t xml:space="preserve">će, ili da već </w:t>
      </w:r>
      <w:r w:rsidR="001914A1" w:rsidRPr="005512AA">
        <w:t>je</w:t>
      </w:r>
      <w:r w:rsidR="005512AA" w:rsidRPr="005512AA">
        <w:t>,</w:t>
      </w:r>
      <w:r w:rsidR="001914A1" w:rsidRPr="005512AA">
        <w:t xml:space="preserve"> stečajni dužnik podmirio te obveze nakon donošenja pobijanog rješenja nije od značaja za ispitivanje njegove valjanosti, </w:t>
      </w:r>
      <w:r w:rsidR="006462F1" w:rsidRPr="005512AA">
        <w:t>budući je</w:t>
      </w:r>
      <w:r w:rsidR="001914A1" w:rsidRPr="005512AA">
        <w:t xml:space="preserve"> </w:t>
      </w:r>
      <w:r w:rsidR="005512AA" w:rsidRPr="005512AA">
        <w:t>u trenutku donošenja pobijanog rješenja postojao nepodmireni dug</w:t>
      </w:r>
      <w:r w:rsidR="001914A1" w:rsidRPr="005512AA">
        <w:t xml:space="preserve"> kako to proizlazi iz potvrde FINA-e</w:t>
      </w:r>
      <w:r w:rsidR="006462F1" w:rsidRPr="005512AA">
        <w:t>.</w:t>
      </w:r>
    </w:p>
    <w:p w:rsidRDefault="006462F1" w:rsidP="00C94569" w:rsidR="00C94569" w:rsidRPr="005512AA">
      <w:pPr>
        <w:jc w:val="both"/>
      </w:pPr>
      <w:r w:rsidRPr="005512AA">
        <w:tab/>
        <w:t>Dakle u trenutku donošenja pobijanog rješenja bili su ostvareni uvjeti iz čl. 428. i 431. SZ-a, pa je u</w:t>
      </w:r>
      <w:r w:rsidR="00871D83" w:rsidRPr="005512AA">
        <w:t xml:space="preserve">zimajući u obzir naprijed navedeno, a temeljem odredbe </w:t>
      </w:r>
      <w:r w:rsidR="00C94569" w:rsidRPr="005512AA">
        <w:t xml:space="preserve">čl. 380. t. 2. ZPP-a u vezi s čl. 10. SZ-a riješeno </w:t>
      </w:r>
      <w:r w:rsidR="00871D83" w:rsidRPr="005512AA">
        <w:t xml:space="preserve">je </w:t>
      </w:r>
      <w:r w:rsidR="00C94569" w:rsidRPr="005512AA">
        <w:t>kao u izreci.</w:t>
      </w:r>
    </w:p>
    <w:p w:rsidRDefault="001030FD" w:rsidP="00EA6F27" w:rsidR="001030FD" w:rsidRPr="005512AA">
      <w:pPr>
        <w:jc w:val="both"/>
      </w:pPr>
    </w:p>
    <w:p w:rsidRDefault="000E3B4A" w:rsidP="00E652A0" w:rsidR="000E3B4A" w:rsidRPr="005512AA">
      <w:pPr>
        <w:jc w:val="center"/>
      </w:pPr>
      <w:r w:rsidRPr="005512AA">
        <w:t>U Zadru</w:t>
      </w:r>
      <w:r w:rsidR="00E652A0" w:rsidRPr="005512AA">
        <w:t xml:space="preserve"> </w:t>
      </w:r>
      <w:r w:rsidR="005512AA" w:rsidRPr="005512AA">
        <w:t>23</w:t>
      </w:r>
      <w:r w:rsidR="006462F1" w:rsidRPr="005512AA">
        <w:t>.</w:t>
      </w:r>
      <w:r w:rsidR="0000672B" w:rsidRPr="005512AA">
        <w:t xml:space="preserve"> </w:t>
      </w:r>
      <w:r w:rsidR="00F6426A" w:rsidRPr="005512AA">
        <w:t>svibnja 2018</w:t>
      </w:r>
      <w:r w:rsidR="00E652A0" w:rsidRPr="005512AA">
        <w:t xml:space="preserve">. </w:t>
      </w:r>
    </w:p>
    <w:p w:rsidRDefault="000E3B4A" w:rsidP="00EA6F27" w:rsidR="000E3B4A" w:rsidRPr="005512AA">
      <w:pPr>
        <w:jc w:val="both"/>
      </w:pPr>
    </w:p>
    <w:p w:rsidRDefault="000E3B4A" w:rsidP="00E652A0" w:rsidR="000E3B4A" w:rsidRPr="005512AA">
      <w:pPr>
        <w:ind w:firstLine="708" w:left="4956"/>
        <w:jc w:val="right"/>
      </w:pPr>
      <w:r w:rsidRPr="005512AA">
        <w:t xml:space="preserve">                            Su</w:t>
      </w:r>
      <w:r w:rsidR="00E652A0" w:rsidRPr="005512AA">
        <w:t xml:space="preserve">tkinja </w:t>
      </w:r>
      <w:r w:rsidRPr="005512AA">
        <w:t xml:space="preserve">                                                                                        </w:t>
      </w:r>
    </w:p>
    <w:p w:rsidRDefault="000E3B4A" w:rsidP="00E652A0" w:rsidR="000E3B4A" w:rsidRPr="005512AA">
      <w:pPr>
        <w:ind w:firstLine="708" w:left="4956"/>
        <w:jc w:val="right"/>
      </w:pPr>
      <w:r w:rsidRPr="005512AA">
        <w:t xml:space="preserve">                            </w:t>
      </w:r>
      <w:r w:rsidR="00871D83" w:rsidRPr="005512AA">
        <w:t xml:space="preserve">    </w:t>
      </w:r>
      <w:r w:rsidR="006462F1" w:rsidRPr="005512AA">
        <w:t>Ardena Bajlo</w:t>
      </w:r>
      <w:r w:rsidRPr="005512AA">
        <w:tab/>
      </w:r>
      <w:r w:rsidRPr="005512AA">
        <w:tab/>
      </w:r>
      <w:r w:rsidRPr="005512AA">
        <w:tab/>
      </w:r>
      <w:r w:rsidRPr="005512AA">
        <w:tab/>
      </w:r>
      <w:r w:rsidRPr="005512AA">
        <w:tab/>
      </w:r>
      <w:r w:rsidRPr="005512AA">
        <w:tab/>
      </w:r>
      <w:r w:rsidRPr="005512AA">
        <w:tab/>
        <w:t xml:space="preserve">              </w:t>
      </w:r>
    </w:p>
    <w:p w:rsidRDefault="005512AA" w:rsidP="00EA6F27" w:rsidR="000E3B4A" w:rsidRPr="005512AA">
      <w:pPr>
        <w:jc w:val="both"/>
      </w:pPr>
      <w:r>
        <w:t>Pouka o pravnom lijeku:</w:t>
      </w:r>
    </w:p>
    <w:p w:rsidRDefault="000E3B4A" w:rsidP="00C94569" w:rsidR="000E3B4A" w:rsidRPr="005512AA">
      <w:pPr>
        <w:ind w:firstLine="708"/>
        <w:jc w:val="both"/>
      </w:pPr>
      <w:r w:rsidRPr="005512AA">
        <w:t xml:space="preserve">Protiv ovoga rješenja može se </w:t>
      </w:r>
      <w:r w:rsidR="00C94569" w:rsidRPr="005512AA">
        <w:t xml:space="preserve">podnijeti </w:t>
      </w:r>
      <w:r w:rsidRPr="005512AA">
        <w:t xml:space="preserve">žalba u roku od 8 </w:t>
      </w:r>
      <w:r w:rsidR="00C94569" w:rsidRPr="005512AA">
        <w:t xml:space="preserve">(osam) </w:t>
      </w:r>
      <w:r w:rsidRPr="005512AA">
        <w:t>dana od dostave pisanog otpravka istog, putem ovog suda u tri istovjetna primjerka (čl. 12. i čl. 19. SZ-a). O žalbi odlučuje Visoki trgovački sud Republike Hrvatske</w:t>
      </w:r>
      <w:r w:rsidR="00C94569" w:rsidRPr="005512AA">
        <w:t>.</w:t>
      </w:r>
    </w:p>
    <w:p w:rsidRDefault="000E3B4A" w:rsidP="00EA6F27" w:rsidR="000E3B4A" w:rsidRPr="005512AA">
      <w:pPr>
        <w:jc w:val="both"/>
      </w:pPr>
    </w:p>
    <w:p w:rsidRDefault="005512AA" w:rsidP="00C94569" w:rsidR="005512AA">
      <w:pPr>
        <w:ind w:firstLine="360"/>
        <w:jc w:val="both"/>
      </w:pPr>
    </w:p>
    <w:p w:rsidRDefault="005512AA" w:rsidP="00C94569" w:rsidR="005512AA">
      <w:pPr>
        <w:ind w:firstLine="360"/>
        <w:jc w:val="both"/>
      </w:pPr>
    </w:p>
    <w:p w:rsidRDefault="000E3B4A" w:rsidP="00C94569" w:rsidR="00C94569" w:rsidRPr="005512AA">
      <w:pPr>
        <w:ind w:firstLine="360"/>
        <w:jc w:val="both"/>
      </w:pPr>
      <w:r w:rsidRPr="005512AA">
        <w:lastRenderedPageBreak/>
        <w:t>DNA:</w:t>
      </w:r>
    </w:p>
    <w:p w:rsidRDefault="000E3B4A" w:rsidP="00C94569" w:rsidR="00C94569" w:rsidRPr="005512AA">
      <w:pPr>
        <w:ind w:firstLine="360"/>
        <w:jc w:val="both"/>
      </w:pPr>
      <w:r w:rsidRPr="005512AA">
        <w:t xml:space="preserve"> </w:t>
      </w:r>
    </w:p>
    <w:p w:rsidRDefault="0000672B" w:rsidP="0000672B" w:rsidR="0000672B" w:rsidRPr="005512AA">
      <w:pPr>
        <w:numPr>
          <w:ilvl w:val="0"/>
          <w:numId w:val="4"/>
        </w:numPr>
        <w:jc w:val="both"/>
      </w:pPr>
      <w:r w:rsidRPr="005512AA">
        <w:t>Na spis 6</w:t>
      </w:r>
      <w:r w:rsidR="00F6426A" w:rsidRPr="005512AA">
        <w:t xml:space="preserve"> </w:t>
      </w:r>
      <w:r w:rsidRPr="005512AA">
        <w:t>St-</w:t>
      </w:r>
      <w:r w:rsidR="00F6426A" w:rsidRPr="005512AA">
        <w:t>536/17</w:t>
      </w:r>
      <w:r w:rsidR="006462F1" w:rsidRPr="005512AA">
        <w:t xml:space="preserve"> u tri primjerka</w:t>
      </w:r>
    </w:p>
    <w:p w:rsidRDefault="00C94569" w:rsidP="00871D83" w:rsidR="00871D83" w:rsidRPr="005512AA">
      <w:pPr>
        <w:numPr>
          <w:ilvl w:val="0"/>
          <w:numId w:val="4"/>
        </w:numPr>
        <w:jc w:val="both"/>
      </w:pPr>
      <w:r w:rsidRPr="005512AA">
        <w:t>e-Oglasna ploča suda</w:t>
      </w:r>
    </w:p>
    <w:p w:rsidRDefault="00C94569" w:rsidP="00871D83" w:rsidR="00AA5237" w:rsidRPr="005512AA">
      <w:pPr>
        <w:numPr>
          <w:ilvl w:val="0"/>
          <w:numId w:val="4"/>
        </w:numPr>
        <w:jc w:val="both"/>
      </w:pPr>
      <w:r w:rsidRPr="005512AA">
        <w:t>u</w:t>
      </w:r>
      <w:r w:rsidR="000E3B4A" w:rsidRPr="005512AA">
        <w:t xml:space="preserve"> spis.</w:t>
      </w:r>
    </w:p>
    <w:sectPr w:rsidSect="009A0DB4" w:rsidR="00AA5237" w:rsidRPr="005512AA">
      <w:headerReference w:type="even" r:id="rId10"/>
      <w:headerReference w:type="default" r:id="rId11"/>
      <w:headerReference w:type="first" r:id="rId12"/>
      <w:pgSz w:h="16838" w:w="11906"/>
      <w:pgMar w:gutter="0" w:footer="708" w:header="708" w:left="1417" w:bottom="1276"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4A1" w:rsidR="001914A1">
      <w:r>
        <w:separator/>
      </w:r>
    </w:p>
  </w:endnote>
  <w:endnote w:id="0" w:type="continuationSeparator">
    <w:p w:rsidRDefault="001914A1" w:rsidR="001914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4A1" w:rsidR="001914A1">
      <w:r>
        <w:separator/>
      </w:r>
    </w:p>
  </w:footnote>
  <w:footnote w:id="0" w:type="continuationSeparator">
    <w:p w:rsidRDefault="001914A1" w:rsidR="001914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E37B9D" w:rsidR="001914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4A1" w:rsidR="001914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E37B9D" w:rsidR="001914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31B1">
      <w:rPr>
        <w:rStyle w:val="Brojstranice"/>
        <w:noProof/>
      </w:rPr>
      <w:t>2</w:t>
    </w:r>
    <w:r>
      <w:rPr>
        <w:rStyle w:val="Brojstranice"/>
      </w:rPr>
      <w:fldChar w:fldCharType="end"/>
    </w:r>
  </w:p>
  <w:p w:rsidRDefault="00F6426A" w:rsidP="00E652A0" w:rsidR="001914A1" w:rsidRPr="00EA6F27">
    <w:pPr>
      <w:jc w:val="right"/>
      <w:rPr>
        <w:sz w:val="22"/>
        <w:szCs w:val="22"/>
      </w:rPr>
    </w:pPr>
    <w:r>
      <w:rPr>
        <w:sz w:val="22"/>
        <w:szCs w:val="22"/>
      </w:rPr>
      <w:t>Poslovni broj: 1 Stž-1/2018-1</w:t>
    </w:r>
  </w:p>
  <w:p w:rsidRDefault="001914A1" w:rsidP="00871D83" w:rsidR="001914A1"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A15941" w:rsidR="001914A1">
    <w:pPr>
      <w:jc w:val="right"/>
    </w:pPr>
    <w:r w:rsidRPr="00EA6F27">
      <w:rPr>
        <w:sz w:val="22"/>
        <w:szCs w:val="22"/>
      </w:rPr>
      <w:t xml:space="preserve">Poslovni broj: </w:t>
    </w:r>
    <w:r>
      <w:rPr>
        <w:sz w:val="22"/>
        <w:szCs w:val="22"/>
      </w:rPr>
      <w:t>1</w:t>
    </w:r>
    <w:r w:rsidRPr="00EA6F27">
      <w:rPr>
        <w:sz w:val="22"/>
        <w:szCs w:val="22"/>
      </w:rPr>
      <w:t>Stž-</w:t>
    </w:r>
    <w:r w:rsidR="00F6426A">
      <w:rPr>
        <w:sz w:val="22"/>
        <w:szCs w:val="22"/>
      </w:rPr>
      <w:t>1/2018</w:t>
    </w:r>
    <w:r>
      <w:rPr>
        <w:sz w:val="22"/>
        <w:szCs w:val="22"/>
      </w:rPr>
      <w:t>-</w:t>
    </w:r>
    <w:r w:rsidR="00F6426A">
      <w:rPr>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672B"/>
    <w:rsid w:val="0001684A"/>
    <w:rsid w:val="00017BA9"/>
    <w:rsid w:val="00024FE0"/>
    <w:rsid w:val="000455F4"/>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7FC3"/>
    <w:rsid w:val="001914A1"/>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D0C3C"/>
    <w:rsid w:val="002E0C25"/>
    <w:rsid w:val="002E7187"/>
    <w:rsid w:val="002F20D0"/>
    <w:rsid w:val="002F4BE9"/>
    <w:rsid w:val="0031086B"/>
    <w:rsid w:val="003123F8"/>
    <w:rsid w:val="0031644E"/>
    <w:rsid w:val="00316882"/>
    <w:rsid w:val="00331E00"/>
    <w:rsid w:val="003325F1"/>
    <w:rsid w:val="003441DB"/>
    <w:rsid w:val="0038575A"/>
    <w:rsid w:val="00393A5F"/>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26FF"/>
    <w:rsid w:val="004141DD"/>
    <w:rsid w:val="00422A77"/>
    <w:rsid w:val="00423912"/>
    <w:rsid w:val="0042523B"/>
    <w:rsid w:val="0042650A"/>
    <w:rsid w:val="00431416"/>
    <w:rsid w:val="00432578"/>
    <w:rsid w:val="00434812"/>
    <w:rsid w:val="00436678"/>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12AA"/>
    <w:rsid w:val="00552ACF"/>
    <w:rsid w:val="00571AD1"/>
    <w:rsid w:val="00572080"/>
    <w:rsid w:val="005759FC"/>
    <w:rsid w:val="00583030"/>
    <w:rsid w:val="00584E27"/>
    <w:rsid w:val="00597207"/>
    <w:rsid w:val="005B7899"/>
    <w:rsid w:val="005D1971"/>
    <w:rsid w:val="005E264F"/>
    <w:rsid w:val="005E6FD0"/>
    <w:rsid w:val="005F005F"/>
    <w:rsid w:val="005F46A2"/>
    <w:rsid w:val="005F4B27"/>
    <w:rsid w:val="00614882"/>
    <w:rsid w:val="00624EE7"/>
    <w:rsid w:val="00630229"/>
    <w:rsid w:val="00635E90"/>
    <w:rsid w:val="006374BA"/>
    <w:rsid w:val="00645538"/>
    <w:rsid w:val="006462F1"/>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206CE"/>
    <w:rsid w:val="00722809"/>
    <w:rsid w:val="0072570A"/>
    <w:rsid w:val="00745C8F"/>
    <w:rsid w:val="0075628E"/>
    <w:rsid w:val="00764B55"/>
    <w:rsid w:val="00785980"/>
    <w:rsid w:val="007C0700"/>
    <w:rsid w:val="007C0A3B"/>
    <w:rsid w:val="007D6501"/>
    <w:rsid w:val="007D76E3"/>
    <w:rsid w:val="00821286"/>
    <w:rsid w:val="008276F1"/>
    <w:rsid w:val="008455B6"/>
    <w:rsid w:val="008503D7"/>
    <w:rsid w:val="00862CC5"/>
    <w:rsid w:val="00871D83"/>
    <w:rsid w:val="0088334D"/>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15941"/>
    <w:rsid w:val="00A241EB"/>
    <w:rsid w:val="00A269D4"/>
    <w:rsid w:val="00A5362F"/>
    <w:rsid w:val="00A61301"/>
    <w:rsid w:val="00A725FD"/>
    <w:rsid w:val="00A73C9A"/>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7275D"/>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31B1"/>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92DF0"/>
    <w:rsid w:val="00D94D07"/>
    <w:rsid w:val="00D96FA0"/>
    <w:rsid w:val="00DA2DFD"/>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F34B4B"/>
    <w:rsid w:val="00F35619"/>
    <w:rsid w:val="00F36175"/>
    <w:rsid w:val="00F5467F"/>
    <w:rsid w:val="00F56EE3"/>
    <w:rsid w:val="00F57FAC"/>
    <w:rsid w:val="00F63692"/>
    <w:rsid w:val="00F6426A"/>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5512A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true" w:styleId="Naslov6Char" w:type="character">
    <w:name w:val="Naslov 6 Char"/>
    <w:basedOn w:val="Zadanifontodlomka"/>
    <w:link w:val="Naslov6"/>
    <w:rsid w:val="005512AA"/>
    <w:rPr>
      <w:rFonts w:cs="Arial" w:hAnsi="Arial" w:ascii="Arial"/>
      <w:b/>
      <w:bCs/>
      <w:szCs w:val="24"/>
      <w:lang w:val="hr-HR"/>
    </w:rPr>
  </w:style>
  <w:style w:styleId="Tekstrezerviranogmjesta" w:type="character">
    <w:name w:val="Placeholder Text"/>
    <w:basedOn w:val="Zadanifontodlomka"/>
    <w:uiPriority w:val="99"/>
    <w:semiHidden/>
    <w:rsid w:val="00C731B1"/>
    <w:rPr>
      <w:color w:val="808080"/>
      <w:bdr w:space="0" w:sz="0" w:color="auto" w:val="none"/>
      <w:shd w:fill="auto" w:color="auto" w:val="clear"/>
    </w:rPr>
  </w:style>
  <w:style w:customStyle="true" w:styleId="eSPISCCParagraphDefaultFont" w:type="character">
    <w:name w:val="eSPIS_CC_Paragraph Default Font"/>
    <w:basedOn w:val="Zadanifontodlomka"/>
    <w:rsid w:val="00C731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1B1"/>
    <w:rPr>
      <w:bdr w:space="0" w:sz="0" w:color="auto" w:val="none"/>
      <w:shd w:fill="FFFFCC" w:color="auto" w:val="clear"/>
      <w:lang w:val="hr-HR"/>
    </w:rPr>
  </w:style>
  <w:style w:customStyle="true" w:styleId="PozadinaSvijetloCrvena" w:type="character">
    <w:name w:val="Pozadina_SvijetloCrvena"/>
    <w:basedOn w:val="eSPISCCParagraphDefaultFont"/>
    <w:rsid w:val="00C731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1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5512A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1" w:styleId="Naslov6Char" w:type="character">
    <w:name w:val="Naslov 6 Char"/>
    <w:basedOn w:val="Zadanifontodlomka"/>
    <w:link w:val="Naslov6"/>
    <w:rsid w:val="005512AA"/>
    <w:rPr>
      <w:rFonts w:ascii="Arial" w:cs="Arial" w:hAnsi="Arial"/>
      <w:b/>
      <w:bCs/>
      <w:szCs w:val="24"/>
      <w:lang w:val="hr-HR"/>
    </w:rPr>
  </w:style>
  <w:style w:styleId="Tekstrezerviranogmjesta" w:type="character">
    <w:name w:val="Placeholder Text"/>
    <w:basedOn w:val="Zadanifontodlomka"/>
    <w:uiPriority w:val="99"/>
    <w:semiHidden/>
    <w:rsid w:val="00C731B1"/>
    <w:rPr>
      <w:color w:val="808080"/>
      <w:bdr w:color="auto" w:space="0" w:sz="0" w:val="none"/>
      <w:shd w:color="auto" w:fill="auto" w:val="clear"/>
    </w:rPr>
  </w:style>
  <w:style w:customStyle="1" w:styleId="eSPISCCParagraphDefaultFont" w:type="character">
    <w:name w:val="eSPIS_CC_Paragraph Default Font"/>
    <w:basedOn w:val="Zadanifontodlomka"/>
    <w:rsid w:val="00C731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1B1"/>
    <w:rPr>
      <w:bdr w:color="auto" w:space="0" w:sz="0" w:val="none"/>
      <w:shd w:color="auto" w:fill="FFFFCC" w:val="clear"/>
      <w:lang w:val="hr-HR"/>
    </w:rPr>
  </w:style>
  <w:style w:customStyle="1" w:styleId="PozadinaSvijetloCrvena" w:type="character">
    <w:name w:val="Pozadina_SvijetloCrvena"/>
    <w:basedOn w:val="eSPISCCParagraphDefaultFont"/>
    <w:rsid w:val="00C731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1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ožujka 2018.</izvorni_sadrzaj>
    <derivirana_varijabla naziv="DomainObject.Predmet.DatumRjesavanja_1">27.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1Stž-1/18</izvorni_sadrzaj>
    <derivirana_varijabla naziv="DomainObject.Predmet.Opis_1">1Stž-1/18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St-536/2017</izvorni_sadrzaj>
    <derivirana_varijabla naziv="DomainObject.Predmet.OznakaBroj_1">St-536/2017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29816457174</izvorni_sadrzaj>
    <derivirana_varijabla naziv="DomainObject.Predmet.PredmetRijesio.Oib_1">29816457174</derivirana_varijabla>
  </DomainObject.Predmet.PredmetRijesio.Oib>
  <DomainObject.Predmet.PredmetRijesio.Prezime>
    <izvorni_sadrzaj>KOVAČIĆ-MILKOVIĆ</izvorni_sadrzaj>
    <derivirana_varijabla naziv="DomainObject.Predmet.PredmetRijesio.Prezime_1">KOVAČIĆ-MILKOVIĆ</derivirana_varijabla>
  </DomainObject.Predmet.PredmetRijesio.Prezime>
  <DomainObject.Predmet.PrimjedbaSuca>
    <izvorni_sadrzaj/>
    <derivirana_varijabla naziv="DomainObject.Predmet.PrimjedbaSuca_1"/>
  </DomainObject.Predmet.PrimjedbaSuca>
  <DomainObject.Predmet.ProtustrankaFormated>
    <izvorni_sadrzaj>  GLAZBENA UDRUGA "TORETA"</izvorni_sadrzaj>
    <derivirana_varijabla naziv="DomainObject.Predmet.ProtustrankaFormated_1">  GLAZBENA UDRUGA "TORETA"</derivirana_varijabla>
  </DomainObject.Predmet.ProtustrankaFormated>
  <DomainObject.Predmet.ProtustrankaFormatedOIB>
    <izvorni_sadrzaj>  GLAZBENA UDRUGA "TORETA", OIB 37068969149</izvorni_sadrzaj>
    <derivirana_varijabla naziv="DomainObject.Predmet.ProtustrankaFormatedOIB_1">  GLAZBENA UDRUGA "TORETA", OIB 37068969149</derivirana_varijabla>
  </DomainObject.Predmet.ProtustrankaFormatedOIB>
  <DomainObject.Predmet.ProtustrankaFormatedWithAdress>
    <izvorni_sadrzaj> GLAZBENA UDRUGA "TORETA", Silba 412, 23295 Silba</izvorni_sadrzaj>
    <derivirana_varijabla naziv="DomainObject.Predmet.ProtustrankaFormatedWithAdress_1"> GLAZBENA UDRUGA "TORETA", Silba 412, 23295 Silba</derivirana_varijabla>
  </DomainObject.Predmet.ProtustrankaFormatedWithAdress>
  <DomainObject.Predmet.ProtustrankaFormatedWithAdressOIB>
    <izvorni_sadrzaj> GLAZBENA UDRUGA "TORETA", OIB 37068969149, Silba 412, 23295 Silba</izvorni_sadrzaj>
    <derivirana_varijabla naziv="DomainObject.Predmet.ProtustrankaFormatedWithAdressOIB_1"> GLAZBENA UDRUGA "TORETA", OIB 37068969149, Silba 412, 23295 Silba</derivirana_varijabla>
  </DomainObject.Predmet.ProtustrankaFormatedWithAdressOIB>
  <DomainObject.Predmet.ProtustrankaWithAdress>
    <izvorni_sadrzaj>GLAZBENA UDRUGA "TORETA" Silba 412, 23295 Silba</izvorni_sadrzaj>
    <derivirana_varijabla naziv="DomainObject.Predmet.ProtustrankaWithAdress_1">GLAZBENA UDRUGA "TORETA" Silba 412, 23295 Silba</derivirana_varijabla>
  </DomainObject.Predmet.ProtustrankaWithAdress>
  <DomainObject.Predmet.ProtustrankaWithAdressOIB>
    <izvorni_sadrzaj>GLAZBENA UDRUGA "TORETA", OIB 37068969149, Silba 412, 23295 Silba</izvorni_sadrzaj>
    <derivirana_varijabla naziv="DomainObject.Predmet.ProtustrankaWithAdressOIB_1">GLAZBENA UDRUGA "TORETA", OIB 37068969149, Silba 412, 23295 Silba</derivirana_varijabla>
  </DomainObject.Predmet.ProtustrankaWithAdressOIB>
  <DomainObject.Predmet.ProtustrankaNazivFormated>
    <izvorni_sadrzaj>GLAZBENA UDRUGA "TORETA"</izvorni_sadrzaj>
    <derivirana_varijabla naziv="DomainObject.Predmet.ProtustrankaNazivFormated_1">GLAZBENA UDRUGA "TORETA"</derivirana_varijabla>
  </DomainObject.Predmet.ProtustrankaNazivFormated>
  <DomainObject.Predmet.ProtustrankaNazivFormatedOIB>
    <izvorni_sadrzaj>GLAZBENA UDRUGA "TORETA", OIB 37068969149</izvorni_sadrzaj>
    <derivirana_varijabla naziv="DomainObject.Predmet.ProtustrankaNazivFormatedOIB_1">GLAZBENA UDRUGA "TORETA", OIB 37068969149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GLAZBENA UDRUGA "TORETA"</item>
    </izvorni_sadrzaj>
    <derivirana_varijabla naziv="DomainObject.Predmet.ProtuStrankaListFormated_1">
      <item>GLAZBENA UDRUGA "TORETA"</item>
    </derivirana_varijabla>
  </DomainObject.Predmet.ProtuStrankaListFormated>
  <DomainObject.Predmet.ProtuStrankaListFormatedOIB>
    <izvorni_sadrzaj>
      <item>GLAZBENA UDRUGA "TORETA", OIB 37068969149</item>
    </izvorni_sadrzaj>
    <derivirana_varijabla naziv="DomainObject.Predmet.ProtuStrankaListFormatedOIB_1">
      <item>GLAZBENA UDRUGA "TORETA", OIB 37068969149</item>
    </derivirana_varijabla>
  </DomainObject.Predmet.ProtuStrankaListFormatedOIB>
  <DomainObject.Predmet.ProtuStrankaListFormatedWithAdress>
    <izvorni_sadrzaj>
      <item>GLAZBENA UDRUGA "TORETA", Silba 412, 23295 Silba</item>
    </izvorni_sadrzaj>
    <derivirana_varijabla naziv="DomainObject.Predmet.ProtuStrankaListFormatedWithAdress_1">
      <item>GLAZBENA UDRUGA "TORETA", Silba 412, 23295 Silba</item>
    </derivirana_varijabla>
  </DomainObject.Predmet.ProtuStrankaListFormatedWithAdress>
  <DomainObject.Predmet.ProtuStrankaListFormatedWithAdressOIB>
    <izvorni_sadrzaj>
      <item>GLAZBENA UDRUGA "TORETA", OIB 37068969149, Silba 412, 23295 Silba</item>
    </izvorni_sadrzaj>
    <derivirana_varijabla naziv="DomainObject.Predmet.ProtuStrankaListFormatedWithAdressOIB_1">
      <item>GLAZBENA UDRUGA "TORETA", OIB 37068969149, Silba 412, 23295 Silba</item>
    </derivirana_varijabla>
  </DomainObject.Predmet.ProtuStrankaListFormatedWithAdressOIB>
  <DomainObject.Predmet.ProtuStrankaListNazivFormated>
    <izvorni_sadrzaj>
      <item>GLAZBENA UDRUGA "TORETA"</item>
    </izvorni_sadrzaj>
    <derivirana_varijabla naziv="DomainObject.Predmet.ProtuStrankaListNazivFormated_1">
      <item>GLAZBENA UDRUGA "TORETA"</item>
    </derivirana_varijabla>
  </DomainObject.Predmet.ProtuStrankaListNazivFormated>
  <DomainObject.Predmet.ProtuStrankaListNazivFormatedOIB>
    <izvorni_sadrzaj>
      <item>GLAZBENA UDRUGA "TORETA", OIB 37068969149</item>
    </izvorni_sadrzaj>
    <derivirana_varijabla naziv="DomainObject.Predmet.ProtuStrankaListNazivFormatedOIB_1">
      <item>GLAZBENA UDRUGA "TORETA", OIB 37068969149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GLAZBENA UDRUGA "TORETA"</izvorni_sadrzaj>
    <derivirana_varijabla naziv="DomainObject.Predmet.ProtustrankaIDrugi_1">GLAZBENA UDRUGA "TORETA"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GLAZBENA UDRUGA "TORETA", OIB 37068969149, Silba 412, 23295 Silba</izvorni_sadrzaj>
    <derivirana_varijabla naziv="DomainObject.Predmet.ProtustrankaIDrugiAdressOIB_1">GLAZBENA UDRUGA "TORETA", OIB 37068969149, Silba 412, 23295 Silba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ožujka 2018.</izvorni_sadrzaj>
    <derivirana_varijabla naziv="DomainObject.Predmet.OdlukaRjesenje.DatumDonosenjaOdluke_1">27.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St-536/2017-7</izvorni_sadrzaj>
    <derivirana_varijabla naziv="DomainObject.Predmet.OdlukaRjesenje.Oznaka_1">St-536/2017-7</derivirana_varijabla>
  </DomainObject.Predmet.OdlukaRjesenje.Oznaka>
  <DomainObject.Predmet.SudioniciListNaziv>
    <izvorni_sadrzaj>
      <item>FINA</item>
      <item>GLAZBENA UDRUGA "TORETA"</item>
    </izvorni_sadrzaj>
    <derivirana_varijabla naziv="DomainObject.Predmet.SudioniciListNaziv_1">
      <item>FINA</item>
      <item>GLAZBENA UDRUGA "TORETA"</item>
    </derivirana_varijabla>
  </DomainObject.Predmet.SudioniciListNaziv>
  <DomainObject.Predmet.SudioniciListAdressOIB>
    <izvorni_sadrzaj>
      <item>FINA, OIB 85821130368</item>
      <item>GLAZBENA UDRUGA "TORETA", OIB 37068969149, Silba 412,23295 Silba</item>
    </izvorni_sadrzaj>
    <derivirana_varijabla naziv="DomainObject.Predmet.SudioniciListAdressOIB_1">
      <item>FINA, OIB 85821130368</item>
      <item>GLAZBENA UDRUGA "TORETA", OIB 37068969149, Silba 412,23295 Silba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37068969149</item>
    </izvorni_sadrzaj>
    <derivirana_varijabla naziv="DomainObject.Predmet.SudioniciListNazivOIB_1">
      <item>, OIB 85821130368</item>
      <item>, OIB 37068969149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CE57C9-5741-4B10-BF82-32A4267CA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975</properties:Words>
  <properties:Characters>5080</properties:Characters>
  <properties:Lines>108</properties:Lines>
  <properties:Paragraphs>29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2018-05-23T05:51:00Z</dcterms:created>
  <dc:creator>Administrator</dc:creator>
  <cp:lastModifiedBy>Anita Ivandić</cp:lastModifiedBy>
  <cp:lastPrinted>2016-03-18T13:44:00Z</cp:lastPrinted>
  <dcterms:modified xmlns:xsi="http://www.w3.org/2001/XMLSchema-instance" xsi:type="dcterms:W3CDTF">2018-05-30T07:45:00Z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(Stž 1-2018 odbija se žalba.docx)</vt:lpwstr>
  </prop:property>
  <prop:property name="CC_coloring" pid="4" fmtid="{D5CDD505-2E9C-101B-9397-08002B2CF9AE}">
    <vt:bool>false</vt:bool>
  </prop:property>
  <prop:property name="BrojStranica" pid="5" fmtid="{D5CDD505-2E9C-101B-9397-08002B2CF9AE}">
    <vt:i4>3</vt:i4>
  </prop:property>
</prop:Properties>
</file>