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08c5" w14:paraId="d5b08c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7/St-1413/2016-5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8D1B0D">
        <w:t>Zagreb,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8D1B0D" w:rsidRPr="008D1B0D">
        <w:t>V.B. LIKT d.o.o. za trgovinu i usluge,</w:t>
      </w:r>
      <w:r w:rsidR="008D1B0D">
        <w:t xml:space="preserve"> skraćena tvrtka: V.B. LIKT d.o.o., </w:t>
      </w:r>
      <w:r w:rsidR="008D1B0D" w:rsidRPr="008D1B0D">
        <w:t>Zaprešić, Ivanec Bistranski, Stubička 113, OIB: 57525690292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D1B0D" w:rsidRPr="008D1B0D">
        <w:t>V.B. LIKT d.o.o. za trgovinu i usluge, skraćena tvrtka: V.B. LIKT d.o.o., Zaprešić, Ivanec Bistranski, Stubička 113, OIB: 57525690292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D1B0D">
        <w:t>Siniša Rajnović iz Milanovca, (Virovitica), Sv. Trojstva 87, OIB 86217384445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8D1B0D" w:rsidRPr="008D1B0D">
        <w:t>V.B. LIKT d.o.o. za trgovinu i usluge, skraćena tvrtka: V.B. LIKT d.o.o., Zaprešić, Ivanec Bistranski, Stubička 113, OIB: 57525690292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8D1B0D">
        <w:rPr>
          <w:b/>
        </w:rPr>
        <w:t>1413</w:t>
      </w:r>
      <w:r w:rsidR="00533CCE">
        <w:rPr>
          <w:b/>
        </w:rPr>
        <w:t>/</w:t>
      </w:r>
      <w:r w:rsidRPr="002F214A">
        <w:rPr>
          <w:b/>
        </w:rPr>
        <w:t>201</w:t>
      </w:r>
      <w:r w:rsidR="00654824">
        <w:rPr>
          <w:b/>
        </w:rPr>
        <w:t>6</w:t>
      </w:r>
      <w:r w:rsidRPr="002F214A">
        <w:rPr>
          <w:b/>
        </w:rPr>
        <w:t>-</w:t>
      </w:r>
      <w:r w:rsidR="008D1B0D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8D1B0D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8D1B0D" w:rsidRPr="008D1B0D">
        <w:t>V.B. LIKT d.o.o. za trgovinu i usluge, skraćena tvrtka: V.B. LIKT d.o.o., Zaprešić, Ivanec Bistranski, Stubička 113, OIB: 57525690292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8D1B0D">
        <w:t xml:space="preserve">2421 </w:t>
      </w:r>
      <w:r>
        <w:t>dan.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48" w:rsidR="00512548">
      <w:r>
        <w:separator/>
      </w:r>
    </w:p>
  </w:endnote>
  <w:endnote w:id="0" w:type="continuationSeparator">
    <w:p w:rsidRDefault="00512548" w:rsidR="00512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48" w:rsidR="00512548">
      <w:r>
        <w:separator/>
      </w:r>
    </w:p>
  </w:footnote>
  <w:footnote w:id="0" w:type="continuationSeparator">
    <w:p w:rsidRDefault="00512548" w:rsidR="00512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C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2548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8C5CC0"/>
    <w:rsid w:val="008D1B0D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55C53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C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C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C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C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C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C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C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C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Sz</izvorni_sadrzaj>
    <derivirana_varijabla naziv="DomainObject.Predmet.Opis_1">Članak 444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St-1413/2016</izvorni_sadrzaj>
    <derivirana_varijabla naziv="DomainObject.Predmet.OznakaBroj_1">St-1413/2016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LIKT d.o.o.</izvorni_sadrzaj>
    <derivirana_varijabla naziv="DomainObject.Predmet.ProtustrankaFormated_1">  V.B. LIKT d.o.o.</derivirana_varijabla>
  </DomainObject.Predmet.ProtustrankaFormated>
  <DomainObject.Predmet.ProtustrankaFormatedOIB>
    <izvorni_sadrzaj>  V.B. LIKT d.o.o., OIB 57525690292</izvorni_sadrzaj>
    <derivirana_varijabla naziv="DomainObject.Predmet.ProtustrankaFormatedOIB_1">  V.B. LIKT d.o.o., OIB 57525690292</derivirana_varijabla>
  </DomainObject.Predmet.ProtustrankaFormatedOIB>
  <DomainObject.Predmet.ProtustrankaFormatedWithAdress>
    <izvorni_sadrzaj> V.B. LIKT d.o.o., Ivanec Bistranski, Stubička 113, 10290 Zaprešić</izvorni_sadrzaj>
    <derivirana_varijabla naziv="DomainObject.Predmet.ProtustrankaFormatedWithAdress_1"> V.B. LIKT d.o.o., Ivanec Bistranski, Stubička 113, 10290 Zaprešić</derivirana_varijabla>
  </DomainObject.Predmet.ProtustrankaFormatedWithAdress>
  <DomainObject.Predmet.ProtustrankaFormatedWithAdressOIB>
    <izvorni_sadrzaj> V.B. LIKT d.o.o., OIB 57525690292, Ivanec Bistranski, Stubička 113, 10290 Zaprešić</izvorni_sadrzaj>
    <derivirana_varijabla naziv="DomainObject.Predmet.ProtustrankaFormatedWithAdressOIB_1"> V.B. LIKT d.o.o., OIB 57525690292, Ivanec Bistranski, Stubička 113, 10290 Zaprešić</derivirana_varijabla>
  </DomainObject.Predmet.ProtustrankaFormatedWithAdressOIB>
  <DomainObject.Predmet.ProtustrankaWithAdress>
    <izvorni_sadrzaj>V.B. LIKT d.o.o. Ivanec Bistranski, Stubička 113, 10290 Zaprešić</izvorni_sadrzaj>
    <derivirana_varijabla naziv="DomainObject.Predmet.ProtustrankaWithAdress_1">V.B. LIKT d.o.o. Ivanec Bistranski, Stubička 113, 10290 Zaprešić</derivirana_varijabla>
  </DomainObject.Predmet.ProtustrankaWithAdress>
  <DomainObject.Predmet.ProtustrankaWithAdressOIB>
    <izvorni_sadrzaj>V.B. LIKT d.o.o., OIB 57525690292, Ivanec Bistranski, Stubička 113, 10290 Zaprešić</izvorni_sadrzaj>
    <derivirana_varijabla naziv="DomainObject.Predmet.ProtustrankaWithAdressOIB_1">V.B. LIKT d.o.o., OIB 57525690292, Ivanec Bistranski, Stubička 113, 10290 Zaprešić</derivirana_varijabla>
  </DomainObject.Predmet.ProtustrankaWithAdressOIB>
  <DomainObject.Predmet.ProtustrankaNazivFormated>
    <izvorni_sadrzaj>V.B. LIKT d.o.o.</izvorni_sadrzaj>
    <derivirana_varijabla naziv="DomainObject.Predmet.ProtustrankaNazivFormated_1">V.B. LIKT d.o.o.</derivirana_varijabla>
  </DomainObject.Predmet.ProtustrankaNazivFormated>
  <DomainObject.Predmet.ProtustrankaNazivFormatedOIB>
    <izvorni_sadrzaj>V.B. LIKT d.o.o., OIB 57525690292</izvorni_sadrzaj>
    <derivirana_varijabla naziv="DomainObject.Predmet.ProtustrankaNazivFormatedOIB_1">V.B. LIKT d.o.o., OIB 57525690292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577736.51</izvorni_sadrzaj>
    <derivirana_varijabla naziv="DomainObject.Predmet.TrenutnaVrijednost_1">577736.51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V.B. LIKT d.o.o.</item>
    </izvorni_sadrzaj>
    <derivirana_varijabla naziv="DomainObject.Predmet.ProtuStrankaListFormated_1">
      <item>V.B. LIKT d.o.o.</item>
    </derivirana_varijabla>
  </DomainObject.Predmet.ProtuStrankaListFormated>
  <DomainObject.Predmet.ProtuStrankaListFormatedOIB>
    <izvorni_sadrzaj>
      <item>V.B. LIKT d.o.o., OIB 57525690292</item>
    </izvorni_sadrzaj>
    <derivirana_varijabla naziv="DomainObject.Predmet.ProtuStrankaListFormatedOIB_1">
      <item>V.B. LIKT d.o.o., OIB 57525690292</item>
    </derivirana_varijabla>
  </DomainObject.Predmet.ProtuStrankaListFormatedOIB>
  <DomainObject.Predmet.ProtuStrankaListFormatedWithAdress>
    <izvorni_sadrzaj>
      <item>V.B. LIKT d.o.o., Ivanec Bistranski, Stubička 113, 10290 Zaprešić</item>
    </izvorni_sadrzaj>
    <derivirana_varijabla naziv="DomainObject.Predmet.ProtuStrankaListFormatedWithAdress_1">
      <item>V.B. LIKT d.o.o., Ivanec Bistranski, Stubička 113, 10290 Zaprešić</item>
    </derivirana_varijabla>
  </DomainObject.Predmet.ProtuStrankaListFormatedWithAdress>
  <DomainObject.Predmet.ProtuStrankaListFormatedWithAdressOIB>
    <izvorni_sadrzaj>
      <item>V.B. LIKT d.o.o., OIB 57525690292, Ivanec Bistranski, Stubička 113, 10290 Zaprešić</item>
    </izvorni_sadrzaj>
    <derivirana_varijabla naziv="DomainObject.Predmet.ProtuStrankaListFormatedWithAdressOIB_1">
      <item>V.B. LIKT d.o.o., OIB 57525690292, Ivanec Bistranski, Stubička 113, 10290 Zaprešić</item>
    </derivirana_varijabla>
  </DomainObject.Predmet.ProtuStrankaListFormatedWithAdressOIB>
  <DomainObject.Predmet.ProtuStrankaListNazivFormated>
    <izvorni_sadrzaj>
      <item>V.B. LIKT d.o.o.</item>
    </izvorni_sadrzaj>
    <derivirana_varijabla naziv="DomainObject.Predmet.ProtuStrankaListNazivFormated_1">
      <item>V.B. LIKT d.o.o.</item>
    </derivirana_varijabla>
  </DomainObject.Predmet.ProtuStrankaListNazivFormated>
  <DomainObject.Predmet.ProtuStrankaListNazivFormatedOIB>
    <izvorni_sadrzaj>
      <item>V.B. LIKT d.o.o., OIB 57525690292</item>
    </izvorni_sadrzaj>
    <derivirana_varijabla naziv="DomainObject.Predmet.ProtuStrankaListNazivFormatedOIB_1">
      <item>V.B. LIKT d.o.o., OIB 57525690292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V.B. LIKT d.o.o.</izvorni_sadrzaj>
    <derivirana_varijabla naziv="DomainObject.Predmet.ProtustrankaIDrugi_1">V.B. LIKT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V.B. LIKT d.o.o., OIB 57525690292, Ivanec Bistranski, Stubička 113, 10290 Zaprešić</izvorni_sadrzaj>
    <derivirana_varijabla naziv="DomainObject.Predmet.ProtustrankaIDrugiAdressOIB_1">V.B. LIKT d.o.o., OIB 57525690292, Ivanec Bistranski, Stubička 113,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V.B. LIKT d.o.o.</item>
      <item>FINA Regionalni centar Zagreb</item>
    </izvorni_sadrzaj>
    <derivirana_varijabla naziv="DomainObject.Predmet.SudioniciListNaziv_1">
      <item>V.B. LIKT d.o.o.</item>
      <item>FINA Regionalni centar Zagreb</item>
    </derivirana_varijabla>
  </DomainObject.Predmet.SudioniciListNaziv>
  <DomainObject.Predmet.SudioniciListAdressOIB>
    <izvorni_sadrzaj>
      <item>V.B. LIKT d.o.o., OIB 57525690292, Ivanec Bistranski, Stubička 113,10290 Zaprešić</item>
      <item>FINA Regionalni centar Zagreb, OIB 85821130368, Trg svibanjskih žrtava 1995. 1,10000 Zagreb</item>
    </izvorni_sadrzaj>
    <derivirana_varijabla naziv="DomainObject.Predmet.SudioniciListAdressOIB_1">
      <item>V.B. LIKT d.o.o., OIB 57525690292, Ivanec Bistranski, Stubička 113,10290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57525690292</item>
      <item>, OIB 85821130368</item>
    </izvorni_sadrzaj>
    <derivirana_varijabla naziv="DomainObject.Predmet.SudioniciListNazivOIB_1">
      <item>, OIB 57525690292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E92E1-F3EC-4C4F-B685-68CCE7303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805</properties:Words>
  <properties:Characters>4524</properties:Characters>
  <properties:Lines>112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2016-07-28T06:05:00Z</dcterms:created>
  <dc:creator>alet</dc:creator>
  <cp:lastModifiedBy>wsadmin</cp:lastModifiedBy>
  <cp:lastPrinted>2016-07-28T06:14:00Z</cp:lastPrinted>
  <dcterms:modified xmlns:xsi="http://www.w3.org/2001/XMLSchema-instance" xsi:type="dcterms:W3CDTF">2016-07-28T06:19:00Z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