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99db" w14:paraId="f7599d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D157D" w:rsidP="009D157D" w:rsidR="009D157D" w:rsidRPr="009D157D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9D157D" w:rsidRPr="00334107">
        <w:rPr>
          <w:lang w:val="hr-HR"/>
        </w:rPr>
        <w:t>FOUR TEEN d.o.o., Stari Grad (Grad Stari Grad), Put Rudine 3, OIB: 03846743012, MBS: 060326536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4C1950">
        <w:rPr>
          <w:lang w:val="hr-HR"/>
        </w:rPr>
        <w:t>19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9D157D" w:rsidRPr="00334107">
        <w:rPr>
          <w:lang w:val="hr-HR"/>
        </w:rPr>
        <w:t>FOUR TEEN d.o.o., Stari Grad (Grad Stari Grad), Put Rudine 3, OIB: 03846743012, MBS: 060326536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4C1950">
        <w:rPr>
          <w:lang w:val="hr-HR"/>
        </w:rPr>
        <w:t>19</w:t>
      </w:r>
      <w:r w:rsidR="00AA1DCD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AA11CA">
        <w:rPr>
          <w:lang w:val="hr-HR"/>
        </w:rPr>
        <w:t>13,30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AA11CA">
        <w:rPr>
          <w:lang w:val="hr-HR"/>
        </w:rPr>
        <w:t>Nada Mikulandra, Šibenik, Bilice, Stubalj 238, OIB: 01343352417</w:t>
      </w:r>
      <w:r w:rsidR="002F44E8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9D157D" w:rsidRPr="00334107">
        <w:rPr>
          <w:lang w:val="hr-HR"/>
        </w:rPr>
        <w:t>FOUR TEEN d.o.o., Stari Grad (Grad Stari Grad), Put Rudine 3, OIB: 03846743012, MBS: 060326536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9D157D">
        <w:rPr>
          <w:lang w:val="hr-HR"/>
        </w:rPr>
        <w:t>22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895829">
        <w:rPr>
          <w:lang w:val="hr-HR"/>
        </w:rPr>
        <w:t>ožujka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E3020F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9D157D" w:rsidRPr="00334107">
        <w:rPr>
          <w:lang w:val="hr-HR"/>
        </w:rPr>
        <w:t>FOUR TEEN d.o.o., Stari Grad (Grad Stari Grad), Put Rudine 3, OIB: 03846743012, MBS: 060326536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50FD4" w:rsidR="0079768B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923452">
        <w:rPr>
          <w:lang w:val="hr-HR"/>
        </w:rPr>
        <w:t>1</w:t>
      </w:r>
      <w:r w:rsidR="009D157D">
        <w:rPr>
          <w:lang w:val="hr-HR"/>
        </w:rPr>
        <w:t>8</w:t>
      </w:r>
      <w:r w:rsidR="00E3020F" w:rsidRPr="00551F3B">
        <w:rPr>
          <w:lang w:val="hr-HR"/>
        </w:rPr>
        <w:t>. ožujka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9D157D" w:rsidRPr="00334107">
        <w:rPr>
          <w:lang w:val="hr-HR"/>
        </w:rPr>
        <w:t>120 dana, u ukupnom iznosu od 11.584,10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2F44E8" w:rsidP="00C50FD4" w:rsidR="002F44E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C92234">
        <w:rPr>
          <w:b/>
          <w:lang w:val="hr-HR"/>
        </w:rPr>
        <w:t>19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4C1950">
        <w:rPr>
          <w:lang w:val="hr-HR"/>
        </w:rPr>
        <w:t>19</w:t>
      </w:r>
      <w:r w:rsidR="002F44E8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2F44E8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1D4330" w:rsidP="00F31929" w:rsidR="001D4330" w:rsidRPr="00AA11CA">
      <w:pPr>
        <w:jc w:val="both"/>
        <w:rPr>
          <w:sz w:val="28"/>
          <w:szCs w:val="28"/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D066BD">
      <w:pPr>
        <w:jc w:val="both"/>
        <w:rPr>
          <w:lang w:val="hr-HR"/>
        </w:rPr>
      </w:pPr>
    </w:p>
    <w:p w:rsidRDefault="00497EB4" w:rsidP="001D4330" w:rsidR="002F44E8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1D4330" w:rsidP="001D4330" w:rsidR="001D4330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77D1F" w:rsidRPr="00777D1F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9D157D">
      <w:t>871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9D157D">
      <w:t>871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96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D4330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1950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77D1F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829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23452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157D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1CA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20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96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D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7D1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7D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7D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D1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7D1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7D1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7D1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FOUR TEEN društvo s ograničenom odgovornošću, za turizam i usluge, turistička agencija</izvorni_sadrzaj>
    <derivirana_varijabla naziv="DomainObject.Predmet.ProtustrankaFormated_1">  FOUR TEEN društvo s ograničenom odgovornošću, za turizam i usluge, turistička agencija</derivirana_varijabla>
  </DomainObject.Predmet.ProtustrankaFormated>
  <DomainObject.Predmet.ProtustrankaFormatedOIB>
    <izvorni_sadrzaj>  FOUR TEEN društvo s ograničenom odgovornošću, za turizam i usluge, turistička agencija, OIB 03846743012</izvorni_sadrzaj>
    <derivirana_varijabla naziv="DomainObject.Predmet.ProtustrankaFormatedOIB_1">  FOUR TEEN društvo s ograničenom odgovornošću, za turizam i usluge, turistička agencija, OIB 03846743012</derivirana_varijabla>
  </DomainObject.Predmet.ProtustrankaFormatedOIB>
  <DomainObject.Predmet.ProtustrankaFormatedWithAdress>
    <izvorni_sadrzaj> FOUR TEEN društvo s ograničenom odgovornošću, za turizam i usluge, turistička agencija, Put Rudine 3, 21460 Stari Grad</izvorni_sadrzaj>
    <derivirana_varijabla naziv="DomainObject.Predmet.ProtustrankaFormatedWithAdress_1"> FOUR TEEN društvo s ograničenom odgovornošću, za turizam i usluge, turistička agencija, Put Rudine 3, 21460 Stari Grad</derivirana_varijabla>
  </DomainObject.Predmet.ProtustrankaFormatedWithAdress>
  <DomainObject.Predmet.ProtustrankaFormatedWithAdressOIB>
    <izvorni_sadrzaj> FOUR TEEN društvo s ograničenom odgovornošću, za turizam i usluge, turistička agencija, OIB 03846743012, Put Rudine 3, 21460 Stari Grad</izvorni_sadrzaj>
    <derivirana_varijabla naziv="DomainObject.Predmet.ProtustrankaFormatedWithAdressOIB_1"> FOUR TEEN društvo s ograničenom odgovornošću, za turizam i usluge, turistička agencija, OIB 03846743012, Put Rudine 3, 21460 Stari Grad</derivirana_varijabla>
  </DomainObject.Predmet.ProtustrankaFormatedWithAdressOIB>
  <DomainObject.Predmet.ProtustrankaWithAdress>
    <izvorni_sadrzaj>FOUR TEEN društvo s ograničenom odgovornošću, za turizam i usluge, turistička agencija Put Rudine 3, 21460 Stari Grad</izvorni_sadrzaj>
    <derivirana_varijabla naziv="DomainObject.Predmet.ProtustrankaWithAdress_1">FOUR TEEN društvo s ograničenom odgovornošću, za turizam i usluge, turistička agencija Put Rudine 3, 21460 Stari Grad</derivirana_varijabla>
  </DomainObject.Predmet.ProtustrankaWithAdress>
  <DomainObject.Predmet.ProtustrankaWithAdressOIB>
    <izvorni_sadrzaj>FOUR TEEN društvo s ograničenom odgovornošću, za turizam i usluge, turistička agencija, OIB 03846743012, Put Rudine 3, 21460 Stari Grad</izvorni_sadrzaj>
    <derivirana_varijabla naziv="DomainObject.Predmet.ProtustrankaWithAdressOIB_1">FOUR TEEN društvo s ograničenom odgovornošću, za turizam i usluge, turistička agencija, OIB 03846743012, Put Rudine 3, 21460 Stari Grad</derivirana_varijabla>
  </DomainObject.Predmet.ProtustrankaWithAdressOIB>
  <DomainObject.Predmet.ProtustrankaNazivFormated>
    <izvorni_sadrzaj>FOUR TEEN društvo s ograničenom odgovornošću, za turizam i usluge, turistička agencija</izvorni_sadrzaj>
    <derivirana_varijabla naziv="DomainObject.Predmet.ProtustrankaNazivFormated_1">FOUR TEEN društvo s ograničenom odgovornošću, za turizam i usluge, turistička agencija</derivirana_varijabla>
  </DomainObject.Predmet.ProtustrankaNazivFormated>
  <DomainObject.Predmet.ProtustrankaNazivFormatedOIB>
    <izvorni_sadrzaj>FOUR TEEN društvo s ograničenom odgovornošću, za turizam i usluge, turistička agencija, OIB 03846743012</izvorni_sadrzaj>
    <derivirana_varijabla naziv="DomainObject.Predmet.ProtustrankaNazivFormatedOIB_1">FOUR TEEN društvo s ograničenom odgovornošću, za turizam i usluge, turistička agencija, OIB 03846743012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FOUR TEEN društvo s ograničenom odgovornošću, za turizam i usluge, turistička agencija</item>
    </izvorni_sadrzaj>
    <derivirana_varijabla naziv="DomainObject.Predmet.ProtuStrankaListFormated_1">
      <item>FOUR TEEN društvo s ograničenom odgovornošću, za turizam i usluge, turistička agencija</item>
    </derivirana_varijabla>
  </DomainObject.Predmet.ProtuStrankaListFormated>
  <DomainObject.Predmet.ProtuStrankaListFormatedOIB>
    <izvorni_sadrzaj>
      <item>FOUR TEEN društvo s ograničenom odgovornošću, za turizam i usluge, turistička agencija, OIB 03846743012</item>
    </izvorni_sadrzaj>
    <derivirana_varijabla naziv="DomainObject.Predmet.ProtuStrankaListFormatedOIB_1">
      <item>FOUR TEEN društvo s ograničenom odgovornošću, za turizam i usluge, turistička agencija, OIB 03846743012</item>
    </derivirana_varijabla>
  </DomainObject.Predmet.ProtuStrankaListFormatedOIB>
  <DomainObject.Predmet.ProtuStrankaListFormatedWithAdress>
    <izvorni_sadrzaj>
      <item>FOUR TEEN društvo s ograničenom odgovornošću, za turizam i usluge, turistička agencija, Put Rudine 3, 21460 Stari Grad</item>
    </izvorni_sadrzaj>
    <derivirana_varijabla naziv="DomainObject.Predmet.ProtuStrankaListFormatedWithAdress_1">
      <item>FOUR TEEN društvo s ograničenom odgovornošću, za turizam i usluge, turistička agencija, Put Rudine 3, 21460 Stari Grad</item>
    </derivirana_varijabla>
  </DomainObject.Predmet.ProtuStrankaListFormatedWithAdress>
  <DomainObject.Predmet.ProtuStrankaListFormatedWithAdressOIB>
    <izvorni_sadrzaj>
      <item>FOUR TEEN društvo s ograničenom odgovornošću, za turizam i usluge, turistička agencija, OIB 03846743012, Put Rudine 3, 21460 Stari Grad</item>
    </izvorni_sadrzaj>
    <derivirana_varijabla naziv="DomainObject.Predmet.ProtuStrankaListFormatedWithAdressOIB_1">
      <item>FOUR TEEN društvo s ograničenom odgovornošću, za turizam i usluge, turistička agencija, OIB 03846743012, Put Rudine 3, 21460 Stari Grad</item>
    </derivirana_varijabla>
  </DomainObject.Predmet.ProtuStrankaListFormatedWithAdressOIB>
  <DomainObject.Predmet.ProtuStrankaListNazivFormated>
    <izvorni_sadrzaj>
      <item>FOUR TEEN društvo s ograničenom odgovornošću, za turizam i usluge, turistička agencija</item>
    </izvorni_sadrzaj>
    <derivirana_varijabla naziv="DomainObject.Predmet.ProtuStrankaListNazivFormated_1">
      <item>FOUR TEEN društvo s ograničenom odgovornošću, za turizam i usluge, turistička agencija</item>
    </derivirana_varijabla>
  </DomainObject.Predmet.ProtuStrankaListNazivFormated>
  <DomainObject.Predmet.ProtuStrankaListNazivFormatedOIB>
    <izvorni_sadrzaj>
      <item>FOUR TEEN društvo s ograničenom odgovornošću, za turizam i usluge, turistička agencija, OIB 03846743012</item>
    </izvorni_sadrzaj>
    <derivirana_varijabla naziv="DomainObject.Predmet.ProtuStrankaListNazivFormatedOIB_1">
      <item>FOUR TEEN društvo s ograničenom odgovornošću, za turizam i usluge, turistička agencija, OIB 03846743012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FOUR TEEN društvo s ograničenom odgovornošću, za turizam i usluge, turistička agencija</izvorni_sadrzaj>
    <derivirana_varijabla naziv="DomainObject.Predmet.ProtustrankaIDrugi_1">FOUR TEEN društvo s ograničenom odgovornošću, za turizam i usluge, turistička agencija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FOUR TEEN društvo s ograničenom odgovornošću, za turizam i usluge, turistička agencija, OIB 03846743012, Put Rudine 3, 21460 Stari Grad</izvorni_sadrzaj>
    <derivirana_varijabla naziv="DomainObject.Predmet.ProtustrankaIDrugiAdressOIB_1">FOUR TEEN društvo s ograničenom odgovornošću, za turizam i usluge, turistička agencija, OIB 03846743012, Put Rudine 3,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FOUR TEEN društvo s ograničenom odgovornošću, za turizam i usluge, turistička agencija</item>
      <item>FINANCIJSKA AGENCIJA, PODRUŽNICA SPLIT</item>
    </izvorni_sadrzaj>
    <derivirana_varijabla naziv="DomainObject.Predmet.SudioniciListNaziv_1">
      <item>FOUR TEEN društvo s ograničenom odgovornošću, za turizam i usluge, turistička agencija</item>
      <item>FINANCIJSKA AGENCIJA, PODRUŽNICA SPLIT</item>
    </derivirana_varijabla>
  </DomainObject.Predmet.SudioniciListNaziv>
  <DomainObject.Predmet.SudioniciListAdressOIB>
    <izvorni_sadrzaj>
      <item>FOUR TEEN društvo s ograničenom odgovornošću, za turizam i usluge, turistička agencija, OIB 03846743012, Put Rudine 3,21460 Stari Grad</item>
      <item>FINANCIJSKA AGENCIJA, PODRUŽNICA SPLIT, OIB 85821130368, Mažuranićevo šetalište 24b,21000 Split</item>
    </izvorni_sadrzaj>
    <derivirana_varijabla naziv="DomainObject.Predmet.SudioniciListAdressOIB_1">
      <item>FOUR TEEN društvo s ograničenom odgovornošću, za turizam i usluge, turistička agencija, OIB 03846743012, Put Rudine 3,21460 Stari Grad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03846743012</item>
      <item>, OIB 85821130368</item>
    </izvorni_sadrzaj>
    <derivirana_varijabla naziv="DomainObject.Predmet.SudioniciListNazivOIB_1">
      <item>, OIB 03846743012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8E873-5D60-40D8-B163-B04149EDDA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4347</properties:Characters>
  <properties:Lines>116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2016-10-18T07:39:00Z</dcterms:created>
  <dc:creator>wsadmin</dc:creator>
  <cp:lastModifiedBy>Goran Radanović</cp:lastModifiedBy>
  <cp:lastPrinted>2016-10-19T10:50:00Z</cp:lastPrinted>
  <dcterms:modified xmlns:xsi="http://www.w3.org/2001/XMLSchema-instance" xsi:type="dcterms:W3CDTF">2016-10-19T10:58:00Z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