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abd8" w14:paraId="327abd8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D02B71">
        <w:t>2416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D02B71">
        <w:rPr>
          <w:lang w:val="pt-BR"/>
        </w:rPr>
        <w:t>TERGUM d.o.o.</w:t>
      </w:r>
      <w:r w:rsidR="00D02B71">
        <w:rPr>
          <w:bCs/>
        </w:rPr>
        <w:t xml:space="preserve">, Zagreb, Petrova 41b, OIB: </w:t>
      </w:r>
      <w:r w:rsidR="00D02B71">
        <w:t>29849689880</w:t>
      </w:r>
      <w:r w:rsidR="003C198B" w:rsidRPr="00F5405D">
        <w:rPr>
          <w:lang w:val="pt-BR"/>
        </w:rPr>
        <w:t xml:space="preserve">, </w:t>
      </w:r>
      <w:r w:rsidR="00D02B71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076AC8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194B64">
        <w:t>5</w:t>
      </w:r>
      <w:r w:rsidR="009530FB">
        <w:t>.000,00 kn (jednat</w:t>
      </w:r>
      <w:r w:rsidR="00F5405D" w:rsidRPr="00F5405D">
        <w:t>isuća kuna),</w:t>
      </w:r>
      <w:r w:rsidR="00F246E2">
        <w:t xml:space="preserve"> protiv </w:t>
      </w:r>
      <w:r w:rsidR="00B13518">
        <w:t>Elvin Leon Dudley Jr, OIB: 26544726510, Velika Britanija i Sj. Irska, Liverpool, Merseyside, 56 Whitman Street, L 15/OHU i Lesley (rođ. Baker) Dudley, OIB: 38440262749,</w:t>
      </w:r>
      <w:r w:rsidR="00B13518">
        <w:rPr>
          <w:rFonts w:cs="Arial" w:hAnsi="Arial" w:ascii="Arial"/>
          <w:sz w:val="18"/>
          <w:szCs w:val="18"/>
        </w:rPr>
        <w:t xml:space="preserve"> </w:t>
      </w:r>
      <w:r w:rsidR="00B13518">
        <w:t>Velika Britanija i Sj. Irska, Liverpool, Merseyside, 56 Whitman Street, L 15/OHU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1220A0">
        <w:t>2416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194B64">
        <w:t>21. srpnja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076AC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1220A0">
        <w:t>Elvin Leon Dudley Jr i Lesley (rođ. Baker) Dudley</w:t>
      </w:r>
      <w:r w:rsidR="00615C84" w:rsidRPr="00F5405D">
        <w:t xml:space="preserve"> </w:t>
      </w:r>
      <w:r w:rsidR="00F5405D" w:rsidRPr="00F5405D">
        <w:t>ni</w:t>
      </w:r>
      <w:r w:rsidR="001220A0">
        <w:t>su</w:t>
      </w:r>
      <w:r w:rsidR="00F246E2">
        <w:t xml:space="preserve"> dostavi</w:t>
      </w:r>
      <w:r w:rsidR="001220A0">
        <w:t>li dokaz da su</w:t>
      </w:r>
      <w:r w:rsidR="00F246E2">
        <w:t xml:space="preserve"> navedeni novčani iznos</w:t>
      </w:r>
      <w:r w:rsidR="00F5405D" w:rsidRPr="00F5405D">
        <w:t xml:space="preserve"> plati</w:t>
      </w:r>
      <w:r w:rsidR="001220A0">
        <w:t>li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076AC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014C2F">
        <w:t>2416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014C2F">
        <w:t>2416</w:t>
      </w:r>
      <w:r w:rsidR="00666BA3">
        <w:t xml:space="preserve">/16 od </w:t>
      </w:r>
      <w:r w:rsidR="00194B64">
        <w:t>21. srpnja</w:t>
      </w:r>
      <w:r w:rsidR="005708AE">
        <w:t xml:space="preserve"> 2017</w:t>
      </w:r>
      <w:r w:rsidR="00014C2F">
        <w:t>. naloženo je zastupnicima</w:t>
      </w:r>
      <w:r w:rsidR="000C0D14">
        <w:t xml:space="preserve"> po zakonu dužnika uplatiti izno</w:t>
      </w:r>
      <w:r w:rsidR="00194B64">
        <w:t>s od 5</w:t>
      </w:r>
      <w:r w:rsidR="000C0D14">
        <w:t xml:space="preserve">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014C2F">
        <w:t>2416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</w:t>
      </w:r>
      <w:r w:rsidR="00014C2F">
        <w:t>ate</w:t>
      </w:r>
      <w:r w:rsidR="00CE1064">
        <w:t>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t>S obzirom na to da</w:t>
      </w:r>
      <w:r w:rsidR="00014C2F">
        <w:t xml:space="preserve"> navedene</w:t>
      </w:r>
      <w:r w:rsidR="000C0D14">
        <w:t xml:space="preserve"> osob</w:t>
      </w:r>
      <w:r w:rsidR="00014C2F">
        <w:t>e</w:t>
      </w:r>
      <w:r w:rsidR="000C0D14">
        <w:t xml:space="preserve"> ni</w:t>
      </w:r>
      <w:r w:rsidR="00014C2F">
        <w:t>su</w:t>
      </w:r>
      <w:r w:rsidR="000C0D14">
        <w:t xml:space="preserve"> </w:t>
      </w:r>
      <w:r w:rsidR="00014C2F">
        <w:t>dostavile</w:t>
      </w:r>
      <w:r w:rsidR="004A6826">
        <w:t xml:space="preserve"> dokaz da su</w:t>
      </w:r>
      <w:r w:rsidRPr="00F5405D">
        <w:t xml:space="preserve"> u roku određen</w:t>
      </w:r>
      <w:r w:rsidR="00E47343">
        <w:t>o</w:t>
      </w:r>
      <w:r w:rsidRPr="00F5405D">
        <w:t>m navedenim rješenjem plati</w:t>
      </w:r>
      <w:r w:rsidR="004A6826">
        <w:t>li</w:t>
      </w:r>
      <w:r w:rsidRPr="00F5405D">
        <w:t xml:space="preserve"> </w:t>
      </w:r>
      <w:r w:rsidR="00194B64">
        <w:t>iznos od 5</w:t>
      </w:r>
      <w:r w:rsidR="000C0D14">
        <w:t>.000,00 kn</w:t>
      </w:r>
      <w:r w:rsidRPr="00F5405D">
        <w:t>, sud je na temelju odredbe čl.</w:t>
      </w:r>
      <w:r w:rsidR="000C0D14">
        <w:t xml:space="preserve"> 113. st. 3. </w:t>
      </w:r>
      <w:r w:rsidR="00076AC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4A6826">
        <w:rPr>
          <w:lang w:val="pt-BR"/>
        </w:rPr>
        <w:t>30</w:t>
      </w:r>
      <w:r w:rsidR="005F7D58">
        <w:rPr>
          <w:lang w:val="pt-BR"/>
        </w:rPr>
        <w:t xml:space="preserve">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8266B0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8266B0" w:rsidP="008266B0" w:rsidR="008266B0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8266B0" w:rsidP="008266B0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266B0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D02B71">
      <w:t>2416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4C2F"/>
    <w:rsid w:val="00025418"/>
    <w:rsid w:val="00052D76"/>
    <w:rsid w:val="00076AC8"/>
    <w:rsid w:val="000C0D14"/>
    <w:rsid w:val="000E19ED"/>
    <w:rsid w:val="001220A0"/>
    <w:rsid w:val="001708F2"/>
    <w:rsid w:val="001767BF"/>
    <w:rsid w:val="00194B64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6826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708AE"/>
    <w:rsid w:val="00575C7A"/>
    <w:rsid w:val="005A5DF4"/>
    <w:rsid w:val="005C35F3"/>
    <w:rsid w:val="005E4DC8"/>
    <w:rsid w:val="005F5721"/>
    <w:rsid w:val="005F7D58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56F8A"/>
    <w:rsid w:val="00766F7B"/>
    <w:rsid w:val="00781D23"/>
    <w:rsid w:val="007A6843"/>
    <w:rsid w:val="007B3F07"/>
    <w:rsid w:val="007D2792"/>
    <w:rsid w:val="00820565"/>
    <w:rsid w:val="008239E7"/>
    <w:rsid w:val="008266B0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13518"/>
    <w:rsid w:val="00B47261"/>
    <w:rsid w:val="00B63494"/>
    <w:rsid w:val="00B639DE"/>
    <w:rsid w:val="00B9670D"/>
    <w:rsid w:val="00BA7AA8"/>
    <w:rsid w:val="00BE4F20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02B71"/>
    <w:rsid w:val="00D345C9"/>
    <w:rsid w:val="00D47D35"/>
    <w:rsid w:val="00D52D3B"/>
    <w:rsid w:val="00D74489"/>
    <w:rsid w:val="00D83840"/>
    <w:rsid w:val="00D9779C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97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7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7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7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7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97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7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7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7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7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St-2416/2016-46</izvorni_sadrzaj>
    <derivirana_varijabla naziv="DomainObject.Oznaka_1">St-2416/2016-46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St-2416/2016</izvorni_sadrzaj>
    <derivirana_varijabla naziv="DomainObject.Predmet.OznakaBroj_1">St-2416/2016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TERGUM d.o.o. zastupanog po punomoćniku ELVIN LEON DUDLEY JR; Lesley Dudley</izvorni_sadrzaj>
    <derivirana_varijabla naziv="DomainObject.Predmet.ProtustrankaFormated_1">  TERGUM d.o.o. zastupanog po punomoćniku ELVIN LEON DUDLEY JR; Lesley Dudley</derivirana_varijabla>
  </DomainObject.Predmet.ProtustrankaFormated>
  <DomainObject.Predmet.ProtustrankaFormatedOIB>
    <izvorni_sadrzaj>  TERGUM d.o.o., OIB 29849689880 zastupanog po punomoćniku ELVIN LEON DUDLEY JR; Lesley Dudley</izvorni_sadrzaj>
    <derivirana_varijabla naziv="DomainObject.Predmet.ProtustrankaFormatedOIB_1">  TERGUM d.o.o., OIB 29849689880 zastupanog po punomoćniku ELVIN LEON DUDLEY JR; Lesley Dudley</derivirana_varijabla>
  </DomainObject.Predmet.ProtustrankaFormatedOIB>
  <DomainObject.Predmet.ProtustrankaFormatedWithAdress>
    <izvorni_sadrzaj> TERGUM d.o.o., Petrova 41/b, 10000 Zagreb zastupanog po punomoćniku ELVIN LEON DUDLEY JR; Lesley Dudley</izvorni_sadrzaj>
    <derivirana_varijabla naziv="DomainObject.Predmet.ProtustrankaFormatedWithAdress_1"> TERGUM d.o.o., Petrova 41/b, 10000 Zagreb zastupanog po punomoćniku ELVIN LEON DUDLEY JR; Lesley Dudley</derivirana_varijabla>
  </DomainObject.Predmet.ProtustrankaFormatedWithAdress>
  <DomainObject.Predmet.ProtustrankaFormatedWithAdressOIB>
    <izvorni_sadrzaj> TERGUM d.o.o., OIB 29849689880, Petrova 41/b, 10000 Zagreb zastupanog po punomoćniku ELVIN LEON DUDLEY JR; Lesley Dudley</izvorni_sadrzaj>
    <derivirana_varijabla naziv="DomainObject.Predmet.ProtustrankaFormatedWithAdressOIB_1"> TERGUM d.o.o., OIB 29849689880, Petrova 41/b, 10000 Zagreb zastupanog po punomoćniku ELVIN LEON DUDLEY JR; Lesley Dudley</derivirana_varijabla>
  </DomainObject.Predmet.ProtustrankaFormatedWithAdressOIB>
  <DomainObject.Predmet.ProtustrankaWithAdress>
    <izvorni_sadrzaj>TERGUM d.o.o. Petrova 41/b, 10000 Zagreb</izvorni_sadrzaj>
    <derivirana_varijabla naziv="DomainObject.Predmet.ProtustrankaWithAdress_1">TERGUM d.o.o. Petrova 41/b, 10000 Zagreb</derivirana_varijabla>
  </DomainObject.Predmet.ProtustrankaWithAdress>
  <DomainObject.Predmet.ProtustrankaWithAdressOIB>
    <izvorni_sadrzaj>TERGUM d.o.o., OIB 29849689880, Petrova 41/b, 10000 Zagreb</izvorni_sadrzaj>
    <derivirana_varijabla naziv="DomainObject.Predmet.ProtustrankaWithAdressOIB_1">TERGUM d.o.o., OIB 29849689880, Petrova 41/b, 10000 Zagreb</derivirana_varijabla>
  </DomainObject.Predmet.ProtustrankaWithAdressOIB>
  <DomainObject.Predmet.ProtustrankaNazivFormated>
    <izvorni_sadrzaj>TERGUM d.o.o.</izvorni_sadrzaj>
    <derivirana_varijabla naziv="DomainObject.Predmet.ProtustrankaNazivFormated_1">TERGUM d.o.o.</derivirana_varijabla>
  </DomainObject.Predmet.ProtustrankaNazivFormated>
  <DomainObject.Predmet.ProtustrankaNazivFormatedOIB>
    <izvorni_sadrzaj>TERGUM d.o.o., OIB 29849689880</izvorni_sadrzaj>
    <derivirana_varijabla naziv="DomainObject.Predmet.ProtustrankaNazivFormatedOIB_1">TERGUM d.o.o., OIB 29849689880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Lesley Dudley</izvorni_sadrzaj>
    <derivirana_varijabla naziv="DomainObject.Predmet.StrankaFormated_1">  FINA Regionalni centar Zagreb; Lesley Dudley</derivirana_varijabla>
  </DomainObject.Predmet.StrankaFormated>
  <DomainObject.Predmet.StrankaFormatedOIB>
    <izvorni_sadrzaj>  FINA Regionalni centar Zagreb, OIB 85821130368; Lesley Dudley, OIB 38440262749</izvorni_sadrzaj>
    <derivirana_varijabla naziv="DomainObject.Predmet.StrankaFormatedOIB_1">  FINA Regionalni centar Zagreb, OIB 85821130368; Lesley Dudley, OIB 38440262749</derivirana_varijabla>
  </DomainObject.Predmet.StrankaFormatedOIB>
  <DomainObject.Predmet.StrankaFormatedWithAdress>
    <izvorni_sadrzaj> FINA Regionalni centar Zagreb, Trg svibanjskih žrtava 1995. br 1, 10000 Zagreb; Lesley Dudley, Petrova 41b, 10000 Zagreb</izvorni_sadrzaj>
    <derivirana_varijabla naziv="DomainObject.Predmet.StrankaFormatedWithAdress_1"> FINA Regionalni centar Zagreb, Trg svibanjskih žrtava 1995. br 1, 10000 Zagreb; Lesley Dudley, Petrova 41b, 10000 Zagreb</derivirana_varijabla>
  </DomainObject.Predmet.StrankaFormatedWithAdress>
  <DomainObject.Predmet.StrankaFormatedWithAdressOIB>
    <izvorni_sadrzaj> FINA Regionalni centar Zagreb, OIB 85821130368, Trg svibanjskih žrtava 1995. br 1, 10000 Zagreb; Lesley Dudley, OIB 38440262749, Petrova 41b, 10000 Zagreb</izvorni_sadrzaj>
    <derivirana_varijabla naziv="DomainObject.Predmet.StrankaFormatedWithAdressOIB_1"> FINA Regionalni centar Zagreb, OIB 85821130368, Trg svibanjskih žrtava 1995. br 1, 10000 Zagreb; Lesley Dudley, OIB 38440262749, Petrova 41b, 10000 Zagreb</derivirana_varijabla>
  </DomainObject.Predmet.StrankaFormatedWithAdressOIB>
  <DomainObject.Predmet.StrankaWithAdress>
    <izvorni_sadrzaj>FINA Regionalni centar Zagreb Trg svibanjskih žrtava 1995. br 1,10000 Zagreb,Lesley Dudley Petrova 41b,10000 Zagreb</izvorni_sadrzaj>
    <derivirana_varijabla naziv="DomainObject.Predmet.StrankaWithAdress_1">FINA Regionalni centar Zagreb Trg svibanjskih žrtava 1995. br 1,10000 Zagreb,Lesley Dudley Petrova 41b,10000 Zagreb</derivirana_varijabla>
  </DomainObject.Predmet.StrankaWithAdress>
  <DomainObject.Predmet.StrankaWithAdressOIB>
    <izvorni_sadrzaj>FINA Regionalni centar Zagreb, OIB 85821130368, Trg svibanjskih žrtava 1995. br 1,10000 Zagreb,Lesley Dudley, OIB 38440262749, Petrova 41b,10000 Zagreb</izvorni_sadrzaj>
    <derivirana_varijabla naziv="DomainObject.Predmet.StrankaWithAdressOIB_1">FINA Regionalni centar Zagreb, OIB 85821130368, Trg svibanjskih žrtava 1995. br 1,10000 Zagreb,Lesley Dudley, OIB 38440262749, Petrova 41b,10000 Zagreb</derivirana_varijabla>
  </DomainObject.Predmet.StrankaWithAdressOIB>
  <DomainObject.Predmet.StrankaNazivFormated>
    <izvorni_sadrzaj>FINA Regionalni centar Zagreb,Lesley Dudley</izvorni_sadrzaj>
    <derivirana_varijabla naziv="DomainObject.Predmet.StrankaNazivFormated_1">FINA Regionalni centar Zagreb,Lesley Dudley</derivirana_varijabla>
  </DomainObject.Predmet.StrankaNazivFormated>
  <DomainObject.Predmet.StrankaNazivFormatedOIB>
    <izvorni_sadrzaj>FINA Regionalni centar Zagreb, OIB 85821130368,Lesley Dudley, OIB 38440262749</izvorni_sadrzaj>
    <derivirana_varijabla naziv="DomainObject.Predmet.StrankaNazivFormatedOIB_1">FINA Regionalni centar Zagreb, OIB 85821130368,Lesley Dudley, OIB 38440262749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Lesley Dudley</item>
    </izvorni_sadrzaj>
    <derivirana_varijabla naziv="DomainObject.Predmet.StrankaListFormated_1">
      <item>FINA Regionalni centar Zagreb</item>
      <item>Lesley Dudley</item>
    </derivirana_varijabla>
  </DomainObject.Predmet.StrankaListFormated>
  <DomainObject.Predmet.StrankaListFormatedOIB>
    <izvorni_sadrzaj>
      <item>FINA Regionalni centar Zagreb, OIB 85821130368</item>
      <item>Lesley Dudley, OIB 38440262749</item>
    </izvorni_sadrzaj>
    <derivirana_varijabla naziv="DomainObject.Predmet.StrankaListFormatedOIB_1">
      <item>FINA Regionalni centar Zagreb, OIB 85821130368</item>
      <item>Lesley Dudley, OIB 38440262749</item>
    </derivirana_varijabla>
  </DomainObject.Predmet.StrankaListFormatedOIB>
  <DomainObject.Predmet.StrankaListFormatedWithAdress>
    <izvorni_sadrzaj>
      <item>FINA Regionalni centar Zagreb, Trg svibanjskih žrtava 1995. br 1, 10000 Zagreb</item>
      <item>Lesley Dudley, Petrova 41b, 10000 Zagreb</item>
    </izvorni_sadrzaj>
    <derivirana_varijabla naziv="DomainObject.Predmet.StrankaListFormatedWithAdress_1">
      <item>FINA Regionalni centar Zagreb, Trg svibanjskih žrtava 1995. br 1, 10000 Zagreb</item>
      <item>Lesley Dudley, Petrova 41b,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Lesley Dudley, OIB 38440262749, Petrova 41b, 10000 Zagreb</item>
    </izvorni_sadrzaj>
    <derivirana_varijabla naziv="DomainObject.Predmet.StrankaListFormatedWithAdressOIB_1">
      <item>FINA Regionalni centar Zagreb, OIB 85821130368, Trg svibanjskih žrtava 1995. br 1, 10000 Zagreb</item>
      <item>Lesley Dudley, OIB 38440262749, Petrova 41b, 10000 Zagreb</item>
    </derivirana_varijabla>
  </DomainObject.Predmet.StrankaListFormatedWithAdressOIB>
  <DomainObject.Predmet.StrankaListNazivFormated>
    <izvorni_sadrzaj>
      <item>FINA Regionalni centar Zagreb</item>
      <item>Lesley Dudley</item>
    </izvorni_sadrzaj>
    <derivirana_varijabla naziv="DomainObject.Predmet.StrankaListNazivFormated_1">
      <item>FINA Regionalni centar Zagreb</item>
      <item>Lesley Dudley</item>
    </derivirana_varijabla>
  </DomainObject.Predmet.StrankaListNazivFormated>
  <DomainObject.Predmet.StrankaListNazivFormatedOIB>
    <izvorni_sadrzaj>
      <item>FINA Regionalni centar Zagreb, OIB 85821130368</item>
      <item>Lesley Dudley, OIB 38440262749</item>
    </izvorni_sadrzaj>
    <derivirana_varijabla naziv="DomainObject.Predmet.StrankaListNazivFormatedOIB_1">
      <item>FINA Regionalni centar Zagreb, OIB 85821130368</item>
      <item>Lesley Dudley, OIB 38440262749</item>
    </derivirana_varijabla>
  </DomainObject.Predmet.StrankaListNazivFormatedOIB>
  <DomainObject.Predmet.ProtuStrankaListFormated>
    <izvorni_sadrzaj>
      <item>TERGUM d.o.o. zastupanog po punomoćniku ELVIN LEON DUDLEY JR; Lesley Dudley</item>
    </izvorni_sadrzaj>
    <derivirana_varijabla naziv="DomainObject.Predmet.ProtuStrankaListFormated_1">
      <item>TERGUM d.o.o. zastupanog po punomoćniku ELVIN LEON DUDLEY JR; Lesley Dudley</item>
    </derivirana_varijabla>
  </DomainObject.Predmet.ProtuStrankaListFormated>
  <DomainObject.Predmet.ProtuStrankaListFormatedOIB>
    <izvorni_sadrzaj>
      <item>TERGUM d.o.o., OIB 29849689880 zastupanog po punomoćniku ELVIN LEON DUDLEY JR; Lesley Dudley</item>
    </izvorni_sadrzaj>
    <derivirana_varijabla naziv="DomainObject.Predmet.ProtuStrankaListFormatedOIB_1">
      <item>TERGUM d.o.o., OIB 29849689880 zastupanog po punomoćniku ELVIN LEON DUDLEY JR; Lesley Dudley</item>
    </derivirana_varijabla>
  </DomainObject.Predmet.ProtuStrankaListFormatedOIB>
  <DomainObject.Predmet.ProtuStrankaListFormatedWithAdress>
    <izvorni_sadrzaj>
      <item>TERGUM d.o.o., Petrova 41/b, 10000 Zagreb zastupanog po punomoćniku ELVIN LEON DUDLEY JR; Lesley Dudley</item>
    </izvorni_sadrzaj>
    <derivirana_varijabla naziv="DomainObject.Predmet.ProtuStrankaListFormatedWithAdress_1">
      <item>TERGUM d.o.o., Petrova 41/b, 10000 Zagreb zastupanog po punomoćniku ELVIN LEON DUDLEY JR; Lesley Dudley</item>
    </derivirana_varijabla>
  </DomainObject.Predmet.ProtuStrankaListFormatedWithAdress>
  <DomainObject.Predmet.ProtuStrankaListFormatedWithAdressOIB>
    <izvorni_sadrzaj>
      <item>TERGUM d.o.o., OIB 29849689880, Petrova 41/b, 10000 Zagreb zastupanog po punomoćniku ELVIN LEON DUDLEY JR; Lesley Dudley</item>
    </izvorni_sadrzaj>
    <derivirana_varijabla naziv="DomainObject.Predmet.ProtuStrankaListFormatedWithAdressOIB_1">
      <item>TERGUM d.o.o., OIB 29849689880, Petrova 41/b, 10000 Zagreb zastupanog po punomoćniku ELVIN LEON DUDLEY JR; Lesley Dudley</item>
    </derivirana_varijabla>
  </DomainObject.Predmet.ProtuStrankaListFormatedWithAdressOIB>
  <DomainObject.Predmet.ProtuStrankaListNazivFormated>
    <izvorni_sadrzaj>
      <item>TERGUM d.o.o.</item>
    </izvorni_sadrzaj>
    <derivirana_varijabla naziv="DomainObject.Predmet.ProtuStrankaListNazivFormated_1">
      <item>TERGUM d.o.o.</item>
    </derivirana_varijabla>
  </DomainObject.Predmet.ProtuStrankaListNazivFormated>
  <DomainObject.Predmet.ProtuStrankaListNazivFormatedOIB>
    <izvorni_sadrzaj>
      <item>TERGUM d.o.o., OIB 29849689880</item>
    </izvorni_sadrzaj>
    <derivirana_varijabla naziv="DomainObject.Predmet.ProtuStrankaListNazivFormatedOIB_1">
      <item>TERGUM d.o.o., OIB 29849689880</item>
    </derivirana_varijabla>
  </DomainObject.Predmet.ProtuStrankaListNazivFormatedOIB>
  <DomainObject.Predmet.OstaliListFormated>
    <izvorni_sadrzaj>
      <item>ELVIN LEON DUDLEY JR punomoćnik sudionika u postupku TERGUM d.o.o.</item>
      <item>Lesley Dudley punomoćnica sudionika u postupku TERGUM d.o.o.</item>
      <item>Elvin Leon Dudley Jr</item>
      <item>Lesley Dudley</item>
    </izvorni_sadrzaj>
    <derivirana_varijabla naziv="DomainObject.Predmet.OstaliListFormated_1">
      <item>ELVIN LEON DUDLEY JR punomoćnik sudionika u postupku TERGUM d.o.o.</item>
      <item>Lesley Dudley punomoćnica sudionika u postupku TERGUM d.o.o.</item>
      <item>Elvin Leon Dudley Jr</item>
      <item>Lesley Dudley</item>
    </derivirana_varijabla>
  </DomainObject.Predmet.OstaliListFormated>
  <DomainObject.Predmet.OstaliListFormatedOIB>
    <izvorni_sadrzaj>
      <item>ELVIN LEON DUDLEY JR, OIB 26544726510 punomoćnik sudionika u postupku TERGUM d.o.o.</item>
      <item>Lesley Dudley, OIB 38440262749 punomoćnica sudionika u postupku TERGUM d.o.o.</item>
      <item>Elvin Leon Dudley Jr, OIB 26544726510</item>
      <item>Lesley Dudley, OIB 38440262749</item>
    </izvorni_sadrzaj>
    <derivirana_varijabla naziv="DomainObject.Predmet.OstaliListFormatedOIB_1">
      <item>ELVIN LEON DUDLEY JR, OIB 26544726510 punomoćnik sudionika u postupku TERGUM d.o.o.</item>
      <item>Lesley Dudley, OIB 38440262749 punomoćnica sudionika u postupku TERGUM d.o.o.</item>
      <item>Elvin Leon Dudley Jr, OIB 26544726510</item>
      <item>Lesley Dudley, OIB 38440262749</item>
    </derivirana_varijabla>
  </DomainObject.Predmet.OstaliListFormatedOIB>
  <DomainObject.Predmet.OstaliListFormatedWithAdress>
    <izvorni_sadrzaj>
      <item>ELVIN LEON DUDLEY JR, Merseyside, 56 Whitman Street, L 15/OHU, Liverpool punomoćnik sudionika u postupku TERGUM d.o.o.</item>
      <item>Lesley Dudley, Nep 0, Nep punomoćnica sudionika u postupku TERGUM d.o.o.</item>
      <item>Elvin Leon Dudley Jr, Petrova 41b, 10000 Zagreb</item>
      <item>Lesley Dudley, Petrova 41b, 10000 Zagreb</item>
    </izvorni_sadrzaj>
    <derivirana_varijabla naziv="DomainObject.Predmet.OstaliListFormatedWithAdress_1">
      <item>ELVIN LEON DUDLEY JR, Merseyside, 56 Whitman Street, L 15/OHU, Liverpool punomoćnik sudionika u postupku TERGUM d.o.o.</item>
      <item>Lesley Dudley, Nep 0, Nep punomoćnica sudionika u postupku TERGUM d.o.o.</item>
      <item>Elvin Leon Dudley Jr, Petrova 41b, 10000 Zagreb</item>
      <item>Lesley Dudley, Petrova 41b, 10000 Zagreb</item>
    </derivirana_varijabla>
  </DomainObject.Predmet.OstaliListFormatedWithAdress>
  <DomainObject.Predmet.OstaliListFormatedWithAdressOIB>
    <izvorni_sadrzaj>
      <item>ELVIN LEON DUDLEY JR, OIB 26544726510, Merseyside, 56 Whitman Street, L 15/OHU, Liverpool punomoćnik sudionika u postupku TERGUM d.o.o.</item>
      <item>Lesley Dudley, OIB 38440262749, Nep 0, Nep punomoćnica sudionika u postupku TERGUM d.o.o.</item>
      <item>Elvin Leon Dudley Jr, OIB 26544726510, Petrova 41b, 10000 Zagreb</item>
      <item>Lesley Dudley, OIB 38440262749, Petrova 41b, 10000 Zagreb</item>
    </izvorni_sadrzaj>
    <derivirana_varijabla naziv="DomainObject.Predmet.OstaliListFormatedWithAdressOIB_1">
      <item>ELVIN LEON DUDLEY JR, OIB 26544726510, Merseyside, 56 Whitman Street, L 15/OHU, Liverpool punomoćnik sudionika u postupku TERGUM d.o.o.</item>
      <item>Lesley Dudley, OIB 38440262749, Nep 0, Nep punomoćnica sudionika u postupku TERGUM d.o.o.</item>
      <item>Elvin Leon Dudley Jr, OIB 26544726510, Petrova 41b, 10000 Zagreb</item>
      <item>Lesley Dudley, OIB 38440262749, Petrova 41b, 10000 Zagreb</item>
    </derivirana_varijabla>
  </DomainObject.Predmet.OstaliListFormatedWithAdressOIB>
  <DomainObject.Predmet.OstaliListNazivFormated>
    <izvorni_sadrzaj>
      <item>ELVIN LEON DUDLEY JR</item>
      <item>Lesley Dudley</item>
      <item>Elvin Leon Dudley Jr</item>
      <item>Lesley Dudley</item>
    </izvorni_sadrzaj>
    <derivirana_varijabla naziv="DomainObject.Predmet.OstaliListNazivFormated_1">
      <item>ELVIN LEON DUDLEY JR</item>
      <item>Lesley Dudley</item>
      <item>Elvin Leon Dudley Jr</item>
      <item>Lesley Dudley</item>
    </derivirana_varijabla>
  </DomainObject.Predmet.OstaliListNazivFormated>
  <DomainObject.Predmet.OstaliListNazivFormatedOIB>
    <izvorni_sadrzaj>
      <item>ELVIN LEON DUDLEY JR, OIB 26544726510</item>
      <item>Lesley Dudley, OIB 38440262749</item>
      <item>Elvin Leon Dudley Jr, OIB 26544726510</item>
      <item>Lesley Dudley, OIB 38440262749</item>
    </izvorni_sadrzaj>
    <derivirana_varijabla naziv="DomainObject.Predmet.OstaliListNazivFormatedOIB_1">
      <item>ELVIN LEON DUDLEY JR, OIB 26544726510</item>
      <item>Lesley Dudley, OIB 38440262749</item>
      <item>Elvin Leon Dudley Jr, OIB 26544726510</item>
      <item>Lesley Dudley, OIB 38440262749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St-2416/2016-46</izvorni_sadrzaj>
    <derivirana_varijabla naziv="DomainObject.PoslovniBrojDokumenta_1">St-2416/2016-46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TERGUM d.o.o.</izvorni_sadrzaj>
    <derivirana_varijabla naziv="DomainObject.Predmet.ProtustrankaIDrugi_1">TERGUM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TERGUM d.o.o., OIB 29849689880, Petrova 41/b, 10000 Zagreb</izvorni_sadrzaj>
    <derivirana_varijabla naziv="DomainObject.Predmet.ProtustrankaIDrugiAdressOIB_1">TERGUM d.o.o., OIB 29849689880, Petrova 41/b,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St-2416/2016-35</izvorni_sadrzaj>
    <derivirana_varijabla naziv="DomainObject.Predmet.OdlukaRjesenje.Oznaka_1">St-2416/2016-35</derivirana_varijabla>
  </DomainObject.Predmet.OdlukaRjesenje.Oznaka>
  <DomainObject.Predmet.SudioniciListNaziv>
    <izvorni_sadrzaj>
      <item>FINA Regionalni centar Zagreb</item>
      <item>TERGUM d.o.o.</item>
      <item>ELVIN LEON DUDLEY JR</item>
      <item>Lesley Dudley</item>
      <item>Elvin Leon Dudley Jr</item>
      <item>Lesley Dudley</item>
      <item>Lesley Dudley</item>
    </izvorni_sadrzaj>
    <derivirana_varijabla naziv="DomainObject.Predmet.SudioniciListNaziv_1">
      <item>FINA Regionalni centar Zagreb</item>
      <item>TERGUM d.o.o.</item>
      <item>ELVIN LEON DUDLEY JR</item>
      <item>Lesley Dudley</item>
      <item>Elvin Leon Dudley Jr</item>
      <item>Lesley Dudley</item>
      <item>Lesley Dudley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izvorni_sadrzaj>
    <derivirana_varijabla naziv="DomainObject.Predmet.SudioniciListAdressOIB_1"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29849689880</item>
      <item>, OIB 26544726510</item>
      <item>, OIB 38440262749</item>
      <item>, OIB 26544726510</item>
      <item>, OIB 38440262749</item>
      <item>, OIB 38440262749</item>
    </izvorni_sadrzaj>
    <derivirana_varijabla naziv="DomainObject.Predmet.SudioniciListNazivOIB_1">
      <item>, OIB 85821130368</item>
      <item>, OIB 29849689880</item>
      <item>, OIB 26544726510</item>
      <item>, OIB 38440262749</item>
      <item>, OIB 26544726510</item>
      <item>, OIB 38440262749</item>
      <item>, OIB 38440262749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2017.</izvorni_sadrzaj>
    <derivirana_varijabla naziv="DomainObject.Predmet.DatumZadnjeOdrzaneSudskeRadnje_1">12. listopada 2017.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St-2416/2016-45</izvorni_sadrzaj>
    <derivirana_varijabla naziv="DomainObject.PredzadnjaOdlukaIzPredmeta.Oznaka_1">St-2416/2016-45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2257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2018-11-30T07:56:00Z</dcterms:created>
  <dc:creator>nmarkovic</dc:creator>
  <cp:lastModifiedBy>Katarina Drndelić</cp:lastModifiedBy>
  <cp:lastPrinted>2018-12-03T08:09:00Z</cp:lastPrinted>
  <dcterms:modified xmlns:xsi="http://www.w3.org/2001/XMLSchema-instance" xsi:type="dcterms:W3CDTF">2018-12-03T08:09:00Z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St-2416/2016-46 / Odluka - Zaključak (2416-16-2.docx)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