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3183" w14:paraId="8a33183" w:rsidRDefault="00565196" w:rsidP="00565196" w:rsidR="00565196" w:rsidRPr="00B714BD">
      <w:pPr>
        <w:jc w:val="center"/>
        <w15:collapsed w:val="false"/>
        <w:rPr>
          <w:rFonts w:hAnsi="Times New Roman" w:ascii="Times New Roman"/>
          <w:b/>
          <w:sz w:val="32"/>
          <w:szCs w:val="32"/>
        </w:rPr>
      </w:pPr>
      <w:bookmarkStart w:name="_GoBack" w:id="0"/>
      <w:bookmarkEnd w:id="0"/>
      <w:r w:rsidRPr="00B714BD">
        <w:rPr>
          <w:rFonts w:hAnsi="Times New Roman" w:ascii="Times New Roman"/>
          <w:b/>
          <w:sz w:val="32"/>
          <w:szCs w:val="32"/>
        </w:rPr>
        <w:t>PRIJEDLOG</w:t>
      </w:r>
    </w:p>
    <w:p w:rsidRDefault="00DF5974" w:rsidP="00565196" w:rsidR="00DF5974" w:rsidRPr="00B714BD">
      <w:pPr>
        <w:jc w:val="center"/>
        <w:rPr>
          <w:rFonts w:hAnsi="Times New Roman" w:ascii="Times New Roman"/>
          <w:b/>
          <w:sz w:val="28"/>
          <w:szCs w:val="28"/>
        </w:rPr>
      </w:pPr>
    </w:p>
    <w:p w:rsidRDefault="00DF5974" w:rsidP="00565196" w:rsidR="00DF5974" w:rsidRPr="00B714BD">
      <w:pPr>
        <w:jc w:val="center"/>
        <w:rPr>
          <w:rFonts w:hAnsi="Times New Roman" w:ascii="Times New Roman"/>
          <w:b/>
          <w:sz w:val="28"/>
          <w:szCs w:val="28"/>
        </w:rPr>
      </w:pPr>
    </w:p>
    <w:p w:rsidRDefault="00DF5974" w:rsidP="00565196" w:rsidR="00DF5974" w:rsidRPr="00B714BD">
      <w:pPr>
        <w:jc w:val="center"/>
        <w:rPr>
          <w:rFonts w:hAnsi="Times New Roman" w:ascii="Times New Roman"/>
          <w:b/>
          <w:sz w:val="28"/>
          <w:szCs w:val="28"/>
        </w:rPr>
      </w:pPr>
    </w:p>
    <w:p w:rsidRDefault="00DF5974" w:rsidP="00565196" w:rsidR="00DF5974" w:rsidRPr="00B714BD">
      <w:pPr>
        <w:jc w:val="center"/>
        <w:rPr>
          <w:rFonts w:hAnsi="Times New Roman" w:ascii="Times New Roman"/>
          <w:b/>
          <w:sz w:val="28"/>
          <w:szCs w:val="28"/>
        </w:rPr>
      </w:pPr>
    </w:p>
    <w:p w:rsidRDefault="00DF5974" w:rsidP="00565196" w:rsidR="00DF5974" w:rsidRPr="00B714BD">
      <w:pPr>
        <w:jc w:val="center"/>
        <w:rPr>
          <w:rFonts w:hAnsi="Times New Roman" w:ascii="Times New Roman"/>
          <w:b/>
          <w:sz w:val="28"/>
          <w:szCs w:val="28"/>
        </w:rPr>
      </w:pPr>
    </w:p>
    <w:p w:rsidRDefault="00DF5974" w:rsidP="00565196" w:rsidR="00DF5974" w:rsidRPr="00B714BD">
      <w:pPr>
        <w:jc w:val="center"/>
        <w:rPr>
          <w:rFonts w:hAnsi="Times New Roman" w:ascii="Times New Roman"/>
          <w:b/>
          <w:sz w:val="28"/>
          <w:szCs w:val="28"/>
        </w:rPr>
      </w:pPr>
    </w:p>
    <w:p w:rsidRDefault="00DF5974" w:rsidP="00565196" w:rsidR="00DF5974" w:rsidRPr="00B714BD">
      <w:pPr>
        <w:jc w:val="center"/>
        <w:rPr>
          <w:rFonts w:hAnsi="Times New Roman" w:ascii="Times New Roman"/>
          <w:b/>
          <w:sz w:val="28"/>
          <w:szCs w:val="28"/>
        </w:rPr>
      </w:pPr>
    </w:p>
    <w:p w:rsidRDefault="004A5BB8" w:rsidP="00565196" w:rsidR="00DF5974" w:rsidRPr="00B714BD">
      <w:pPr>
        <w:jc w:val="center"/>
        <w:rPr>
          <w:rFonts w:hAnsi="Times New Roman" w:ascii="Times New Roman"/>
          <w:b/>
          <w:sz w:val="36"/>
          <w:szCs w:val="36"/>
        </w:rPr>
      </w:pPr>
      <w:r w:rsidRPr="00B714BD">
        <w:rPr>
          <w:rFonts w:hAnsi="Times New Roman" w:ascii="Times New Roman"/>
          <w:b/>
          <w:sz w:val="36"/>
          <w:szCs w:val="36"/>
        </w:rPr>
        <w:t xml:space="preserve">STEČAJNI PLAN </w:t>
      </w:r>
    </w:p>
    <w:p w:rsidRDefault="004A5BB8" w:rsidP="00565196" w:rsidR="004A5BB8" w:rsidRPr="00B714BD">
      <w:pPr>
        <w:jc w:val="center"/>
        <w:rPr>
          <w:rFonts w:hAnsi="Times New Roman" w:ascii="Times New Roman"/>
          <w:b/>
          <w:sz w:val="32"/>
          <w:szCs w:val="32"/>
        </w:rPr>
      </w:pPr>
      <w:r w:rsidRPr="00B714BD">
        <w:rPr>
          <w:rFonts w:hAnsi="Times New Roman" w:ascii="Times New Roman"/>
          <w:b/>
          <w:sz w:val="32"/>
          <w:szCs w:val="32"/>
        </w:rPr>
        <w:t>za društvo VINICI –MURTER d.o.o. u stečaju</w:t>
      </w:r>
    </w:p>
    <w:p w:rsidRDefault="0036404B" w:rsidP="00565196" w:rsidR="0036404B">
      <w:pPr>
        <w:jc w:val="center"/>
        <w:rPr>
          <w:rFonts w:hAnsi="Times New Roman" w:ascii="Times New Roman"/>
          <w:b/>
          <w:sz w:val="28"/>
          <w:szCs w:val="28"/>
        </w:rPr>
      </w:pPr>
      <w:r w:rsidRPr="00B714BD">
        <w:rPr>
          <w:rFonts w:hAnsi="Times New Roman" w:ascii="Times New Roman"/>
          <w:b/>
          <w:sz w:val="28"/>
          <w:szCs w:val="28"/>
        </w:rPr>
        <w:t>Zagreb, Savska cesta 183</w:t>
      </w:r>
      <w:r w:rsidR="00DF5974" w:rsidRPr="00B714BD">
        <w:rPr>
          <w:rFonts w:hAnsi="Times New Roman" w:ascii="Times New Roman"/>
          <w:b/>
          <w:sz w:val="28"/>
          <w:szCs w:val="28"/>
        </w:rPr>
        <w:t>., OIB:06965340596</w:t>
      </w:r>
    </w:p>
    <w:p w:rsidRDefault="00A62B11" w:rsidP="00565196" w:rsidR="00A62B11">
      <w:pPr>
        <w:jc w:val="center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>***</w:t>
      </w:r>
    </w:p>
    <w:p w:rsidRDefault="00A62B11" w:rsidP="00565196" w:rsidR="00A62B11" w:rsidRPr="00A62B11">
      <w:pPr>
        <w:jc w:val="center"/>
        <w:rPr>
          <w:rFonts w:hAnsi="Times New Roman" w:ascii="Times New Roman"/>
          <w:b/>
          <w:sz w:val="32"/>
          <w:szCs w:val="32"/>
        </w:rPr>
      </w:pPr>
      <w:r w:rsidRPr="00A62B11">
        <w:rPr>
          <w:rFonts w:hAnsi="Times New Roman" w:ascii="Times New Roman"/>
          <w:b/>
          <w:sz w:val="32"/>
          <w:szCs w:val="32"/>
        </w:rPr>
        <w:t>St - 5554/2016, Trgovački sud u Zagrebu</w:t>
      </w:r>
    </w:p>
    <w:p w:rsidRDefault="004A5BB8" w:rsidP="004A5BB8" w:rsidR="004A5BB8" w:rsidRPr="00B714BD">
      <w:pPr>
        <w:rPr>
          <w:rFonts w:hAnsi="Times New Roman" w:ascii="Times New Roman"/>
          <w:sz w:val="24"/>
          <w:szCs w:val="24"/>
        </w:rPr>
      </w:pPr>
    </w:p>
    <w:p w:rsidRDefault="00DF5974" w:rsidP="004A5BB8" w:rsidR="00DF5974" w:rsidRPr="00B714BD">
      <w:pPr>
        <w:rPr>
          <w:rFonts w:hAnsi="Times New Roman" w:ascii="Times New Roman"/>
          <w:sz w:val="24"/>
          <w:szCs w:val="24"/>
        </w:rPr>
      </w:pPr>
    </w:p>
    <w:p w:rsidRDefault="00DF5974" w:rsidP="004A5BB8" w:rsidR="00DF5974" w:rsidRPr="00B714BD">
      <w:pPr>
        <w:rPr>
          <w:rFonts w:hAnsi="Times New Roman" w:ascii="Times New Roman"/>
          <w:sz w:val="24"/>
          <w:szCs w:val="24"/>
        </w:rPr>
      </w:pPr>
    </w:p>
    <w:p w:rsidRDefault="00DF5974" w:rsidP="004A5BB8" w:rsidR="00DF5974" w:rsidRPr="00B714BD">
      <w:pPr>
        <w:rPr>
          <w:rFonts w:hAnsi="Times New Roman" w:ascii="Times New Roman"/>
          <w:sz w:val="24"/>
          <w:szCs w:val="24"/>
        </w:rPr>
      </w:pPr>
    </w:p>
    <w:p w:rsidRDefault="00DF5974" w:rsidP="004A5BB8" w:rsidR="00DF5974" w:rsidRPr="00B714BD">
      <w:pPr>
        <w:rPr>
          <w:rFonts w:hAnsi="Times New Roman" w:ascii="Times New Roman"/>
          <w:sz w:val="24"/>
          <w:szCs w:val="24"/>
        </w:rPr>
      </w:pPr>
    </w:p>
    <w:p w:rsidRDefault="00DF5974" w:rsidP="004A5BB8" w:rsidR="00DF5974" w:rsidRPr="00B714BD">
      <w:pPr>
        <w:rPr>
          <w:rFonts w:hAnsi="Times New Roman" w:ascii="Times New Roman"/>
          <w:sz w:val="24"/>
          <w:szCs w:val="24"/>
        </w:rPr>
      </w:pPr>
    </w:p>
    <w:p w:rsidRDefault="00DF5974" w:rsidP="004A5BB8" w:rsidR="00DF5974" w:rsidRPr="00B714BD">
      <w:pPr>
        <w:rPr>
          <w:rFonts w:hAnsi="Times New Roman" w:ascii="Times New Roman"/>
          <w:sz w:val="24"/>
          <w:szCs w:val="24"/>
        </w:rPr>
      </w:pPr>
    </w:p>
    <w:p w:rsidRDefault="00DF5974" w:rsidP="004A5BB8" w:rsidR="00DF5974" w:rsidRPr="00B714BD">
      <w:pPr>
        <w:rPr>
          <w:rFonts w:hAnsi="Times New Roman" w:ascii="Times New Roman"/>
          <w:sz w:val="24"/>
          <w:szCs w:val="24"/>
        </w:rPr>
      </w:pPr>
    </w:p>
    <w:p w:rsidRDefault="00DF5974" w:rsidP="004A5BB8" w:rsidR="00DF5974" w:rsidRPr="00B714BD">
      <w:pPr>
        <w:rPr>
          <w:rFonts w:hAnsi="Times New Roman" w:ascii="Times New Roman"/>
          <w:sz w:val="24"/>
          <w:szCs w:val="24"/>
        </w:rPr>
      </w:pPr>
    </w:p>
    <w:p w:rsidRDefault="00DF5974" w:rsidP="004A5BB8" w:rsidR="00DF5974" w:rsidRPr="00B714BD">
      <w:pPr>
        <w:rPr>
          <w:rFonts w:hAnsi="Times New Roman" w:ascii="Times New Roman"/>
          <w:sz w:val="24"/>
          <w:szCs w:val="24"/>
        </w:rPr>
      </w:pPr>
    </w:p>
    <w:p w:rsidRDefault="00DF5974" w:rsidP="004A5BB8" w:rsidR="00DF5974" w:rsidRPr="00B714BD">
      <w:pPr>
        <w:rPr>
          <w:rFonts w:hAnsi="Times New Roman" w:ascii="Times New Roman"/>
          <w:sz w:val="24"/>
          <w:szCs w:val="24"/>
        </w:rPr>
      </w:pPr>
    </w:p>
    <w:p w:rsidRDefault="00DF5974" w:rsidP="00DF5974" w:rsidR="00DF5974" w:rsidRPr="00B714BD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DF5974" w:rsidP="00DF5974" w:rsidR="00DF5974" w:rsidRPr="00B714BD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DF5974" w:rsidP="00DF5974" w:rsidR="00DF5974" w:rsidRPr="00B714BD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F604FD" w:rsidP="00F604FD" w:rsidR="00DF5974" w:rsidRPr="00F604FD">
      <w:pPr>
        <w:pStyle w:val="Odlomakpopisa"/>
        <w:numPr>
          <w:ilvl w:val="0"/>
          <w:numId w:val="15"/>
        </w:num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ožujak </w:t>
      </w:r>
      <w:r w:rsidR="00DF5974" w:rsidRPr="00F604FD">
        <w:rPr>
          <w:rFonts w:hAnsi="Times New Roman" w:ascii="Times New Roman"/>
          <w:b/>
        </w:rPr>
        <w:t>2019.</w:t>
      </w:r>
    </w:p>
    <w:p w:rsidRDefault="00A62B11" w:rsidP="004A5BB8" w:rsidR="00A62B11">
      <w:pPr>
        <w:rPr>
          <w:rFonts w:hAnsi="Times New Roman" w:ascii="Times New Roman"/>
          <w:b/>
          <w:sz w:val="24"/>
          <w:szCs w:val="24"/>
          <w:u w:val="single"/>
        </w:rPr>
      </w:pPr>
    </w:p>
    <w:p w:rsidRDefault="004A5BB8" w:rsidP="004A5BB8" w:rsidR="004A5BB8" w:rsidRPr="00B714BD">
      <w:pPr>
        <w:rPr>
          <w:rFonts w:hAnsi="Times New Roman" w:ascii="Times New Roman"/>
          <w:b/>
          <w:sz w:val="24"/>
          <w:szCs w:val="24"/>
          <w:u w:val="single"/>
        </w:rPr>
      </w:pPr>
      <w:r w:rsidRPr="00B714BD">
        <w:rPr>
          <w:rFonts w:hAnsi="Times New Roman" w:ascii="Times New Roman"/>
          <w:b/>
          <w:sz w:val="24"/>
          <w:szCs w:val="24"/>
          <w:u w:val="single"/>
        </w:rPr>
        <w:lastRenderedPageBreak/>
        <w:t>Uvod</w:t>
      </w:r>
    </w:p>
    <w:p w:rsidRDefault="004A5BB8" w:rsidP="004A5BB8" w:rsidR="004A5BB8" w:rsidRPr="00B714BD">
      <w:pPr>
        <w:rPr>
          <w:rFonts w:hAnsi="Times New Roman" w:ascii="Times New Roman"/>
          <w:b/>
          <w:sz w:val="24"/>
          <w:szCs w:val="24"/>
        </w:rPr>
      </w:pPr>
    </w:p>
    <w:p w:rsidRDefault="004A5BB8" w:rsidP="004A5BB8" w:rsidR="00DF5974" w:rsidRPr="00B714BD">
      <w:pPr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 xml:space="preserve">Osnovni cilj ovog stečajnog plana je </w:t>
      </w:r>
      <w:r w:rsidRPr="00B714BD">
        <w:rPr>
          <w:rFonts w:hAnsi="Times New Roman" w:ascii="Times New Roman"/>
          <w:i/>
          <w:sz w:val="24"/>
          <w:szCs w:val="24"/>
        </w:rPr>
        <w:t xml:space="preserve">namirenje stečajnih vjerovnika i to u najvećoj mogućoj mjeri. </w:t>
      </w:r>
      <w:r w:rsidRPr="00B714BD">
        <w:rPr>
          <w:rFonts w:hAnsi="Times New Roman" w:ascii="Times New Roman"/>
          <w:sz w:val="24"/>
          <w:szCs w:val="24"/>
        </w:rPr>
        <w:t>Ovim stečajnim planom nitko od sudionika prema kojima on djeluje, a to</w:t>
      </w:r>
      <w:r w:rsidR="002153E2">
        <w:rPr>
          <w:rFonts w:hAnsi="Times New Roman" w:ascii="Times New Roman"/>
          <w:sz w:val="24"/>
          <w:szCs w:val="24"/>
        </w:rPr>
        <w:t xml:space="preserve"> su</w:t>
      </w:r>
      <w:r w:rsidR="00714352">
        <w:rPr>
          <w:rFonts w:hAnsi="Times New Roman" w:ascii="Times New Roman"/>
          <w:sz w:val="24"/>
          <w:szCs w:val="24"/>
        </w:rPr>
        <w:t xml:space="preserve"> </w:t>
      </w:r>
      <w:r w:rsidRPr="00B714BD">
        <w:rPr>
          <w:rFonts w:hAnsi="Times New Roman" w:ascii="Times New Roman"/>
          <w:sz w:val="24"/>
          <w:szCs w:val="24"/>
        </w:rPr>
        <w:t>stečajni vjerovni</w:t>
      </w:r>
      <w:r w:rsidR="002153E2">
        <w:rPr>
          <w:rFonts w:hAnsi="Times New Roman" w:ascii="Times New Roman"/>
          <w:sz w:val="24"/>
          <w:szCs w:val="24"/>
        </w:rPr>
        <w:t>ci II</w:t>
      </w:r>
      <w:r w:rsidR="00714352">
        <w:rPr>
          <w:rFonts w:hAnsi="Times New Roman" w:ascii="Times New Roman"/>
          <w:sz w:val="24"/>
          <w:szCs w:val="24"/>
        </w:rPr>
        <w:t xml:space="preserve">. višeg isplatnog reda </w:t>
      </w:r>
      <w:r w:rsidR="00DF5974" w:rsidRPr="00B714BD">
        <w:rPr>
          <w:rFonts w:hAnsi="Times New Roman" w:ascii="Times New Roman"/>
          <w:sz w:val="24"/>
          <w:szCs w:val="24"/>
        </w:rPr>
        <w:t>-</w:t>
      </w:r>
      <w:r w:rsidRPr="00B714BD">
        <w:rPr>
          <w:rFonts w:hAnsi="Times New Roman" w:ascii="Times New Roman"/>
          <w:sz w:val="24"/>
          <w:szCs w:val="24"/>
        </w:rPr>
        <w:t xml:space="preserve"> Republika Hrvatska</w:t>
      </w:r>
      <w:r w:rsidR="00DF5974" w:rsidRPr="00B714BD">
        <w:rPr>
          <w:rFonts w:hAnsi="Times New Roman" w:ascii="Times New Roman"/>
          <w:sz w:val="24"/>
          <w:szCs w:val="24"/>
        </w:rPr>
        <w:t xml:space="preserve">, </w:t>
      </w:r>
      <w:r w:rsidRPr="00B714BD">
        <w:rPr>
          <w:rFonts w:hAnsi="Times New Roman" w:ascii="Times New Roman"/>
          <w:sz w:val="24"/>
          <w:szCs w:val="24"/>
        </w:rPr>
        <w:t xml:space="preserve"> Ministarstvo financija</w:t>
      </w:r>
      <w:r w:rsidR="00DF5974" w:rsidRPr="00B714BD">
        <w:rPr>
          <w:rFonts w:hAnsi="Times New Roman" w:ascii="Times New Roman"/>
          <w:sz w:val="24"/>
          <w:szCs w:val="24"/>
        </w:rPr>
        <w:t xml:space="preserve"> </w:t>
      </w:r>
      <w:r w:rsidR="00714352">
        <w:rPr>
          <w:rFonts w:hAnsi="Times New Roman" w:ascii="Times New Roman"/>
          <w:sz w:val="24"/>
          <w:szCs w:val="24"/>
        </w:rPr>
        <w:t>(k</w:t>
      </w:r>
      <w:r w:rsidR="00DF5974" w:rsidRPr="00B714BD">
        <w:rPr>
          <w:rFonts w:hAnsi="Times New Roman" w:ascii="Times New Roman"/>
          <w:sz w:val="24"/>
          <w:szCs w:val="24"/>
        </w:rPr>
        <w:t>ao razlučni vjerovnik</w:t>
      </w:r>
      <w:r w:rsidR="00714352">
        <w:rPr>
          <w:rFonts w:hAnsi="Times New Roman" w:ascii="Times New Roman"/>
          <w:sz w:val="24"/>
          <w:szCs w:val="24"/>
        </w:rPr>
        <w:t xml:space="preserve">) </w:t>
      </w:r>
      <w:r w:rsidRPr="00B714BD">
        <w:rPr>
          <w:rFonts w:hAnsi="Times New Roman" w:ascii="Times New Roman"/>
          <w:sz w:val="24"/>
          <w:szCs w:val="24"/>
        </w:rPr>
        <w:t>i</w:t>
      </w:r>
      <w:r w:rsidR="00714352">
        <w:rPr>
          <w:rFonts w:hAnsi="Times New Roman" w:ascii="Times New Roman"/>
          <w:sz w:val="24"/>
          <w:szCs w:val="24"/>
        </w:rPr>
        <w:t xml:space="preserve"> </w:t>
      </w:r>
      <w:r w:rsidRPr="00B714BD">
        <w:rPr>
          <w:rFonts w:hAnsi="Times New Roman" w:ascii="Times New Roman"/>
          <w:sz w:val="24"/>
          <w:szCs w:val="24"/>
        </w:rPr>
        <w:t xml:space="preserve">članovi </w:t>
      </w:r>
      <w:r w:rsidR="002153E2">
        <w:rPr>
          <w:rFonts w:hAnsi="Times New Roman" w:ascii="Times New Roman"/>
          <w:sz w:val="24"/>
          <w:szCs w:val="24"/>
        </w:rPr>
        <w:t xml:space="preserve">(osnivači) </w:t>
      </w:r>
      <w:r w:rsidRPr="00B714BD">
        <w:rPr>
          <w:rFonts w:hAnsi="Times New Roman" w:ascii="Times New Roman"/>
          <w:sz w:val="24"/>
          <w:szCs w:val="24"/>
        </w:rPr>
        <w:t>društva</w:t>
      </w:r>
      <w:r w:rsidR="00DF5974" w:rsidRPr="00B714BD">
        <w:rPr>
          <w:rFonts w:hAnsi="Times New Roman" w:ascii="Times New Roman"/>
          <w:sz w:val="24"/>
          <w:szCs w:val="24"/>
        </w:rPr>
        <w:t xml:space="preserve"> stečajnog dužnika</w:t>
      </w:r>
      <w:r w:rsidR="00714352">
        <w:rPr>
          <w:rFonts w:hAnsi="Times New Roman" w:ascii="Times New Roman"/>
          <w:sz w:val="24"/>
          <w:szCs w:val="24"/>
        </w:rPr>
        <w:t>,</w:t>
      </w:r>
      <w:r w:rsidRPr="00B714BD">
        <w:rPr>
          <w:rFonts w:hAnsi="Times New Roman" w:ascii="Times New Roman"/>
          <w:sz w:val="24"/>
          <w:szCs w:val="24"/>
        </w:rPr>
        <w:t xml:space="preserve"> nisu stavljeni u lošiji položaj od onog u kojem bi bili da stečajnog plana nema, čime su zadovoljene osnovne pretpostavke za njegovo prihvaćanje. </w:t>
      </w:r>
    </w:p>
    <w:p w:rsidRDefault="004A5BB8" w:rsidP="004A5BB8" w:rsidR="004A5BB8" w:rsidRPr="00B714BD">
      <w:pPr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>Realizacijom provedbenog dijela stečajnog plana, Republika Hrvatska, Ministarstvo financija</w:t>
      </w:r>
      <w:r w:rsidR="00DF5974" w:rsidRPr="00B714BD">
        <w:rPr>
          <w:rFonts w:hAnsi="Times New Roman" w:ascii="Times New Roman"/>
          <w:sz w:val="24"/>
          <w:szCs w:val="24"/>
        </w:rPr>
        <w:t xml:space="preserve"> </w:t>
      </w:r>
      <w:r w:rsidR="00714352">
        <w:rPr>
          <w:rFonts w:hAnsi="Times New Roman" w:ascii="Times New Roman"/>
          <w:sz w:val="24"/>
          <w:szCs w:val="24"/>
        </w:rPr>
        <w:t xml:space="preserve">i </w:t>
      </w:r>
      <w:r w:rsidR="00DF5974" w:rsidRPr="00B714BD">
        <w:rPr>
          <w:rFonts w:hAnsi="Times New Roman" w:ascii="Times New Roman"/>
          <w:sz w:val="24"/>
          <w:szCs w:val="24"/>
        </w:rPr>
        <w:t xml:space="preserve">članovi društva stečajnog dužnika će </w:t>
      </w:r>
      <w:r w:rsidRPr="00B714BD">
        <w:rPr>
          <w:rFonts w:hAnsi="Times New Roman" w:ascii="Times New Roman"/>
          <w:sz w:val="24"/>
          <w:szCs w:val="24"/>
        </w:rPr>
        <w:t>u potpunosti namiriti svoj</w:t>
      </w:r>
      <w:r w:rsidR="00DF5974" w:rsidRPr="00B714BD">
        <w:rPr>
          <w:rFonts w:hAnsi="Times New Roman" w:ascii="Times New Roman"/>
          <w:sz w:val="24"/>
          <w:szCs w:val="24"/>
        </w:rPr>
        <w:t>a</w:t>
      </w:r>
      <w:r w:rsidRPr="00B714BD">
        <w:rPr>
          <w:rFonts w:hAnsi="Times New Roman" w:ascii="Times New Roman"/>
          <w:sz w:val="24"/>
          <w:szCs w:val="24"/>
        </w:rPr>
        <w:t xml:space="preserve"> </w:t>
      </w:r>
      <w:r w:rsidR="00DF5974" w:rsidRPr="00B714BD">
        <w:rPr>
          <w:rFonts w:hAnsi="Times New Roman" w:ascii="Times New Roman"/>
          <w:sz w:val="24"/>
          <w:szCs w:val="24"/>
        </w:rPr>
        <w:t xml:space="preserve">prijavljena i utvrđena  </w:t>
      </w:r>
      <w:r w:rsidRPr="00B714BD">
        <w:rPr>
          <w:rFonts w:hAnsi="Times New Roman" w:ascii="Times New Roman"/>
          <w:sz w:val="24"/>
          <w:szCs w:val="24"/>
        </w:rPr>
        <w:t>potraživanj</w:t>
      </w:r>
      <w:r w:rsidR="00DF5974" w:rsidRPr="00B714BD">
        <w:rPr>
          <w:rFonts w:hAnsi="Times New Roman" w:ascii="Times New Roman"/>
          <w:sz w:val="24"/>
          <w:szCs w:val="24"/>
        </w:rPr>
        <w:t>a</w:t>
      </w:r>
      <w:r w:rsidRPr="00B714BD">
        <w:rPr>
          <w:rFonts w:hAnsi="Times New Roman" w:ascii="Times New Roman"/>
          <w:sz w:val="24"/>
          <w:szCs w:val="24"/>
        </w:rPr>
        <w:t xml:space="preserve">. </w:t>
      </w:r>
    </w:p>
    <w:p w:rsidRDefault="004A5BB8" w:rsidP="004A5BB8" w:rsidR="004A5BB8" w:rsidRPr="00B714BD">
      <w:pPr>
        <w:rPr>
          <w:rFonts w:hAnsi="Times New Roman" w:ascii="Times New Roman"/>
          <w:sz w:val="24"/>
          <w:szCs w:val="24"/>
        </w:rPr>
      </w:pPr>
    </w:p>
    <w:p w:rsidRDefault="004A5BB8" w:rsidP="004A5BB8" w:rsidR="004A5BB8" w:rsidRPr="00B714BD">
      <w:pPr>
        <w:rPr>
          <w:rFonts w:hAnsi="Times New Roman" w:ascii="Times New Roman"/>
          <w:b/>
          <w:sz w:val="28"/>
          <w:szCs w:val="28"/>
        </w:rPr>
      </w:pPr>
      <w:r w:rsidRPr="00B714BD">
        <w:rPr>
          <w:rFonts w:hAnsi="Times New Roman" w:ascii="Times New Roman"/>
          <w:b/>
          <w:sz w:val="28"/>
          <w:szCs w:val="28"/>
        </w:rPr>
        <w:t>PRIPREMNA OSNOVA</w:t>
      </w:r>
    </w:p>
    <w:p w:rsidRDefault="004A5BB8" w:rsidP="004A5BB8" w:rsidR="004A5BB8" w:rsidRPr="00B714BD">
      <w:pPr>
        <w:rPr>
          <w:rFonts w:hAnsi="Times New Roman" w:ascii="Times New Roman"/>
          <w:sz w:val="24"/>
          <w:szCs w:val="24"/>
        </w:rPr>
      </w:pPr>
    </w:p>
    <w:p w:rsidRDefault="004A5BB8" w:rsidP="004A5BB8" w:rsidR="004A5BB8" w:rsidRPr="00B714BD">
      <w:pPr>
        <w:rPr>
          <w:rFonts w:hAnsi="Times New Roman" w:ascii="Times New Roman"/>
          <w:b/>
          <w:sz w:val="24"/>
          <w:szCs w:val="24"/>
        </w:rPr>
      </w:pPr>
      <w:r w:rsidRPr="00B714BD">
        <w:rPr>
          <w:rFonts w:hAnsi="Times New Roman" w:ascii="Times New Roman"/>
          <w:b/>
          <w:sz w:val="24"/>
          <w:szCs w:val="24"/>
        </w:rPr>
        <w:t>1 . Osnovni podaci o stečajnom dužniku</w:t>
      </w:r>
    </w:p>
    <w:p w:rsidRDefault="004A5BB8" w:rsidP="004A5BB8" w:rsidR="004A5BB8" w:rsidRPr="00B714BD">
      <w:pPr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>Trgovačko društvo VINICI-MURTER društvo s ograničenom odgovornošću sa sjedištem u Zagrebu</w:t>
      </w:r>
      <w:r w:rsidR="00A454B8" w:rsidRPr="00B714BD">
        <w:rPr>
          <w:rFonts w:hAnsi="Times New Roman" w:ascii="Times New Roman"/>
          <w:sz w:val="24"/>
          <w:szCs w:val="24"/>
        </w:rPr>
        <w:t>,</w:t>
      </w:r>
      <w:r w:rsidRPr="00B714BD">
        <w:rPr>
          <w:rFonts w:hAnsi="Times New Roman" w:ascii="Times New Roman"/>
          <w:sz w:val="24"/>
          <w:szCs w:val="24"/>
        </w:rPr>
        <w:t xml:space="preserve"> Savska cesta 183, OIB: 06965340596,  MBS: 080530563</w:t>
      </w:r>
      <w:r w:rsidR="00127D80" w:rsidRPr="00B714BD">
        <w:rPr>
          <w:rFonts w:hAnsi="Times New Roman" w:ascii="Times New Roman"/>
          <w:sz w:val="24"/>
          <w:szCs w:val="24"/>
        </w:rPr>
        <w:t xml:space="preserve"> (nadalje: </w:t>
      </w:r>
      <w:r w:rsidR="004904F3" w:rsidRPr="00B714BD">
        <w:rPr>
          <w:rFonts w:hAnsi="Times New Roman" w:ascii="Times New Roman"/>
          <w:sz w:val="24"/>
          <w:szCs w:val="24"/>
        </w:rPr>
        <w:t>VINICI-MURTE</w:t>
      </w:r>
      <w:r w:rsidR="00714352">
        <w:rPr>
          <w:rFonts w:hAnsi="Times New Roman" w:ascii="Times New Roman"/>
          <w:sz w:val="24"/>
          <w:szCs w:val="24"/>
        </w:rPr>
        <w:t>R</w:t>
      </w:r>
      <w:r w:rsidR="004904F3" w:rsidRPr="00B714BD">
        <w:rPr>
          <w:rFonts w:hAnsi="Times New Roman" w:ascii="Times New Roman"/>
          <w:sz w:val="24"/>
          <w:szCs w:val="24"/>
        </w:rPr>
        <w:t xml:space="preserve"> d.o.o./</w:t>
      </w:r>
      <w:r w:rsidR="00127D80" w:rsidRPr="00B714BD">
        <w:rPr>
          <w:rFonts w:hAnsi="Times New Roman" w:ascii="Times New Roman"/>
          <w:sz w:val="24"/>
          <w:szCs w:val="24"/>
        </w:rPr>
        <w:t>stečajni dužnik)</w:t>
      </w:r>
      <w:r w:rsidRPr="00B714BD">
        <w:rPr>
          <w:rFonts w:hAnsi="Times New Roman" w:ascii="Times New Roman"/>
          <w:sz w:val="24"/>
          <w:szCs w:val="24"/>
        </w:rPr>
        <w:t>, osnovano je Društvenim ugovorom o osnivanju dana 30.</w:t>
      </w:r>
      <w:r w:rsidR="00A454B8" w:rsidRPr="00B714BD">
        <w:rPr>
          <w:rFonts w:hAnsi="Times New Roman" w:ascii="Times New Roman"/>
          <w:sz w:val="24"/>
          <w:szCs w:val="24"/>
        </w:rPr>
        <w:t xml:space="preserve"> </w:t>
      </w:r>
      <w:r w:rsidRPr="00B714BD">
        <w:rPr>
          <w:rFonts w:hAnsi="Times New Roman" w:ascii="Times New Roman"/>
          <w:sz w:val="24"/>
          <w:szCs w:val="24"/>
        </w:rPr>
        <w:t xml:space="preserve">lipnja 2005.godine koji je odlukom skupštine društva </w:t>
      </w:r>
      <w:r w:rsidR="00A454B8" w:rsidRPr="00B714BD">
        <w:rPr>
          <w:rFonts w:hAnsi="Times New Roman" w:ascii="Times New Roman"/>
          <w:sz w:val="24"/>
          <w:szCs w:val="24"/>
        </w:rPr>
        <w:t xml:space="preserve">od </w:t>
      </w:r>
      <w:r w:rsidRPr="00B714BD">
        <w:rPr>
          <w:rFonts w:hAnsi="Times New Roman" w:ascii="Times New Roman"/>
          <w:sz w:val="24"/>
          <w:szCs w:val="24"/>
        </w:rPr>
        <w:t>12.</w:t>
      </w:r>
      <w:r w:rsidR="00A454B8" w:rsidRPr="00B714BD">
        <w:rPr>
          <w:rFonts w:hAnsi="Times New Roman" w:ascii="Times New Roman"/>
          <w:sz w:val="24"/>
          <w:szCs w:val="24"/>
        </w:rPr>
        <w:t xml:space="preserve"> </w:t>
      </w:r>
      <w:r w:rsidRPr="00B714BD">
        <w:rPr>
          <w:rFonts w:hAnsi="Times New Roman" w:ascii="Times New Roman"/>
          <w:sz w:val="24"/>
          <w:szCs w:val="24"/>
        </w:rPr>
        <w:t xml:space="preserve">studenog 2012. godine </w:t>
      </w:r>
      <w:r w:rsidR="00A454B8" w:rsidRPr="00B714BD">
        <w:rPr>
          <w:rFonts w:hAnsi="Times New Roman" w:ascii="Times New Roman"/>
          <w:sz w:val="24"/>
          <w:szCs w:val="24"/>
        </w:rPr>
        <w:t>izmijenjen u pogledu članstva i sjedišta te u pročišćenom tekstu proveden u sudski registar sa danom 21.12.2012.g. Te</w:t>
      </w:r>
      <w:r w:rsidRPr="00B714BD">
        <w:rPr>
          <w:rFonts w:hAnsi="Times New Roman" w:ascii="Times New Roman"/>
          <w:sz w:val="24"/>
          <w:szCs w:val="24"/>
        </w:rPr>
        <w:t>meljni kapital društva iznosi 21.000,00 kuna</w:t>
      </w:r>
      <w:r w:rsidR="00A454B8" w:rsidRPr="00B714BD">
        <w:rPr>
          <w:rFonts w:hAnsi="Times New Roman" w:ascii="Times New Roman"/>
          <w:sz w:val="24"/>
          <w:szCs w:val="24"/>
        </w:rPr>
        <w:t xml:space="preserve">, a </w:t>
      </w:r>
      <w:r w:rsidR="00127D80" w:rsidRPr="00B714BD">
        <w:rPr>
          <w:rFonts w:hAnsi="Times New Roman" w:ascii="Times New Roman"/>
          <w:sz w:val="24"/>
          <w:szCs w:val="24"/>
        </w:rPr>
        <w:t>uplaćen je u cijelosti u novcu prilikom osnivanja društva</w:t>
      </w:r>
      <w:r w:rsidRPr="00B714BD">
        <w:rPr>
          <w:rFonts w:hAnsi="Times New Roman" w:ascii="Times New Roman"/>
          <w:sz w:val="24"/>
          <w:szCs w:val="24"/>
        </w:rPr>
        <w:t xml:space="preserve">. </w:t>
      </w:r>
    </w:p>
    <w:p w:rsidRDefault="004A5BB8" w:rsidP="004A5BB8" w:rsidR="004A5BB8" w:rsidRPr="00B714BD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714BD">
        <w:rPr>
          <w:rFonts w:hAnsi="Times New Roman" w:ascii="Times New Roman"/>
          <w:sz w:val="24"/>
          <w:szCs w:val="24"/>
        </w:rPr>
        <w:t xml:space="preserve">Osnivači/članovi stečajnog dužnika su: </w:t>
      </w:r>
    </w:p>
    <w:p w:rsidRDefault="004A5BB8" w:rsidP="004A5BB8" w:rsidR="004A5BB8" w:rsidRPr="00B714BD">
      <w:pPr>
        <w:pStyle w:val="Odlomakpopisa"/>
        <w:numPr>
          <w:ilvl w:val="0"/>
          <w:numId w:val="1"/>
        </w:numPr>
        <w:jc w:val="both"/>
        <w:rPr>
          <w:rFonts w:eastAsia="Times New Roman" w:hAnsi="Times New Roman" w:ascii="Times New Roman"/>
          <w:lang w:bidi="ar-SA" w:eastAsia="hr-HR"/>
        </w:rPr>
      </w:pPr>
      <w:bookmarkStart w:name="_Hlk3384001" w:id="1"/>
      <w:r w:rsidRPr="00B714BD">
        <w:rPr>
          <w:rFonts w:eastAsia="Times New Roman" w:hAnsi="Times New Roman" w:ascii="Times New Roman"/>
          <w:lang w:bidi="ar-SA" w:eastAsia="hr-HR"/>
        </w:rPr>
        <w:t xml:space="preserve">Gábor László Velkei iz Mađarske, Budimpešta, Muskotaly 31, OIB: 34562526246,  </w:t>
      </w:r>
    </w:p>
    <w:p w:rsidRDefault="004A5BB8" w:rsidP="004A5BB8" w:rsidR="004A5BB8" w:rsidRPr="00B714BD">
      <w:pPr>
        <w:pStyle w:val="Odlomakpopisa"/>
        <w:numPr>
          <w:ilvl w:val="0"/>
          <w:numId w:val="1"/>
        </w:numPr>
        <w:jc w:val="both"/>
        <w:rPr>
          <w:rFonts w:eastAsia="Times New Roman" w:hAnsi="Times New Roman" w:ascii="Times New Roman"/>
          <w:lang w:bidi="ar-SA" w:eastAsia="hr-HR"/>
        </w:rPr>
      </w:pPr>
      <w:r w:rsidRPr="00B714BD">
        <w:rPr>
          <w:rFonts w:eastAsia="Times New Roman" w:hAnsi="Times New Roman" w:ascii="Times New Roman"/>
          <w:lang w:bidi="ar-SA" w:eastAsia="hr-HR"/>
        </w:rPr>
        <w:t xml:space="preserve"> Dr. Gábor Adam Gáldi iz Mađarske, Budimpešta, Medve 4</w:t>
      </w:r>
      <w:r w:rsidR="00127D80" w:rsidRPr="00B714BD">
        <w:rPr>
          <w:rFonts w:eastAsia="Times New Roman" w:hAnsi="Times New Roman" w:ascii="Times New Roman"/>
          <w:lang w:bidi="ar-SA" w:eastAsia="hr-HR"/>
        </w:rPr>
        <w:t>2</w:t>
      </w:r>
      <w:r w:rsidRPr="00B714BD">
        <w:rPr>
          <w:rFonts w:eastAsia="Times New Roman" w:hAnsi="Times New Roman" w:ascii="Times New Roman"/>
          <w:lang w:bidi="ar-SA" w:eastAsia="hr-HR"/>
        </w:rPr>
        <w:t xml:space="preserve">, OIB: 86688418658, </w:t>
      </w:r>
    </w:p>
    <w:p w:rsidRDefault="004A5BB8" w:rsidP="004A5BB8" w:rsidR="004A5BB8" w:rsidRPr="00B714BD">
      <w:pPr>
        <w:pStyle w:val="Odlomakpopisa"/>
        <w:numPr>
          <w:ilvl w:val="0"/>
          <w:numId w:val="1"/>
        </w:numPr>
        <w:jc w:val="both"/>
        <w:rPr>
          <w:rFonts w:eastAsia="Times New Roman" w:hAnsi="Times New Roman" w:ascii="Times New Roman"/>
          <w:lang w:bidi="ar-SA" w:eastAsia="hr-HR"/>
        </w:rPr>
      </w:pPr>
      <w:r w:rsidRPr="00B714BD">
        <w:rPr>
          <w:rFonts w:eastAsia="Times New Roman" w:hAnsi="Times New Roman" w:ascii="Times New Roman"/>
          <w:lang w:bidi="ar-SA" w:eastAsia="hr-HR"/>
        </w:rPr>
        <w:t xml:space="preserve"> Gábor József Déri iz Mađarske, 2089 Telki, Akacos 59,  OIB: 68503729689, </w:t>
      </w:r>
    </w:p>
    <w:p w:rsidRDefault="00714352" w:rsidP="004A5BB8" w:rsidR="004A5BB8" w:rsidRPr="00B714BD">
      <w:pPr>
        <w:pStyle w:val="Odlomakpopisa"/>
        <w:numPr>
          <w:ilvl w:val="0"/>
          <w:numId w:val="1"/>
        </w:numPr>
        <w:jc w:val="both"/>
        <w:rPr>
          <w:rFonts w:eastAsia="Times New Roman" w:hAnsi="Times New Roman" w:ascii="Times New Roman"/>
          <w:lang w:bidi="ar-SA" w:eastAsia="hr-HR"/>
        </w:rPr>
      </w:pPr>
      <w:r>
        <w:rPr>
          <w:rFonts w:eastAsia="Times New Roman" w:hAnsi="Times New Roman" w:ascii="Times New Roman"/>
          <w:lang w:bidi="ar-SA" w:eastAsia="hr-HR"/>
        </w:rPr>
        <w:t xml:space="preserve"> </w:t>
      </w:r>
      <w:r w:rsidR="004A5BB8" w:rsidRPr="00B714BD">
        <w:rPr>
          <w:rFonts w:eastAsia="Times New Roman" w:hAnsi="Times New Roman" w:ascii="Times New Roman"/>
          <w:lang w:bidi="ar-SA" w:eastAsia="hr-HR"/>
        </w:rPr>
        <w:t>Dr. Galne Szego Agnes iz Mađarske, Budimpešta, Ringlo ut. 46, OIB: 86340082042</w:t>
      </w:r>
    </w:p>
    <w:p w:rsidRDefault="00714352" w:rsidP="004A5BB8" w:rsidR="004A5BB8" w:rsidRPr="00B714BD">
      <w:pPr>
        <w:pStyle w:val="Odlomakpopisa"/>
        <w:numPr>
          <w:ilvl w:val="0"/>
          <w:numId w:val="1"/>
        </w:numPr>
        <w:jc w:val="both"/>
        <w:rPr>
          <w:rFonts w:eastAsia="Times New Roman" w:hAnsi="Times New Roman" w:ascii="Times New Roman"/>
          <w:lang w:bidi="ar-SA" w:eastAsia="hr-HR"/>
        </w:rPr>
      </w:pPr>
      <w:r>
        <w:rPr>
          <w:rFonts w:eastAsia="Times New Roman" w:hAnsi="Times New Roman" w:ascii="Times New Roman"/>
          <w:lang w:bidi="ar-SA" w:eastAsia="hr-HR"/>
        </w:rPr>
        <w:t xml:space="preserve"> </w:t>
      </w:r>
      <w:r w:rsidR="004A5BB8" w:rsidRPr="00B714BD">
        <w:rPr>
          <w:rFonts w:eastAsia="Times New Roman" w:hAnsi="Times New Roman" w:ascii="Times New Roman"/>
          <w:lang w:bidi="ar-SA" w:eastAsia="hr-HR"/>
        </w:rPr>
        <w:t>Dr. Gal Laszlo iz Mađarske, Budimpešta, Ringlo ut. 46, OIB: 82611436284</w:t>
      </w:r>
      <w:hyperlink r:id="rId10" w:history="true">
        <w:r w:rsidR="004A5BB8" w:rsidRPr="00B714BD">
          <w:rPr>
            <w:rFonts w:eastAsia="Times New Roman" w:hAnsi="Times New Roman" w:ascii="Times New Roman"/>
            <w:lang w:bidi="ar-SA" w:eastAsia="hr-HR"/>
          </w:rPr>
          <w:t xml:space="preserve"> </w:t>
        </w:r>
      </w:hyperlink>
      <w:r w:rsidR="004A5BB8" w:rsidRPr="00B714BD">
        <w:rPr>
          <w:rFonts w:eastAsia="Times New Roman" w:hAnsi="Times New Roman" w:ascii="Times New Roman"/>
          <w:lang w:bidi="ar-SA" w:eastAsia="hr-HR"/>
        </w:rPr>
        <w:t xml:space="preserve"> </w:t>
      </w:r>
    </w:p>
    <w:p w:rsidRDefault="00714352" w:rsidP="004A5BB8" w:rsidR="004A5BB8" w:rsidRPr="00B714BD">
      <w:pPr>
        <w:pStyle w:val="Odlomakpopisa"/>
        <w:numPr>
          <w:ilvl w:val="0"/>
          <w:numId w:val="1"/>
        </w:numPr>
        <w:jc w:val="both"/>
        <w:rPr>
          <w:rFonts w:eastAsia="Times New Roman" w:hAnsi="Times New Roman" w:ascii="Times New Roman"/>
          <w:lang w:bidi="ar-SA" w:eastAsia="hr-HR"/>
        </w:rPr>
      </w:pPr>
      <w:r>
        <w:rPr>
          <w:rFonts w:eastAsia="Times New Roman" w:hAnsi="Times New Roman" w:ascii="Times New Roman"/>
          <w:lang w:bidi="ar-SA" w:eastAsia="hr-HR"/>
        </w:rPr>
        <w:t xml:space="preserve"> </w:t>
      </w:r>
      <w:r w:rsidR="004A5BB8" w:rsidRPr="00B714BD">
        <w:rPr>
          <w:rFonts w:eastAsia="Times New Roman" w:hAnsi="Times New Roman" w:ascii="Times New Roman"/>
          <w:lang w:bidi="ar-SA" w:eastAsia="hr-HR"/>
        </w:rPr>
        <w:t>Zoltan Lading iz Mađarske, Budimpešta, Rackeve ut. 32 ,OIB: 71981074110</w:t>
      </w:r>
    </w:p>
    <w:p w:rsidRDefault="00714352" w:rsidP="004A5BB8" w:rsidR="004A5BB8" w:rsidRPr="00B714BD">
      <w:pPr>
        <w:pStyle w:val="Odlomakpopisa"/>
        <w:numPr>
          <w:ilvl w:val="0"/>
          <w:numId w:val="1"/>
        </w:numPr>
        <w:jc w:val="both"/>
        <w:rPr>
          <w:rFonts w:eastAsia="Times New Roman" w:hAnsi="Times New Roman" w:ascii="Times New Roman"/>
          <w:lang w:bidi="ar-SA" w:eastAsia="hr-HR"/>
        </w:rPr>
      </w:pPr>
      <w:r>
        <w:rPr>
          <w:rFonts w:eastAsia="Times New Roman" w:hAnsi="Times New Roman" w:ascii="Times New Roman"/>
          <w:lang w:bidi="ar-SA" w:eastAsia="hr-HR"/>
        </w:rPr>
        <w:t xml:space="preserve"> </w:t>
      </w:r>
      <w:r w:rsidR="004A5BB8" w:rsidRPr="00B714BD">
        <w:rPr>
          <w:rFonts w:eastAsia="Times New Roman" w:hAnsi="Times New Roman" w:ascii="Times New Roman"/>
          <w:lang w:bidi="ar-SA" w:eastAsia="hr-HR"/>
        </w:rPr>
        <w:t>György Nárai iz Mađarske, Budimpešta, Terez Körut 36, 4 em 3, OIB: 69341332245</w:t>
      </w:r>
    </w:p>
    <w:bookmarkEnd w:id="1"/>
    <w:p w:rsidRDefault="004A5BB8" w:rsidP="004A5BB8" w:rsidR="004A5BB8" w:rsidRPr="00B714BD">
      <w:pPr>
        <w:pStyle w:val="Odlomakpopisa"/>
        <w:jc w:val="both"/>
        <w:rPr>
          <w:rFonts w:eastAsia="Times New Roman" w:hAnsi="Times New Roman" w:ascii="Times New Roman"/>
          <w:lang w:bidi="ar-SA" w:eastAsia="hr-HR"/>
        </w:rPr>
      </w:pPr>
    </w:p>
    <w:p w:rsidRDefault="004A5BB8" w:rsidP="004A5BB8" w:rsidR="004A5BB8" w:rsidRPr="00B714BD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714BD">
        <w:rPr>
          <w:rFonts w:eastAsia="Times New Roman" w:hAnsi="Times New Roman" w:ascii="Times New Roman"/>
          <w:sz w:val="24"/>
          <w:szCs w:val="24"/>
          <w:lang w:eastAsia="hr-HR"/>
        </w:rPr>
        <w:t>Stečajni dužnik registriran je za obavljanje sljedećih djelatnosti:</w:t>
      </w:r>
    </w:p>
    <w:p w:rsidRDefault="004A5BB8" w:rsidP="004A5BB8" w:rsidR="004A5BB8" w:rsidRPr="00B714BD">
      <w:pPr>
        <w:pStyle w:val="Odlomakpopisa"/>
        <w:jc w:val="both"/>
        <w:rPr>
          <w:rFonts w:eastAsia="Times New Roman" w:hAnsi="Times New Roman" w:ascii="Times New Roman"/>
          <w:lang w:bidi="ar-SA" w:eastAsia="hr-HR"/>
        </w:rPr>
      </w:pPr>
      <w:r w:rsidRPr="00B714BD">
        <w:rPr>
          <w:rFonts w:eastAsia="Times New Roman" w:hAnsi="Times New Roman" w:ascii="Times New Roman"/>
          <w:lang w:bidi="ar-SA" w:eastAsia="hr-HR"/>
        </w:rPr>
        <w:t>- poslovanje nekretninama,</w:t>
      </w:r>
    </w:p>
    <w:p w:rsidRDefault="004A5BB8" w:rsidP="004A5BB8" w:rsidR="004904F3" w:rsidRPr="00B714BD">
      <w:pPr>
        <w:pStyle w:val="Odlomakpopisa"/>
        <w:jc w:val="both"/>
        <w:rPr>
          <w:rFonts w:eastAsia="Times New Roman" w:hAnsi="Times New Roman" w:ascii="Times New Roman"/>
          <w:lang w:bidi="ar-SA" w:eastAsia="hr-HR"/>
        </w:rPr>
      </w:pPr>
      <w:r w:rsidRPr="00B714BD">
        <w:rPr>
          <w:rFonts w:eastAsia="Times New Roman" w:hAnsi="Times New Roman" w:ascii="Times New Roman"/>
          <w:lang w:bidi="ar-SA" w:eastAsia="hr-HR"/>
        </w:rPr>
        <w:t xml:space="preserve">- iznajmljivanje strojeva i oprema, bez rukovatelja i predmeta za osobnu uporabu i </w:t>
      </w:r>
    </w:p>
    <w:p w:rsidRDefault="004904F3" w:rsidP="004A5BB8" w:rsidR="004A5BB8" w:rsidRPr="00B714BD">
      <w:pPr>
        <w:pStyle w:val="Odlomakpopisa"/>
        <w:jc w:val="both"/>
        <w:rPr>
          <w:rFonts w:eastAsia="Times New Roman" w:hAnsi="Times New Roman" w:ascii="Times New Roman"/>
          <w:lang w:bidi="ar-SA" w:eastAsia="hr-HR"/>
        </w:rPr>
      </w:pPr>
      <w:r w:rsidRPr="00B714BD">
        <w:rPr>
          <w:rFonts w:eastAsia="Times New Roman" w:hAnsi="Times New Roman" w:ascii="Times New Roman"/>
          <w:lang w:bidi="ar-SA" w:eastAsia="hr-HR"/>
        </w:rPr>
        <w:t xml:space="preserve">  </w:t>
      </w:r>
      <w:r w:rsidR="004A5BB8" w:rsidRPr="00B714BD">
        <w:rPr>
          <w:rFonts w:eastAsia="Times New Roman" w:hAnsi="Times New Roman" w:ascii="Times New Roman"/>
          <w:lang w:bidi="ar-SA" w:eastAsia="hr-HR"/>
        </w:rPr>
        <w:t>kućanstvo,</w:t>
      </w:r>
    </w:p>
    <w:p w:rsidRDefault="004A5BB8" w:rsidP="004A5BB8" w:rsidR="004A5BB8" w:rsidRPr="00B714BD">
      <w:pPr>
        <w:pStyle w:val="Odlomakpopisa"/>
        <w:jc w:val="both"/>
        <w:rPr>
          <w:rFonts w:eastAsia="Times New Roman" w:hAnsi="Times New Roman" w:ascii="Times New Roman"/>
          <w:lang w:bidi="ar-SA" w:eastAsia="hr-HR"/>
        </w:rPr>
      </w:pPr>
      <w:r w:rsidRPr="00B714BD">
        <w:rPr>
          <w:rFonts w:eastAsia="Times New Roman" w:hAnsi="Times New Roman" w:ascii="Times New Roman"/>
          <w:lang w:bidi="ar-SA" w:eastAsia="hr-HR"/>
        </w:rPr>
        <w:t>- istraživanja tržišta i ispitivanje javnog mnijenja,</w:t>
      </w:r>
    </w:p>
    <w:p w:rsidRDefault="004A5BB8" w:rsidP="004A5BB8" w:rsidR="004A5BB8" w:rsidRPr="00B714BD">
      <w:pPr>
        <w:pStyle w:val="Odlomakpopisa"/>
        <w:jc w:val="both"/>
        <w:rPr>
          <w:rFonts w:eastAsia="Times New Roman" w:hAnsi="Times New Roman" w:ascii="Times New Roman"/>
          <w:lang w:bidi="ar-SA" w:eastAsia="hr-HR"/>
        </w:rPr>
      </w:pPr>
      <w:r w:rsidRPr="00B714BD">
        <w:rPr>
          <w:rFonts w:eastAsia="Times New Roman" w:hAnsi="Times New Roman" w:ascii="Times New Roman"/>
          <w:lang w:bidi="ar-SA" w:eastAsia="hr-HR"/>
        </w:rPr>
        <w:t>- savjetovanje u vezi s poslovanjem i upravljanjem ,</w:t>
      </w:r>
    </w:p>
    <w:p w:rsidRDefault="004A5BB8" w:rsidP="004A5BB8" w:rsidR="004A5BB8" w:rsidRPr="00B714BD">
      <w:pPr>
        <w:pStyle w:val="Odlomakpopisa"/>
        <w:jc w:val="both"/>
        <w:rPr>
          <w:rFonts w:eastAsia="Times New Roman" w:hAnsi="Times New Roman" w:ascii="Times New Roman"/>
          <w:lang w:bidi="ar-SA" w:eastAsia="hr-HR"/>
        </w:rPr>
      </w:pPr>
      <w:r w:rsidRPr="00B714BD">
        <w:rPr>
          <w:rFonts w:eastAsia="Times New Roman" w:hAnsi="Times New Roman" w:ascii="Times New Roman"/>
          <w:lang w:bidi="ar-SA" w:eastAsia="hr-HR"/>
        </w:rPr>
        <w:t>- upravljanje holding-društvima,</w:t>
      </w:r>
    </w:p>
    <w:p w:rsidRDefault="004A5BB8" w:rsidP="004A5BB8" w:rsidR="004A5BB8" w:rsidRPr="00B714BD">
      <w:pPr>
        <w:pStyle w:val="Odlomakpopisa"/>
        <w:jc w:val="both"/>
        <w:rPr>
          <w:rFonts w:eastAsia="Times New Roman" w:hAnsi="Times New Roman" w:ascii="Times New Roman"/>
          <w:lang w:bidi="ar-SA" w:eastAsia="hr-HR"/>
        </w:rPr>
      </w:pPr>
      <w:r w:rsidRPr="00B714BD">
        <w:rPr>
          <w:rFonts w:eastAsia="Times New Roman" w:hAnsi="Times New Roman" w:ascii="Times New Roman"/>
          <w:lang w:bidi="ar-SA" w:eastAsia="hr-HR"/>
        </w:rPr>
        <w:t>- promidžba ( reklama i propaganda)</w:t>
      </w:r>
    </w:p>
    <w:p w:rsidRDefault="004A5BB8" w:rsidP="004A5BB8" w:rsidR="004A5BB8" w:rsidRPr="00B714BD">
      <w:pPr>
        <w:pStyle w:val="Odlomakpopisa"/>
        <w:jc w:val="both"/>
        <w:rPr>
          <w:rFonts w:eastAsia="Times New Roman" w:hAnsi="Times New Roman" w:ascii="Times New Roman"/>
          <w:lang w:bidi="ar-SA" w:eastAsia="hr-HR"/>
        </w:rPr>
      </w:pPr>
      <w:r w:rsidRPr="00B714BD">
        <w:rPr>
          <w:rFonts w:eastAsia="Times New Roman" w:hAnsi="Times New Roman" w:ascii="Times New Roman"/>
          <w:lang w:bidi="ar-SA" w:eastAsia="hr-HR"/>
        </w:rPr>
        <w:t>- kupnja i prodaja robe,</w:t>
      </w:r>
    </w:p>
    <w:p w:rsidRDefault="004A5BB8" w:rsidP="004A5BB8" w:rsidR="004A5BB8" w:rsidRPr="00B714BD">
      <w:pPr>
        <w:pStyle w:val="Odlomakpopisa"/>
        <w:jc w:val="both"/>
        <w:rPr>
          <w:rFonts w:eastAsia="Times New Roman" w:hAnsi="Times New Roman" w:ascii="Times New Roman"/>
          <w:lang w:bidi="ar-SA" w:eastAsia="hr-HR"/>
        </w:rPr>
      </w:pPr>
      <w:r w:rsidRPr="00B714BD">
        <w:rPr>
          <w:rFonts w:eastAsia="Times New Roman" w:hAnsi="Times New Roman" w:ascii="Times New Roman"/>
          <w:lang w:bidi="ar-SA" w:eastAsia="hr-HR"/>
        </w:rPr>
        <w:t>- obavljanje trgovačkog poslovanja i posredovanja na domaćem i stranom tržištu,</w:t>
      </w:r>
    </w:p>
    <w:p w:rsidRDefault="004A5BB8" w:rsidP="004A5BB8" w:rsidR="004A5BB8" w:rsidRPr="00B714BD">
      <w:pPr>
        <w:pStyle w:val="Odlomakpopisa"/>
        <w:jc w:val="both"/>
        <w:rPr>
          <w:rFonts w:eastAsia="Times New Roman" w:hAnsi="Times New Roman" w:ascii="Times New Roman"/>
          <w:lang w:bidi="ar-SA" w:eastAsia="hr-HR"/>
        </w:rPr>
      </w:pPr>
      <w:r w:rsidRPr="00B714BD">
        <w:rPr>
          <w:rFonts w:eastAsia="Times New Roman" w:hAnsi="Times New Roman" w:ascii="Times New Roman"/>
          <w:lang w:bidi="ar-SA" w:eastAsia="hr-HR"/>
        </w:rPr>
        <w:t>- zastupanje stranih tvrtki,</w:t>
      </w:r>
    </w:p>
    <w:p w:rsidRDefault="004A5BB8" w:rsidP="004A5BB8" w:rsidR="004A5BB8" w:rsidRPr="00B714BD">
      <w:pPr>
        <w:pStyle w:val="Odlomakpopisa"/>
        <w:jc w:val="both"/>
        <w:rPr>
          <w:rFonts w:eastAsia="Times New Roman" w:hAnsi="Times New Roman" w:ascii="Times New Roman"/>
          <w:lang w:bidi="ar-SA" w:eastAsia="hr-HR"/>
        </w:rPr>
      </w:pPr>
      <w:r w:rsidRPr="00B714BD">
        <w:rPr>
          <w:rFonts w:eastAsia="Times New Roman" w:hAnsi="Times New Roman" w:ascii="Times New Roman"/>
          <w:lang w:bidi="ar-SA" w:eastAsia="hr-HR"/>
        </w:rPr>
        <w:lastRenderedPageBreak/>
        <w:t>- građenje, projektiranje i nadzor nad građenjem,</w:t>
      </w:r>
    </w:p>
    <w:p w:rsidRDefault="004A5BB8" w:rsidP="004A5BB8" w:rsidR="004A5BB8" w:rsidRPr="00B714BD">
      <w:pPr>
        <w:pStyle w:val="Odlomakpopisa"/>
        <w:ind w:hanging="131" w:left="851"/>
        <w:jc w:val="both"/>
        <w:rPr>
          <w:rFonts w:eastAsia="Times New Roman" w:hAnsi="Times New Roman" w:ascii="Times New Roman"/>
          <w:lang w:bidi="ar-SA" w:eastAsia="hr-HR"/>
        </w:rPr>
      </w:pPr>
      <w:r w:rsidRPr="00B714BD">
        <w:rPr>
          <w:rFonts w:eastAsia="Times New Roman" w:hAnsi="Times New Roman" w:ascii="Times New Roman"/>
          <w:lang w:bidi="ar-SA" w:eastAsia="hr-HR"/>
        </w:rPr>
        <w:t>- pripremanje hrane i pružanje usluga prehrane, pripremanje i usluživanje pićem i napicima,   pripremanje hrane za potrošnju na drugom mjestu i catering i pružanje usluga smještaja,</w:t>
      </w:r>
    </w:p>
    <w:p w:rsidRDefault="004A5BB8" w:rsidP="004A5BB8" w:rsidR="004A5BB8" w:rsidRPr="00B714BD">
      <w:pPr>
        <w:pStyle w:val="Odlomakpopisa"/>
        <w:ind w:hanging="131" w:left="851"/>
        <w:jc w:val="both"/>
        <w:rPr>
          <w:rFonts w:eastAsia="Times New Roman" w:hAnsi="Times New Roman" w:ascii="Times New Roman"/>
          <w:lang w:bidi="ar-SA" w:eastAsia="hr-HR"/>
        </w:rPr>
      </w:pPr>
      <w:r w:rsidRPr="00B714BD">
        <w:rPr>
          <w:rFonts w:eastAsia="Times New Roman" w:hAnsi="Times New Roman" w:ascii="Times New Roman"/>
          <w:lang w:bidi="ar-SA" w:eastAsia="hr-HR"/>
        </w:rPr>
        <w:t>- izvođenje investicijskih radova u inozemstvu i ustupanje investicijskih radova stranoj osobi u Republici Hrvatskoj,</w:t>
      </w:r>
    </w:p>
    <w:p w:rsidRDefault="004A5BB8" w:rsidP="004A5BB8" w:rsidR="004A5BB8" w:rsidRPr="00B714BD">
      <w:pPr>
        <w:pStyle w:val="Odlomakpopisa"/>
        <w:ind w:hanging="131" w:left="851"/>
        <w:jc w:val="both"/>
        <w:rPr>
          <w:rFonts w:eastAsia="Times New Roman" w:hAnsi="Times New Roman" w:ascii="Times New Roman"/>
          <w:lang w:bidi="ar-SA" w:eastAsia="hr-HR"/>
        </w:rPr>
      </w:pPr>
      <w:r w:rsidRPr="00B714BD">
        <w:rPr>
          <w:rFonts w:eastAsia="Times New Roman" w:hAnsi="Times New Roman" w:ascii="Times New Roman"/>
          <w:lang w:bidi="ar-SA" w:eastAsia="hr-HR"/>
        </w:rPr>
        <w:t>- servisiranje, čuvanje i održavanje čamaca, brodova i svih drugih plovila na suhom vezu te pružanje usluga mokrog veza i snabdijevanja svih vrsta plovila,</w:t>
      </w:r>
    </w:p>
    <w:p w:rsidRDefault="004A5BB8" w:rsidP="004A5BB8" w:rsidR="004A5BB8" w:rsidRPr="00B714BD">
      <w:pPr>
        <w:pStyle w:val="Odlomakpopisa"/>
        <w:ind w:hanging="131" w:left="851"/>
        <w:jc w:val="both"/>
        <w:rPr>
          <w:rFonts w:eastAsia="Times New Roman" w:hAnsi="Times New Roman" w:ascii="Times New Roman"/>
          <w:lang w:bidi="ar-SA" w:eastAsia="hr-HR"/>
        </w:rPr>
      </w:pPr>
      <w:r w:rsidRPr="00B714BD">
        <w:rPr>
          <w:rFonts w:eastAsia="Times New Roman" w:hAnsi="Times New Roman" w:ascii="Times New Roman"/>
          <w:lang w:bidi="ar-SA" w:eastAsia="hr-HR"/>
        </w:rPr>
        <w:t>-</w:t>
      </w:r>
      <w:r w:rsidR="004904F3" w:rsidRPr="00B714BD">
        <w:rPr>
          <w:rFonts w:eastAsia="Times New Roman" w:hAnsi="Times New Roman" w:ascii="Times New Roman"/>
          <w:lang w:bidi="ar-SA" w:eastAsia="hr-HR"/>
        </w:rPr>
        <w:t xml:space="preserve"> </w:t>
      </w:r>
      <w:r w:rsidRPr="00B714BD">
        <w:rPr>
          <w:rFonts w:eastAsia="Times New Roman" w:hAnsi="Times New Roman" w:ascii="Times New Roman"/>
          <w:lang w:bidi="ar-SA" w:eastAsia="hr-HR"/>
        </w:rPr>
        <w:t xml:space="preserve">organiziranje i provođenja poduka i tečajeva iz ronjenja, organiziranje i vođenje </w:t>
      </w:r>
      <w:r w:rsidR="004904F3" w:rsidRPr="00B714BD">
        <w:rPr>
          <w:rFonts w:eastAsia="Times New Roman" w:hAnsi="Times New Roman" w:ascii="Times New Roman"/>
          <w:lang w:bidi="ar-SA" w:eastAsia="hr-HR"/>
        </w:rPr>
        <w:t xml:space="preserve">  </w:t>
      </w:r>
      <w:r w:rsidRPr="00B714BD">
        <w:rPr>
          <w:rFonts w:eastAsia="Times New Roman" w:hAnsi="Times New Roman" w:ascii="Times New Roman"/>
          <w:lang w:bidi="ar-SA" w:eastAsia="hr-HR"/>
        </w:rPr>
        <w:t>ronilačkih centara te iznajmljivanje ronilačke opreme i punjenje ronilačkih boca kao i pružanje usluge vođenja ronjenja</w:t>
      </w:r>
      <w:r w:rsidR="004904F3" w:rsidRPr="00B714BD">
        <w:rPr>
          <w:rFonts w:eastAsia="Times New Roman" w:hAnsi="Times New Roman" w:ascii="Times New Roman"/>
          <w:lang w:bidi="ar-SA" w:eastAsia="hr-HR"/>
        </w:rPr>
        <w:t xml:space="preserve"> i</w:t>
      </w:r>
      <w:r w:rsidRPr="00B714BD">
        <w:rPr>
          <w:rFonts w:eastAsia="Times New Roman" w:hAnsi="Times New Roman" w:ascii="Times New Roman"/>
          <w:lang w:bidi="ar-SA" w:eastAsia="hr-HR"/>
        </w:rPr>
        <w:t xml:space="preserve"> </w:t>
      </w:r>
    </w:p>
    <w:p w:rsidRDefault="004A5BB8" w:rsidP="004A5BB8" w:rsidR="004A5BB8" w:rsidRPr="00B714BD">
      <w:pPr>
        <w:pStyle w:val="Odlomakpopisa"/>
        <w:jc w:val="both"/>
        <w:rPr>
          <w:rFonts w:eastAsia="Times New Roman" w:hAnsi="Times New Roman" w:ascii="Times New Roman"/>
          <w:lang w:bidi="ar-SA" w:eastAsia="hr-HR"/>
        </w:rPr>
      </w:pPr>
      <w:r w:rsidRPr="00B714BD">
        <w:rPr>
          <w:rFonts w:eastAsia="Times New Roman" w:hAnsi="Times New Roman" w:ascii="Times New Roman"/>
          <w:lang w:bidi="ar-SA" w:eastAsia="hr-HR"/>
        </w:rPr>
        <w:t>-</w:t>
      </w:r>
      <w:r w:rsidR="004904F3" w:rsidRPr="00B714BD">
        <w:rPr>
          <w:rFonts w:eastAsia="Times New Roman" w:hAnsi="Times New Roman" w:ascii="Times New Roman"/>
          <w:lang w:bidi="ar-SA" w:eastAsia="hr-HR"/>
        </w:rPr>
        <w:t xml:space="preserve"> </w:t>
      </w:r>
      <w:r w:rsidRPr="00B714BD">
        <w:rPr>
          <w:rFonts w:eastAsia="Times New Roman" w:hAnsi="Times New Roman" w:ascii="Times New Roman"/>
          <w:lang w:bidi="ar-SA" w:eastAsia="hr-HR"/>
        </w:rPr>
        <w:t>pružanje usluga skipera i svih drugih usluga u nautičkom turizmu</w:t>
      </w:r>
    </w:p>
    <w:p w:rsidRDefault="004A5BB8" w:rsidP="004A5BB8" w:rsidR="004A5BB8" w:rsidRPr="00B714BD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27D80" w:rsidP="004A5BB8" w:rsidR="004A5BB8" w:rsidRPr="00B714BD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714BD">
        <w:rPr>
          <w:rFonts w:eastAsia="Times New Roman" w:hAnsi="Times New Roman" w:ascii="Times New Roman"/>
          <w:sz w:val="24"/>
          <w:szCs w:val="24"/>
          <w:lang w:eastAsia="hr-HR"/>
        </w:rPr>
        <w:t xml:space="preserve">Na dan otvaranja stečajnog postupka, 20. listopada 2016.g., stečajni dužnik </w:t>
      </w:r>
      <w:r w:rsidR="004A5BB8" w:rsidRPr="00B714BD">
        <w:rPr>
          <w:rFonts w:eastAsia="Times New Roman" w:hAnsi="Times New Roman" w:ascii="Times New Roman"/>
          <w:sz w:val="24"/>
          <w:szCs w:val="24"/>
          <w:lang w:eastAsia="hr-HR"/>
        </w:rPr>
        <w:t>nije imao ustrojen nadzorni odbor, a članovi uprave, s ovlaštenjima na samostalno i pojedinačno zastupanje</w:t>
      </w:r>
      <w:r w:rsidRPr="00B714B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4A5BB8" w:rsidRPr="00B714BD">
        <w:rPr>
          <w:rFonts w:eastAsia="Times New Roman" w:hAnsi="Times New Roman" w:ascii="Times New Roman"/>
          <w:sz w:val="24"/>
          <w:szCs w:val="24"/>
          <w:lang w:eastAsia="hr-HR"/>
        </w:rPr>
        <w:t xml:space="preserve"> bili su: Gábor László Velkei, Dr. Gábor Adam Gáldi</w:t>
      </w:r>
      <w:r w:rsidRPr="00B714BD">
        <w:rPr>
          <w:rFonts w:eastAsia="Times New Roman" w:hAnsi="Times New Roman" w:ascii="Times New Roman"/>
          <w:sz w:val="24"/>
          <w:szCs w:val="24"/>
          <w:lang w:eastAsia="hr-HR"/>
        </w:rPr>
        <w:t xml:space="preserve"> i</w:t>
      </w:r>
      <w:r w:rsidR="004A5BB8" w:rsidRPr="00B714BD">
        <w:rPr>
          <w:rFonts w:eastAsia="Times New Roman" w:hAnsi="Times New Roman" w:ascii="Times New Roman"/>
          <w:sz w:val="24"/>
          <w:szCs w:val="24"/>
          <w:lang w:eastAsia="hr-HR"/>
        </w:rPr>
        <w:t xml:space="preserve"> Gábor József Déri</w:t>
      </w:r>
      <w:r w:rsidRPr="00B714B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4A5BB8" w:rsidRPr="00B714BD">
        <w:rPr>
          <w:rFonts w:eastAsia="Times New Roman" w:hAnsi="Times New Roman" w:ascii="Times New Roman"/>
          <w:sz w:val="24"/>
          <w:szCs w:val="24"/>
          <w:lang w:eastAsia="hr-HR"/>
        </w:rPr>
        <w:t xml:space="preserve"> dok je jedini prokurist društva bio Szabó Árpád.</w:t>
      </w:r>
    </w:p>
    <w:p w:rsidRDefault="004A5BB8" w:rsidP="004A5BB8" w:rsidR="004A5BB8" w:rsidRPr="00B714BD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714BD">
        <w:rPr>
          <w:rFonts w:eastAsia="Times New Roman" w:hAnsi="Times New Roman" w:ascii="Times New Roman"/>
          <w:sz w:val="24"/>
          <w:szCs w:val="24"/>
          <w:lang w:eastAsia="hr-HR"/>
        </w:rPr>
        <w:t>S danom otvaranja stečajnog postupka sva prava članova uprave</w:t>
      </w:r>
      <w:r w:rsidR="00127D80" w:rsidRPr="00B714BD">
        <w:rPr>
          <w:rFonts w:eastAsia="Times New Roman" w:hAnsi="Times New Roman" w:ascii="Times New Roman"/>
          <w:sz w:val="24"/>
          <w:szCs w:val="24"/>
          <w:lang w:eastAsia="hr-HR"/>
        </w:rPr>
        <w:t xml:space="preserve"> i </w:t>
      </w:r>
      <w:r w:rsidR="004904F3" w:rsidRPr="00B714BD">
        <w:rPr>
          <w:rFonts w:eastAsia="Times New Roman" w:hAnsi="Times New Roman" w:ascii="Times New Roman"/>
          <w:sz w:val="24"/>
          <w:szCs w:val="24"/>
          <w:lang w:eastAsia="hr-HR"/>
        </w:rPr>
        <w:t xml:space="preserve">upravljačka </w:t>
      </w:r>
      <w:r w:rsidR="00127D80" w:rsidRPr="00B714BD">
        <w:rPr>
          <w:rFonts w:eastAsia="Times New Roman" w:hAnsi="Times New Roman" w:ascii="Times New Roman"/>
          <w:sz w:val="24"/>
          <w:szCs w:val="24"/>
          <w:lang w:eastAsia="hr-HR"/>
        </w:rPr>
        <w:t>član</w:t>
      </w:r>
      <w:r w:rsidR="004904F3" w:rsidRPr="00B714BD">
        <w:rPr>
          <w:rFonts w:eastAsia="Times New Roman" w:hAnsi="Times New Roman" w:ascii="Times New Roman"/>
          <w:sz w:val="24"/>
          <w:szCs w:val="24"/>
          <w:lang w:eastAsia="hr-HR"/>
        </w:rPr>
        <w:t xml:space="preserve">ska prava u funkciji Skupštine prestala su </w:t>
      </w:r>
      <w:r w:rsidRPr="00B714BD">
        <w:rPr>
          <w:rFonts w:eastAsia="Times New Roman" w:hAnsi="Times New Roman" w:ascii="Times New Roman"/>
          <w:sz w:val="24"/>
          <w:szCs w:val="24"/>
          <w:lang w:eastAsia="hr-HR"/>
        </w:rPr>
        <w:t xml:space="preserve">i </w:t>
      </w:r>
      <w:r w:rsidR="004904F3" w:rsidRPr="00B714BD">
        <w:rPr>
          <w:rFonts w:eastAsia="Times New Roman" w:hAnsi="Times New Roman" w:ascii="Times New Roman"/>
          <w:sz w:val="24"/>
          <w:szCs w:val="24"/>
          <w:lang w:eastAsia="hr-HR"/>
        </w:rPr>
        <w:t xml:space="preserve">ex lege prenesena </w:t>
      </w:r>
      <w:r w:rsidRPr="00B714BD">
        <w:rPr>
          <w:rFonts w:eastAsia="Times New Roman" w:hAnsi="Times New Roman" w:ascii="Times New Roman"/>
          <w:sz w:val="24"/>
          <w:szCs w:val="24"/>
          <w:lang w:eastAsia="hr-HR"/>
        </w:rPr>
        <w:t>na stečajnog upravitelja.</w:t>
      </w:r>
    </w:p>
    <w:p w:rsidRDefault="004A5BB8" w:rsidP="004A5BB8" w:rsidR="004A5BB8" w:rsidRPr="00B714BD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5BB8" w:rsidP="004A5BB8" w:rsidR="004A5BB8" w:rsidRPr="00B714BD">
      <w:pPr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714BD">
        <w:rPr>
          <w:rFonts w:eastAsia="Times New Roman" w:hAnsi="Times New Roman" w:ascii="Times New Roman"/>
          <w:b/>
          <w:sz w:val="24"/>
          <w:szCs w:val="24"/>
          <w:lang w:eastAsia="hr-HR"/>
        </w:rPr>
        <w:t>2.  Uzroci gospodarskog položaja stečajnog dužnika</w:t>
      </w: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  <w:r w:rsidRPr="00B714BD">
        <w:rPr>
          <w:rFonts w:hAnsi="Times New Roman" w:ascii="Times New Roman"/>
          <w:szCs w:val="24"/>
        </w:rPr>
        <w:t xml:space="preserve">Društvo </w:t>
      </w:r>
      <w:r w:rsidRPr="00B714BD">
        <w:rPr>
          <w:rFonts w:hAnsi="Times New Roman" w:ascii="Times New Roman"/>
          <w:b/>
          <w:szCs w:val="24"/>
        </w:rPr>
        <w:t>VINICI-MURTER d.o.o.</w:t>
      </w:r>
      <w:r w:rsidRPr="00B714BD">
        <w:rPr>
          <w:rFonts w:hAnsi="Times New Roman" w:ascii="Times New Roman"/>
          <w:szCs w:val="24"/>
        </w:rPr>
        <w:t xml:space="preserve"> osnovano je s isključivim ciljem obavljanja djelatnosti vezanih za izgradnju stambenog objekta s apartmanima i parkiralištem </w:t>
      </w:r>
      <w:r w:rsidR="004904F3" w:rsidRPr="00B714BD">
        <w:rPr>
          <w:rFonts w:hAnsi="Times New Roman" w:ascii="Times New Roman"/>
          <w:szCs w:val="24"/>
        </w:rPr>
        <w:t xml:space="preserve">na otoku Murteru, u gradu </w:t>
      </w:r>
      <w:r w:rsidRPr="00B714BD">
        <w:rPr>
          <w:rFonts w:hAnsi="Times New Roman" w:ascii="Times New Roman"/>
          <w:szCs w:val="24"/>
        </w:rPr>
        <w:t>Murteru</w:t>
      </w:r>
      <w:r w:rsidR="0099087D" w:rsidRPr="00B714BD">
        <w:rPr>
          <w:rFonts w:hAnsi="Times New Roman" w:ascii="Times New Roman"/>
          <w:szCs w:val="24"/>
        </w:rPr>
        <w:t xml:space="preserve">, a u krajnju svrhu korištenja apartmana od strane samih članova društva </w:t>
      </w:r>
      <w:r w:rsidRPr="00B714BD">
        <w:rPr>
          <w:rFonts w:hAnsi="Times New Roman" w:ascii="Times New Roman"/>
          <w:szCs w:val="24"/>
        </w:rPr>
        <w:t>za svoje osobne potrebe</w:t>
      </w:r>
      <w:r w:rsidR="0099087D" w:rsidRPr="00B714BD">
        <w:rPr>
          <w:rFonts w:hAnsi="Times New Roman" w:ascii="Times New Roman"/>
          <w:szCs w:val="24"/>
        </w:rPr>
        <w:t xml:space="preserve"> te u skladu sa time uz mogućnost naknadnog otkupa istih</w:t>
      </w:r>
      <w:r w:rsidRPr="00B714BD">
        <w:rPr>
          <w:rFonts w:hAnsi="Times New Roman" w:ascii="Times New Roman"/>
          <w:szCs w:val="24"/>
        </w:rPr>
        <w:t xml:space="preserve">. </w:t>
      </w: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  <w:r w:rsidRPr="00B714BD">
        <w:rPr>
          <w:rFonts w:hAnsi="Times New Roman" w:ascii="Times New Roman"/>
          <w:szCs w:val="24"/>
        </w:rPr>
        <w:t xml:space="preserve">Kako je namjera osnivanja društva bila isključivo usmjerena na izgradnju stambenog objekta s apartmanima, društvo nije ulazilo ni u kakve poslovne odnose s drugim poslovnim subjektima, pa u tom smislu društvo nije ni imalo zaposlenih radnika. </w:t>
      </w: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  <w:r w:rsidRPr="00B714BD">
        <w:rPr>
          <w:rFonts w:hAnsi="Times New Roman" w:ascii="Times New Roman"/>
          <w:szCs w:val="24"/>
        </w:rPr>
        <w:t>Gradnj</w:t>
      </w:r>
      <w:r w:rsidR="0099087D" w:rsidRPr="00B714BD">
        <w:rPr>
          <w:rFonts w:hAnsi="Times New Roman" w:ascii="Times New Roman"/>
          <w:szCs w:val="24"/>
        </w:rPr>
        <w:t>u</w:t>
      </w:r>
      <w:r w:rsidRPr="00B714BD">
        <w:rPr>
          <w:rFonts w:hAnsi="Times New Roman" w:ascii="Times New Roman"/>
          <w:szCs w:val="24"/>
        </w:rPr>
        <w:t xml:space="preserve"> stambenog objekta s apartmanima, parkirališnim mjestima i bazenom na adresi Murter, Murterskih Brašćin 2D, članovi društva financirali su novčanim pozajmicama u korist stečajnog dužnika.</w:t>
      </w: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</w:p>
    <w:p w:rsidRDefault="004A5BB8" w:rsidP="004A5BB8" w:rsidR="007D250B" w:rsidRPr="00B714BD">
      <w:pPr>
        <w:pStyle w:val="Bezproreda"/>
        <w:jc w:val="both"/>
        <w:rPr>
          <w:rFonts w:hAnsi="Times New Roman" w:ascii="Times New Roman"/>
          <w:szCs w:val="24"/>
        </w:rPr>
      </w:pPr>
      <w:r w:rsidRPr="00B714BD">
        <w:rPr>
          <w:rFonts w:hAnsi="Times New Roman" w:ascii="Times New Roman"/>
          <w:szCs w:val="24"/>
        </w:rPr>
        <w:t xml:space="preserve">Nakon izgradnje predmetnog stambenog objekta, </w:t>
      </w:r>
      <w:r w:rsidR="007D250B" w:rsidRPr="00B714BD">
        <w:rPr>
          <w:rFonts w:hAnsi="Times New Roman" w:ascii="Times New Roman"/>
          <w:szCs w:val="24"/>
        </w:rPr>
        <w:t xml:space="preserve">dva </w:t>
      </w:r>
      <w:r w:rsidRPr="00B714BD">
        <w:rPr>
          <w:rFonts w:hAnsi="Times New Roman" w:ascii="Times New Roman"/>
          <w:szCs w:val="24"/>
        </w:rPr>
        <w:t xml:space="preserve">kupca </w:t>
      </w:r>
      <w:r w:rsidR="007D250B" w:rsidRPr="00B714BD">
        <w:rPr>
          <w:rFonts w:hAnsi="Times New Roman" w:ascii="Times New Roman"/>
          <w:szCs w:val="24"/>
        </w:rPr>
        <w:t xml:space="preserve">i to </w:t>
      </w:r>
      <w:r w:rsidRPr="00B714BD">
        <w:rPr>
          <w:rFonts w:hAnsi="Times New Roman" w:ascii="Times New Roman"/>
          <w:szCs w:val="24"/>
        </w:rPr>
        <w:t>Peter Molnar</w:t>
      </w:r>
      <w:r w:rsidR="007D250B" w:rsidRPr="00B714BD">
        <w:rPr>
          <w:rFonts w:hAnsi="Times New Roman" w:ascii="Times New Roman"/>
          <w:szCs w:val="24"/>
        </w:rPr>
        <w:t xml:space="preserve"> i </w:t>
      </w:r>
      <w:r w:rsidRPr="00B714BD">
        <w:rPr>
          <w:rFonts w:hAnsi="Times New Roman" w:ascii="Times New Roman"/>
          <w:szCs w:val="24"/>
        </w:rPr>
        <w:t xml:space="preserve">David Andras Levendel </w:t>
      </w:r>
      <w:r w:rsidR="007D250B" w:rsidRPr="00B714BD">
        <w:rPr>
          <w:rFonts w:hAnsi="Times New Roman" w:ascii="Times New Roman"/>
          <w:szCs w:val="24"/>
        </w:rPr>
        <w:t>kupili s</w:t>
      </w:r>
      <w:r w:rsidRPr="00B714BD">
        <w:rPr>
          <w:rFonts w:hAnsi="Times New Roman" w:ascii="Times New Roman"/>
          <w:szCs w:val="24"/>
        </w:rPr>
        <w:t>u od stečajnog dužnik</w:t>
      </w:r>
      <w:r w:rsidR="007D250B" w:rsidRPr="00B714BD">
        <w:rPr>
          <w:rFonts w:hAnsi="Times New Roman" w:ascii="Times New Roman"/>
          <w:szCs w:val="24"/>
        </w:rPr>
        <w:t>a, svaki po jedan apartman (apartmani u potkrovlju zgrade oznake H i I u etažnom elaboratu) te</w:t>
      </w:r>
      <w:r w:rsidR="00AD563E" w:rsidRPr="00B714BD">
        <w:rPr>
          <w:rFonts w:hAnsi="Times New Roman" w:ascii="Times New Roman"/>
          <w:szCs w:val="24"/>
        </w:rPr>
        <w:t xml:space="preserve"> svoje</w:t>
      </w:r>
      <w:r w:rsidR="007D250B" w:rsidRPr="00B714BD">
        <w:rPr>
          <w:rFonts w:hAnsi="Times New Roman" w:ascii="Times New Roman"/>
          <w:szCs w:val="24"/>
        </w:rPr>
        <w:t xml:space="preserve"> </w:t>
      </w:r>
      <w:r w:rsidRPr="00B714BD">
        <w:rPr>
          <w:rFonts w:hAnsi="Times New Roman" w:ascii="Times New Roman"/>
          <w:szCs w:val="24"/>
        </w:rPr>
        <w:t>pravo vlasništva na apartmanima upisali u zemljišne knjige</w:t>
      </w:r>
      <w:r w:rsidR="007D250B" w:rsidRPr="00B714BD">
        <w:rPr>
          <w:rFonts w:hAnsi="Times New Roman" w:ascii="Times New Roman"/>
          <w:szCs w:val="24"/>
        </w:rPr>
        <w:t xml:space="preserve"> na temelju slijedećih ugovora:</w:t>
      </w:r>
    </w:p>
    <w:p w:rsidRDefault="00AD563E" w:rsidP="00AD563E" w:rsidR="004A5BB8" w:rsidRPr="00B714BD">
      <w:pPr>
        <w:spacing w:lineRule="auto" w:line="276" w:after="200"/>
        <w:jc w:val="both"/>
        <w:rPr>
          <w:rFonts w:hAnsi="Times New Roman" w:ascii="Times New Roman"/>
        </w:rPr>
      </w:pPr>
      <w:r w:rsidRPr="00B714BD">
        <w:rPr>
          <w:rFonts w:hAnsi="Times New Roman" w:ascii="Times New Roman"/>
        </w:rPr>
        <w:t xml:space="preserve">I)  </w:t>
      </w:r>
      <w:r w:rsidR="004A5BB8" w:rsidRPr="00B714BD">
        <w:rPr>
          <w:rFonts w:hAnsi="Times New Roman" w:ascii="Times New Roman"/>
        </w:rPr>
        <w:t xml:space="preserve">Kupoprodajni ugovor nekretnina između Vinici Murter </w:t>
      </w:r>
      <w:r w:rsidR="00A623C9" w:rsidRPr="00B714BD">
        <w:rPr>
          <w:rFonts w:hAnsi="Times New Roman" w:ascii="Times New Roman"/>
        </w:rPr>
        <w:t xml:space="preserve">d.o.o. </w:t>
      </w:r>
      <w:r w:rsidR="004A5BB8" w:rsidRPr="00B714BD">
        <w:rPr>
          <w:rFonts w:hAnsi="Times New Roman" w:ascii="Times New Roman"/>
        </w:rPr>
        <w:t>i Molnar Petar iz Mađarske od  10.</w:t>
      </w:r>
      <w:r w:rsidR="00A623C9" w:rsidRPr="00B714BD">
        <w:rPr>
          <w:rFonts w:hAnsi="Times New Roman" w:ascii="Times New Roman"/>
        </w:rPr>
        <w:t xml:space="preserve"> </w:t>
      </w:r>
      <w:r w:rsidR="004A5BB8" w:rsidRPr="00B714BD">
        <w:rPr>
          <w:rFonts w:hAnsi="Times New Roman" w:ascii="Times New Roman"/>
        </w:rPr>
        <w:t xml:space="preserve">kolovoza 2007. godine, ovjeren kod javnog bilježnika u Šibeniku dana </w:t>
      </w:r>
      <w:r w:rsidR="004A5BB8" w:rsidRPr="00B714BD">
        <w:rPr>
          <w:rFonts w:hAnsi="Times New Roman" w:ascii="Times New Roman"/>
          <w:u w:val="single"/>
        </w:rPr>
        <w:t>16.08.2007. godine</w:t>
      </w:r>
      <w:r w:rsidR="004A5BB8" w:rsidRPr="00B714BD">
        <w:rPr>
          <w:rFonts w:hAnsi="Times New Roman" w:ascii="Times New Roman"/>
        </w:rPr>
        <w:t>. Predmet kupoprodaje je trosoban stan u potkrovlju od 68,38 m2, ostav</w:t>
      </w:r>
      <w:r w:rsidR="00A623C9" w:rsidRPr="00B714BD">
        <w:rPr>
          <w:rFonts w:hAnsi="Times New Roman" w:ascii="Times New Roman"/>
        </w:rPr>
        <w:t>a</w:t>
      </w:r>
      <w:r w:rsidR="004A5BB8" w:rsidRPr="00B714BD">
        <w:rPr>
          <w:rFonts w:hAnsi="Times New Roman" w:ascii="Times New Roman"/>
        </w:rPr>
        <w:t xml:space="preserve"> površine 4m2, dva parkirna mjesta kao i zajedničk</w:t>
      </w:r>
      <w:r w:rsidR="00A623C9" w:rsidRPr="00B714BD">
        <w:rPr>
          <w:rFonts w:hAnsi="Times New Roman" w:ascii="Times New Roman"/>
        </w:rPr>
        <w:t xml:space="preserve">i </w:t>
      </w:r>
      <w:r w:rsidR="004A5BB8" w:rsidRPr="00B714BD">
        <w:rPr>
          <w:rFonts w:hAnsi="Times New Roman" w:ascii="Times New Roman"/>
        </w:rPr>
        <w:t>dijelov</w:t>
      </w:r>
      <w:r w:rsidR="00A623C9" w:rsidRPr="00B714BD">
        <w:rPr>
          <w:rFonts w:hAnsi="Times New Roman" w:ascii="Times New Roman"/>
        </w:rPr>
        <w:t>i</w:t>
      </w:r>
      <w:r w:rsidR="004A5BB8" w:rsidRPr="00B714BD">
        <w:rPr>
          <w:rFonts w:hAnsi="Times New Roman" w:ascii="Times New Roman"/>
        </w:rPr>
        <w:t xml:space="preserve"> zgrade i zemljišta</w:t>
      </w:r>
      <w:r w:rsidR="00A623C9" w:rsidRPr="00B714BD">
        <w:rPr>
          <w:rFonts w:hAnsi="Times New Roman" w:ascii="Times New Roman"/>
        </w:rPr>
        <w:t>, a k</w:t>
      </w:r>
      <w:r w:rsidR="004A5BB8" w:rsidRPr="00B714BD">
        <w:rPr>
          <w:rFonts w:hAnsi="Times New Roman" w:ascii="Times New Roman"/>
        </w:rPr>
        <w:t xml:space="preserve">upoprodajna cijena </w:t>
      </w:r>
      <w:r w:rsidR="00A623C9" w:rsidRPr="00B714BD">
        <w:rPr>
          <w:rFonts w:hAnsi="Times New Roman" w:ascii="Times New Roman"/>
        </w:rPr>
        <w:t xml:space="preserve">iznosila je </w:t>
      </w:r>
      <w:r w:rsidR="004A5BB8" w:rsidRPr="00B714BD">
        <w:rPr>
          <w:rFonts w:hAnsi="Times New Roman" w:ascii="Times New Roman"/>
        </w:rPr>
        <w:t xml:space="preserve">443.102 kuna. Ugovorna cijena uredno je plaćena sa PDV-om. </w:t>
      </w:r>
      <w:r w:rsidR="007D342D" w:rsidRPr="00B714BD">
        <w:rPr>
          <w:rFonts w:hAnsi="Times New Roman" w:ascii="Times New Roman"/>
        </w:rPr>
        <w:t>P</w:t>
      </w:r>
      <w:r w:rsidR="00570ACB" w:rsidRPr="00B714BD">
        <w:rPr>
          <w:rFonts w:hAnsi="Times New Roman" w:ascii="Times New Roman"/>
        </w:rPr>
        <w:t xml:space="preserve">ravo vlasništva nad predmetnim apartmanom kao posebnim dijelom </w:t>
      </w:r>
      <w:r w:rsidR="007D342D" w:rsidRPr="00B714BD">
        <w:rPr>
          <w:rFonts w:hAnsi="Times New Roman" w:ascii="Times New Roman"/>
        </w:rPr>
        <w:t xml:space="preserve">na čkbr.2165/1 </w:t>
      </w:r>
      <w:r w:rsidR="00570ACB" w:rsidRPr="00B714BD">
        <w:rPr>
          <w:rFonts w:hAnsi="Times New Roman" w:ascii="Times New Roman"/>
        </w:rPr>
        <w:t>u zk.ul.6158 za k.o. Murter Betina provedeno je kao suvlasnički dio od 1516/10000</w:t>
      </w:r>
      <w:r w:rsidR="007D342D" w:rsidRPr="00B714BD">
        <w:rPr>
          <w:rFonts w:hAnsi="Times New Roman" w:ascii="Times New Roman"/>
        </w:rPr>
        <w:t xml:space="preserve"> ili </w:t>
      </w:r>
      <w:r w:rsidR="00570ACB" w:rsidRPr="00B714BD">
        <w:rPr>
          <w:rFonts w:hAnsi="Times New Roman" w:ascii="Times New Roman"/>
        </w:rPr>
        <w:t xml:space="preserve">etažno vlasništvo </w:t>
      </w:r>
      <w:r w:rsidR="007D342D" w:rsidRPr="00B714BD">
        <w:rPr>
          <w:rFonts w:hAnsi="Times New Roman" w:ascii="Times New Roman"/>
        </w:rPr>
        <w:t xml:space="preserve">nad stambenom jedinicom broj ''8'' kao </w:t>
      </w:r>
      <w:r w:rsidR="00570ACB" w:rsidRPr="00B714BD">
        <w:rPr>
          <w:rFonts w:hAnsi="Times New Roman" w:ascii="Times New Roman"/>
        </w:rPr>
        <w:t>E-8</w:t>
      </w:r>
      <w:r w:rsidR="007D342D" w:rsidRPr="00B714BD">
        <w:rPr>
          <w:rFonts w:hAnsi="Times New Roman" w:ascii="Times New Roman"/>
        </w:rPr>
        <w:t>.</w:t>
      </w:r>
    </w:p>
    <w:p w:rsidRDefault="00AD563E" w:rsidP="007D342D" w:rsidR="007D342D" w:rsidRPr="00B714BD">
      <w:pPr>
        <w:spacing w:lineRule="auto" w:line="276" w:after="200"/>
        <w:jc w:val="both"/>
        <w:rPr>
          <w:rFonts w:hAnsi="Times New Roman" w:ascii="Times New Roman"/>
        </w:rPr>
      </w:pPr>
      <w:r w:rsidRPr="00B714BD">
        <w:rPr>
          <w:rFonts w:hAnsi="Times New Roman" w:ascii="Times New Roman"/>
        </w:rPr>
        <w:lastRenderedPageBreak/>
        <w:t xml:space="preserve">II/ </w:t>
      </w:r>
      <w:r w:rsidR="004A5BB8" w:rsidRPr="00B714BD">
        <w:rPr>
          <w:rFonts w:hAnsi="Times New Roman" w:ascii="Times New Roman"/>
        </w:rPr>
        <w:t xml:space="preserve">Kupoprodajni ugovor nekretnina između Vinici  Murter </w:t>
      </w:r>
      <w:r w:rsidR="00A623C9" w:rsidRPr="00B714BD">
        <w:rPr>
          <w:rFonts w:hAnsi="Times New Roman" w:ascii="Times New Roman"/>
        </w:rPr>
        <w:t xml:space="preserve">d.o.o. </w:t>
      </w:r>
      <w:r w:rsidR="004A5BB8" w:rsidRPr="00B714BD">
        <w:rPr>
          <w:rFonts w:hAnsi="Times New Roman" w:ascii="Times New Roman"/>
        </w:rPr>
        <w:t>i Levendel David Andras iz Mađarske od 10.08.2007. godine</w:t>
      </w:r>
      <w:r w:rsidR="00570ACB" w:rsidRPr="00B714BD">
        <w:rPr>
          <w:rFonts w:hAnsi="Times New Roman" w:ascii="Times New Roman"/>
        </w:rPr>
        <w:t xml:space="preserve">, a ovjeren kod javnog bilježnika </w:t>
      </w:r>
      <w:r w:rsidR="00570ACB" w:rsidRPr="00B714BD">
        <w:rPr>
          <w:rFonts w:hAnsi="Times New Roman" w:ascii="Times New Roman"/>
          <w:u w:val="single"/>
        </w:rPr>
        <w:t>16.8.2007. godine</w:t>
      </w:r>
      <w:r w:rsidR="00570ACB" w:rsidRPr="00B714BD">
        <w:rPr>
          <w:rFonts w:hAnsi="Times New Roman" w:ascii="Times New Roman"/>
        </w:rPr>
        <w:t>.</w:t>
      </w:r>
      <w:r w:rsidR="004A5BB8" w:rsidRPr="00B714BD">
        <w:rPr>
          <w:rFonts w:hAnsi="Times New Roman" w:ascii="Times New Roman"/>
        </w:rPr>
        <w:t xml:space="preserve"> Predmet kupoprodaje je dvosoban stan u potkrovlju od 36,74 m2, ostava površine 2m2, jedno parkirno mjesto, te odgovarajući </w:t>
      </w:r>
      <w:r w:rsidR="00570ACB" w:rsidRPr="00B714BD">
        <w:rPr>
          <w:rFonts w:hAnsi="Times New Roman" w:ascii="Times New Roman"/>
        </w:rPr>
        <w:t xml:space="preserve">zajednički </w:t>
      </w:r>
      <w:r w:rsidR="004A5BB8" w:rsidRPr="00B714BD">
        <w:rPr>
          <w:rFonts w:hAnsi="Times New Roman" w:ascii="Times New Roman"/>
        </w:rPr>
        <w:t>dijelovi zgrade</w:t>
      </w:r>
      <w:r w:rsidR="00570ACB" w:rsidRPr="00B714BD">
        <w:rPr>
          <w:rFonts w:hAnsi="Times New Roman" w:ascii="Times New Roman"/>
        </w:rPr>
        <w:t>, a k</w:t>
      </w:r>
      <w:r w:rsidR="004A5BB8" w:rsidRPr="00B714BD">
        <w:rPr>
          <w:rFonts w:hAnsi="Times New Roman" w:ascii="Times New Roman"/>
        </w:rPr>
        <w:t xml:space="preserve">upoprodajna cijena </w:t>
      </w:r>
      <w:r w:rsidR="00570ACB" w:rsidRPr="00B714BD">
        <w:rPr>
          <w:rFonts w:hAnsi="Times New Roman" w:ascii="Times New Roman"/>
        </w:rPr>
        <w:t xml:space="preserve">je </w:t>
      </w:r>
      <w:r w:rsidR="004A5BB8" w:rsidRPr="00B714BD">
        <w:rPr>
          <w:rFonts w:hAnsi="Times New Roman" w:ascii="Times New Roman"/>
        </w:rPr>
        <w:t>iznosila 238.075 kn.  Ugovorena cijena je uredno plaćena sa PDV-om.</w:t>
      </w:r>
      <w:bookmarkStart w:name="_Hlk532221890" w:id="2"/>
      <w:r w:rsidR="007D342D" w:rsidRPr="00B714BD">
        <w:rPr>
          <w:rFonts w:hAnsi="Times New Roman" w:ascii="Times New Roman"/>
        </w:rPr>
        <w:t xml:space="preserve"> Pravo vlasništva nad predmetnim apartmanom kao posebnim dijelom na čkbr.2165/1 u zk.ul.6158 za k.o. Murter Betina provedeno je kao suvlasnički dio od 932/10000 ili etažno vlasništvo nad stambenom jedinicom broj ''9'' kao E-9.</w:t>
      </w:r>
    </w:p>
    <w:bookmarkEnd w:id="2"/>
    <w:p w:rsidRDefault="00AD563E" w:rsidP="007D250B" w:rsidR="007D250B" w:rsidRPr="00B714BD">
      <w:pPr>
        <w:pStyle w:val="Bezproreda"/>
        <w:jc w:val="both"/>
        <w:rPr>
          <w:rFonts w:hAnsi="Times New Roman" w:ascii="Times New Roman"/>
          <w:szCs w:val="24"/>
          <w:u w:val="single"/>
        </w:rPr>
      </w:pPr>
      <w:r w:rsidRPr="00B714BD">
        <w:rPr>
          <w:rFonts w:hAnsi="Times New Roman" w:ascii="Times New Roman"/>
          <w:szCs w:val="24"/>
        </w:rPr>
        <w:t xml:space="preserve">Kupac </w:t>
      </w:r>
      <w:r w:rsidR="007D250B" w:rsidRPr="00B714BD">
        <w:rPr>
          <w:rFonts w:hAnsi="Times New Roman" w:ascii="Times New Roman"/>
          <w:szCs w:val="24"/>
        </w:rPr>
        <w:t xml:space="preserve">Louise Pavelcze </w:t>
      </w:r>
      <w:r w:rsidR="007D342D" w:rsidRPr="00B714BD">
        <w:rPr>
          <w:rFonts w:hAnsi="Times New Roman" w:ascii="Times New Roman"/>
          <w:szCs w:val="24"/>
        </w:rPr>
        <w:t xml:space="preserve">iz </w:t>
      </w:r>
      <w:r w:rsidR="00444106" w:rsidRPr="00B714BD">
        <w:rPr>
          <w:rFonts w:hAnsi="Times New Roman" w:ascii="Times New Roman"/>
          <w:szCs w:val="24"/>
        </w:rPr>
        <w:t>SAD</w:t>
      </w:r>
      <w:r w:rsidR="007D342D" w:rsidRPr="00B714BD">
        <w:rPr>
          <w:rFonts w:hAnsi="Times New Roman" w:ascii="Times New Roman"/>
          <w:szCs w:val="24"/>
        </w:rPr>
        <w:t>, Pennsylvania, Betlehem, 1766 Friedensville Road,</w:t>
      </w:r>
      <w:r w:rsidR="00714352">
        <w:rPr>
          <w:rFonts w:hAnsi="Times New Roman" w:ascii="Times New Roman"/>
          <w:szCs w:val="24"/>
        </w:rPr>
        <w:t xml:space="preserve"> </w:t>
      </w:r>
      <w:r w:rsidRPr="00B714BD">
        <w:rPr>
          <w:rFonts w:hAnsi="Times New Roman" w:ascii="Times New Roman"/>
          <w:szCs w:val="24"/>
        </w:rPr>
        <w:t xml:space="preserve">koji je financirao izgradnju stambenog objekta i isplatio cjelokupni iznos dogovorene kupoprodajne cijene za </w:t>
      </w:r>
      <w:r w:rsidR="00570ACB" w:rsidRPr="00B714BD">
        <w:rPr>
          <w:rFonts w:hAnsi="Times New Roman" w:ascii="Times New Roman"/>
          <w:szCs w:val="24"/>
        </w:rPr>
        <w:t xml:space="preserve">izgradnju i uređenje </w:t>
      </w:r>
      <w:r w:rsidRPr="00B714BD">
        <w:rPr>
          <w:rFonts w:hAnsi="Times New Roman" w:ascii="Times New Roman"/>
          <w:szCs w:val="24"/>
        </w:rPr>
        <w:t>apartman</w:t>
      </w:r>
      <w:r w:rsidR="00570ACB" w:rsidRPr="00B714BD">
        <w:rPr>
          <w:rFonts w:hAnsi="Times New Roman" w:ascii="Times New Roman"/>
          <w:szCs w:val="24"/>
        </w:rPr>
        <w:t>a</w:t>
      </w:r>
      <w:r w:rsidRPr="00B714BD">
        <w:rPr>
          <w:rFonts w:hAnsi="Times New Roman" w:ascii="Times New Roman"/>
          <w:szCs w:val="24"/>
        </w:rPr>
        <w:t xml:space="preserve"> u prizemlju zgrade (</w:t>
      </w:r>
      <w:r w:rsidR="007D342D" w:rsidRPr="00B714BD">
        <w:rPr>
          <w:rFonts w:hAnsi="Times New Roman" w:ascii="Times New Roman"/>
          <w:szCs w:val="24"/>
        </w:rPr>
        <w:t xml:space="preserve">etažno vlasništvo E-3 kao stambena jedinica broj ''3'' </w:t>
      </w:r>
      <w:r w:rsidRPr="00B714BD">
        <w:rPr>
          <w:rFonts w:hAnsi="Times New Roman" w:ascii="Times New Roman"/>
          <w:szCs w:val="24"/>
        </w:rPr>
        <w:t xml:space="preserve">oznake C u etažnom elaboratu) do </w:t>
      </w:r>
      <w:r w:rsidR="007D250B" w:rsidRPr="00B714BD">
        <w:rPr>
          <w:rFonts w:hAnsi="Times New Roman" w:ascii="Times New Roman"/>
          <w:szCs w:val="24"/>
        </w:rPr>
        <w:t xml:space="preserve">dana otvaranja stečajnog postupka nad stečajnim dužnikom </w:t>
      </w:r>
      <w:r w:rsidR="007D250B" w:rsidRPr="00B714BD">
        <w:rPr>
          <w:rFonts w:hAnsi="Times New Roman" w:ascii="Times New Roman"/>
          <w:szCs w:val="24"/>
          <w:u w:val="single"/>
        </w:rPr>
        <w:t xml:space="preserve">ostao </w:t>
      </w:r>
      <w:r w:rsidRPr="00B714BD">
        <w:rPr>
          <w:rFonts w:hAnsi="Times New Roman" w:ascii="Times New Roman"/>
          <w:szCs w:val="24"/>
          <w:u w:val="single"/>
        </w:rPr>
        <w:t xml:space="preserve">je </w:t>
      </w:r>
      <w:r w:rsidR="007D250B" w:rsidRPr="00B714BD">
        <w:rPr>
          <w:rFonts w:hAnsi="Times New Roman" w:ascii="Times New Roman"/>
          <w:szCs w:val="24"/>
          <w:u w:val="single"/>
        </w:rPr>
        <w:t>izvan</w:t>
      </w:r>
      <w:r w:rsidR="00714352">
        <w:rPr>
          <w:rFonts w:hAnsi="Times New Roman" w:ascii="Times New Roman"/>
          <w:szCs w:val="24"/>
          <w:u w:val="single"/>
        </w:rPr>
        <w:t xml:space="preserve"> </w:t>
      </w:r>
      <w:r w:rsidR="007D250B" w:rsidRPr="00B714BD">
        <w:rPr>
          <w:rFonts w:hAnsi="Times New Roman" w:ascii="Times New Roman"/>
          <w:szCs w:val="24"/>
          <w:u w:val="single"/>
        </w:rPr>
        <w:t xml:space="preserve">knjižni vlasnik apartmana. </w:t>
      </w:r>
    </w:p>
    <w:p w:rsidRDefault="00AD563E" w:rsidP="004A5BB8" w:rsidR="00AB4D25" w:rsidRPr="00B714BD">
      <w:p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 xml:space="preserve">Naime, </w:t>
      </w:r>
      <w:r w:rsidR="004A5BB8" w:rsidRPr="00B714BD">
        <w:rPr>
          <w:rFonts w:hAnsi="Times New Roman" w:ascii="Times New Roman"/>
          <w:sz w:val="24"/>
          <w:szCs w:val="24"/>
        </w:rPr>
        <w:t xml:space="preserve">Kupoprodajni ugovor nekretnina između Vinici Murter </w:t>
      </w:r>
      <w:r w:rsidR="007D342D" w:rsidRPr="00B714BD">
        <w:rPr>
          <w:rFonts w:hAnsi="Times New Roman" w:ascii="Times New Roman"/>
          <w:sz w:val="24"/>
          <w:szCs w:val="24"/>
        </w:rPr>
        <w:t xml:space="preserve">d.o.o. </w:t>
      </w:r>
      <w:r w:rsidR="004A5BB8" w:rsidRPr="00B714BD">
        <w:rPr>
          <w:rFonts w:hAnsi="Times New Roman" w:ascii="Times New Roman"/>
          <w:sz w:val="24"/>
          <w:szCs w:val="24"/>
        </w:rPr>
        <w:t>i Pavelc</w:t>
      </w:r>
      <w:r w:rsidR="00DE2390" w:rsidRPr="00B714BD">
        <w:rPr>
          <w:rFonts w:hAnsi="Times New Roman" w:ascii="Times New Roman"/>
          <w:sz w:val="24"/>
          <w:szCs w:val="24"/>
        </w:rPr>
        <w:t>z</w:t>
      </w:r>
      <w:r w:rsidR="004A5BB8" w:rsidRPr="00B714BD">
        <w:rPr>
          <w:rFonts w:hAnsi="Times New Roman" w:ascii="Times New Roman"/>
          <w:sz w:val="24"/>
          <w:szCs w:val="24"/>
        </w:rPr>
        <w:t>e Louis</w:t>
      </w:r>
      <w:r w:rsidR="007D342D" w:rsidRPr="00B714BD">
        <w:rPr>
          <w:rFonts w:hAnsi="Times New Roman" w:ascii="Times New Roman"/>
          <w:sz w:val="24"/>
          <w:szCs w:val="24"/>
        </w:rPr>
        <w:t xml:space="preserve">a </w:t>
      </w:r>
      <w:r w:rsidR="004A5BB8" w:rsidRPr="00B714BD">
        <w:rPr>
          <w:rFonts w:hAnsi="Times New Roman" w:ascii="Times New Roman"/>
          <w:sz w:val="24"/>
          <w:szCs w:val="24"/>
        </w:rPr>
        <w:t xml:space="preserve">od dana </w:t>
      </w:r>
      <w:r w:rsidR="004A5BB8" w:rsidRPr="00B714BD">
        <w:rPr>
          <w:rFonts w:hAnsi="Times New Roman" w:ascii="Times New Roman"/>
          <w:sz w:val="24"/>
          <w:szCs w:val="24"/>
          <w:u w:val="single"/>
        </w:rPr>
        <w:t>10.08.2007.</w:t>
      </w:r>
      <w:r w:rsidR="004A5BB8" w:rsidRPr="00B714BD">
        <w:rPr>
          <w:rFonts w:hAnsi="Times New Roman" w:ascii="Times New Roman"/>
          <w:sz w:val="24"/>
          <w:szCs w:val="24"/>
        </w:rPr>
        <w:t xml:space="preserve"> godine</w:t>
      </w:r>
      <w:r w:rsidR="00AB4D25" w:rsidRPr="00B714BD">
        <w:rPr>
          <w:rFonts w:hAnsi="Times New Roman" w:ascii="Times New Roman"/>
          <w:sz w:val="24"/>
          <w:szCs w:val="24"/>
        </w:rPr>
        <w:t xml:space="preserve"> nije potpisan</w:t>
      </w:r>
      <w:r w:rsidR="001A4E65" w:rsidRPr="00B714BD">
        <w:rPr>
          <w:rFonts w:hAnsi="Times New Roman" w:ascii="Times New Roman"/>
          <w:sz w:val="24"/>
          <w:szCs w:val="24"/>
        </w:rPr>
        <w:t xml:space="preserve"> i pečatiran </w:t>
      </w:r>
      <w:r w:rsidR="00AB4D25" w:rsidRPr="00B714BD">
        <w:rPr>
          <w:rFonts w:hAnsi="Times New Roman" w:ascii="Times New Roman"/>
          <w:sz w:val="24"/>
          <w:szCs w:val="24"/>
        </w:rPr>
        <w:t xml:space="preserve">od strane Vinici Murter </w:t>
      </w:r>
      <w:r w:rsidR="001A4E65" w:rsidRPr="00B714BD">
        <w:rPr>
          <w:rFonts w:hAnsi="Times New Roman" w:ascii="Times New Roman"/>
          <w:sz w:val="24"/>
          <w:szCs w:val="24"/>
        </w:rPr>
        <w:t>d.o.o. pa nije niti ovjeren kod javnog bilježnika</w:t>
      </w:r>
      <w:r w:rsidR="00BE6DAB" w:rsidRPr="00B714BD">
        <w:rPr>
          <w:rFonts w:hAnsi="Times New Roman" w:ascii="Times New Roman"/>
          <w:sz w:val="24"/>
          <w:szCs w:val="24"/>
        </w:rPr>
        <w:t>,</w:t>
      </w:r>
      <w:r w:rsidR="001A4E65" w:rsidRPr="00B714BD">
        <w:rPr>
          <w:rFonts w:hAnsi="Times New Roman" w:ascii="Times New Roman"/>
          <w:sz w:val="24"/>
          <w:szCs w:val="24"/>
        </w:rPr>
        <w:t xml:space="preserve"> zbog čega </w:t>
      </w:r>
      <w:r w:rsidR="00AB4D25" w:rsidRPr="00B714BD">
        <w:rPr>
          <w:rFonts w:hAnsi="Times New Roman" w:ascii="Times New Roman"/>
          <w:sz w:val="24"/>
          <w:szCs w:val="24"/>
        </w:rPr>
        <w:t>ne postoji pravno valjan titulus ili pravni osnov za stjecanje prava vlasništva</w:t>
      </w:r>
      <w:r w:rsidR="004A5BB8" w:rsidRPr="00B714BD">
        <w:rPr>
          <w:rFonts w:hAnsi="Times New Roman" w:ascii="Times New Roman"/>
          <w:sz w:val="24"/>
          <w:szCs w:val="24"/>
        </w:rPr>
        <w:t xml:space="preserve">. </w:t>
      </w:r>
      <w:r w:rsidR="00AB4D25" w:rsidRPr="00B714BD">
        <w:rPr>
          <w:rFonts w:hAnsi="Times New Roman" w:ascii="Times New Roman"/>
          <w:sz w:val="24"/>
          <w:szCs w:val="24"/>
        </w:rPr>
        <w:t>Nesporno je da je iznos ugovorene kupoprodajne cijene iz ovog ugovora (61.542,00 Eur u prot.Kn</w:t>
      </w:r>
      <w:r w:rsidR="00BE116A">
        <w:rPr>
          <w:rFonts w:hAnsi="Times New Roman" w:ascii="Times New Roman"/>
          <w:sz w:val="24"/>
          <w:szCs w:val="24"/>
        </w:rPr>
        <w:t>)</w:t>
      </w:r>
      <w:r w:rsidR="00AB4D25" w:rsidRPr="00B714BD">
        <w:rPr>
          <w:rFonts w:hAnsi="Times New Roman" w:ascii="Times New Roman"/>
          <w:sz w:val="24"/>
          <w:szCs w:val="24"/>
        </w:rPr>
        <w:t xml:space="preserve"> isplaćen</w:t>
      </w:r>
      <w:r w:rsidR="001A4E65" w:rsidRPr="00B714BD">
        <w:rPr>
          <w:rFonts w:hAnsi="Times New Roman" w:ascii="Times New Roman"/>
          <w:sz w:val="24"/>
          <w:szCs w:val="24"/>
        </w:rPr>
        <w:t xml:space="preserve"> u potpunosti, kao i da je i dodatno financirano opremanje ovog apartmana, </w:t>
      </w:r>
      <w:r w:rsidR="00AB4D25" w:rsidRPr="00B714BD">
        <w:rPr>
          <w:rFonts w:hAnsi="Times New Roman" w:ascii="Times New Roman"/>
          <w:sz w:val="24"/>
          <w:szCs w:val="24"/>
        </w:rPr>
        <w:t>i to na temelju ranije zaključenog Sporazuma od 20.01.2006.g. u kojem su ugovor</w:t>
      </w:r>
      <w:r w:rsidR="001A4E65" w:rsidRPr="00B714BD">
        <w:rPr>
          <w:rFonts w:hAnsi="Times New Roman" w:ascii="Times New Roman"/>
          <w:sz w:val="24"/>
          <w:szCs w:val="24"/>
        </w:rPr>
        <w:t>e</w:t>
      </w:r>
      <w:r w:rsidR="00AB4D25" w:rsidRPr="00B714BD">
        <w:rPr>
          <w:rFonts w:hAnsi="Times New Roman" w:ascii="Times New Roman"/>
          <w:sz w:val="24"/>
          <w:szCs w:val="24"/>
        </w:rPr>
        <w:t>ne isplate kupoprodajne cijene koje se odnose na troškove izgradnje i opremanja apartmana te da je dana 04.12.2007.g. zaključen Sporazum o dovršetku kojim su utvrđen</w:t>
      </w:r>
      <w:r w:rsidR="00BE6DAB" w:rsidRPr="00B714BD">
        <w:rPr>
          <w:rFonts w:hAnsi="Times New Roman" w:ascii="Times New Roman"/>
          <w:sz w:val="24"/>
          <w:szCs w:val="24"/>
        </w:rPr>
        <w:t>i</w:t>
      </w:r>
      <w:r w:rsidR="00AB4D25" w:rsidRPr="00B714BD">
        <w:rPr>
          <w:rFonts w:hAnsi="Times New Roman" w:ascii="Times New Roman"/>
          <w:sz w:val="24"/>
          <w:szCs w:val="24"/>
        </w:rPr>
        <w:t xml:space="preserve"> iznosi financiranja izgradnje i opremanja</w:t>
      </w:r>
      <w:r w:rsidR="00A60DE8" w:rsidRPr="00B714BD">
        <w:rPr>
          <w:rFonts w:hAnsi="Times New Roman" w:ascii="Times New Roman"/>
          <w:sz w:val="24"/>
          <w:szCs w:val="24"/>
        </w:rPr>
        <w:t xml:space="preserve">, a </w:t>
      </w:r>
      <w:r w:rsidR="00BE6DAB" w:rsidRPr="00B714BD">
        <w:rPr>
          <w:rFonts w:hAnsi="Times New Roman" w:ascii="Times New Roman"/>
          <w:sz w:val="24"/>
          <w:szCs w:val="24"/>
        </w:rPr>
        <w:t xml:space="preserve">sve </w:t>
      </w:r>
      <w:r w:rsidR="00A60DE8" w:rsidRPr="00B714BD">
        <w:rPr>
          <w:rFonts w:hAnsi="Times New Roman" w:ascii="Times New Roman"/>
          <w:sz w:val="24"/>
          <w:szCs w:val="24"/>
        </w:rPr>
        <w:t>prema vjerodostojnoj dokumentaciji o financiranju odnosno isplati kupoprodajne cijene (</w:t>
      </w:r>
      <w:r w:rsidR="00BE6DAB" w:rsidRPr="00B714BD">
        <w:rPr>
          <w:rFonts w:hAnsi="Times New Roman" w:ascii="Times New Roman"/>
          <w:sz w:val="24"/>
          <w:szCs w:val="24"/>
        </w:rPr>
        <w:t xml:space="preserve">pretežito </w:t>
      </w:r>
      <w:r w:rsidR="00A60DE8" w:rsidRPr="00B714BD">
        <w:rPr>
          <w:rFonts w:hAnsi="Times New Roman" w:ascii="Times New Roman"/>
          <w:sz w:val="24"/>
          <w:szCs w:val="24"/>
        </w:rPr>
        <w:t xml:space="preserve">isplate putem banke na račun Vinici Murter </w:t>
      </w:r>
      <w:r w:rsidR="00F70C6A" w:rsidRPr="00B714BD">
        <w:rPr>
          <w:rFonts w:hAnsi="Times New Roman" w:ascii="Times New Roman"/>
          <w:sz w:val="24"/>
          <w:szCs w:val="24"/>
        </w:rPr>
        <w:t xml:space="preserve">d.o.o., a dio na </w:t>
      </w:r>
      <w:r w:rsidR="00A60DE8" w:rsidRPr="00B714BD">
        <w:rPr>
          <w:rFonts w:hAnsi="Times New Roman" w:ascii="Times New Roman"/>
          <w:sz w:val="24"/>
          <w:szCs w:val="24"/>
        </w:rPr>
        <w:t>račun člano</w:t>
      </w:r>
      <w:r w:rsidR="00BE6DAB" w:rsidRPr="00B714BD">
        <w:rPr>
          <w:rFonts w:hAnsi="Times New Roman" w:ascii="Times New Roman"/>
          <w:sz w:val="24"/>
          <w:szCs w:val="24"/>
        </w:rPr>
        <w:t>va u svrhu financiranja izgradnje</w:t>
      </w:r>
      <w:r w:rsidR="00A60DE8" w:rsidRPr="00B714BD">
        <w:rPr>
          <w:rFonts w:hAnsi="Times New Roman" w:ascii="Times New Roman"/>
          <w:sz w:val="24"/>
          <w:szCs w:val="24"/>
        </w:rPr>
        <w:t xml:space="preserve">) </w:t>
      </w:r>
      <w:r w:rsidR="00F70C6A" w:rsidRPr="00B714BD">
        <w:rPr>
          <w:rFonts w:hAnsi="Times New Roman" w:ascii="Times New Roman"/>
          <w:sz w:val="24"/>
          <w:szCs w:val="24"/>
        </w:rPr>
        <w:t xml:space="preserve">prema kojoj je </w:t>
      </w:r>
      <w:r w:rsidR="00A60DE8" w:rsidRPr="00B714BD">
        <w:rPr>
          <w:rFonts w:hAnsi="Times New Roman" w:ascii="Times New Roman"/>
          <w:sz w:val="24"/>
          <w:szCs w:val="24"/>
        </w:rPr>
        <w:t>isplaćeno ukupno 136.868,00 Eur.</w:t>
      </w:r>
    </w:p>
    <w:p w:rsidRDefault="001A4E65" w:rsidP="004A5BB8" w:rsidR="00A60DE8" w:rsidRPr="00B714BD">
      <w:p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>Iako p</w:t>
      </w:r>
      <w:r w:rsidR="004A5BB8" w:rsidRPr="00B714BD">
        <w:rPr>
          <w:rFonts w:hAnsi="Times New Roman" w:ascii="Times New Roman"/>
          <w:sz w:val="24"/>
          <w:szCs w:val="24"/>
        </w:rPr>
        <w:t>redmet kupoprodaj</w:t>
      </w:r>
      <w:r w:rsidR="00A60DE8" w:rsidRPr="00B714BD">
        <w:rPr>
          <w:rFonts w:hAnsi="Times New Roman" w:ascii="Times New Roman"/>
          <w:sz w:val="24"/>
          <w:szCs w:val="24"/>
        </w:rPr>
        <w:t xml:space="preserve">nog ugovora od 10.08.2007.g. </w:t>
      </w:r>
      <w:r w:rsidR="004A5BB8" w:rsidRPr="00B714BD">
        <w:rPr>
          <w:rFonts w:hAnsi="Times New Roman" w:ascii="Times New Roman"/>
          <w:sz w:val="24"/>
          <w:szCs w:val="24"/>
        </w:rPr>
        <w:t xml:space="preserve">predstavljaju dva dvosobna apartmana u prizemlju, </w:t>
      </w:r>
      <w:r w:rsidR="00A60DE8" w:rsidRPr="00B714BD">
        <w:rPr>
          <w:rFonts w:hAnsi="Times New Roman" w:ascii="Times New Roman"/>
          <w:sz w:val="24"/>
          <w:szCs w:val="24"/>
        </w:rPr>
        <w:t xml:space="preserve">i to jedan apartman </w:t>
      </w:r>
      <w:r w:rsidR="004A5BB8" w:rsidRPr="00B714BD">
        <w:rPr>
          <w:rFonts w:hAnsi="Times New Roman" w:ascii="Times New Roman"/>
          <w:sz w:val="24"/>
          <w:szCs w:val="24"/>
        </w:rPr>
        <w:t>površine od 33,76 m2</w:t>
      </w:r>
      <w:r w:rsidRPr="00B714BD">
        <w:rPr>
          <w:rFonts w:hAnsi="Times New Roman" w:ascii="Times New Roman"/>
          <w:sz w:val="24"/>
          <w:szCs w:val="24"/>
        </w:rPr>
        <w:t>, a</w:t>
      </w:r>
      <w:r w:rsidR="004A5BB8" w:rsidRPr="00B714BD">
        <w:rPr>
          <w:rFonts w:hAnsi="Times New Roman" w:ascii="Times New Roman"/>
          <w:sz w:val="24"/>
          <w:szCs w:val="24"/>
        </w:rPr>
        <w:t xml:space="preserve"> </w:t>
      </w:r>
      <w:r w:rsidR="00A60DE8" w:rsidRPr="00B714BD">
        <w:rPr>
          <w:rFonts w:hAnsi="Times New Roman" w:ascii="Times New Roman"/>
          <w:sz w:val="24"/>
          <w:szCs w:val="24"/>
        </w:rPr>
        <w:t xml:space="preserve">drugi apartman površine </w:t>
      </w:r>
      <w:r w:rsidR="004A5BB8" w:rsidRPr="00B714BD">
        <w:rPr>
          <w:rFonts w:hAnsi="Times New Roman" w:ascii="Times New Roman"/>
          <w:sz w:val="24"/>
          <w:szCs w:val="24"/>
        </w:rPr>
        <w:t>34,62 m2</w:t>
      </w:r>
      <w:r w:rsidR="00A60DE8" w:rsidRPr="00B714BD">
        <w:rPr>
          <w:rFonts w:hAnsi="Times New Roman" w:ascii="Times New Roman"/>
          <w:sz w:val="24"/>
          <w:szCs w:val="24"/>
        </w:rPr>
        <w:t xml:space="preserve"> zajedno sa ostavom u prizemlju površine </w:t>
      </w:r>
      <w:r w:rsidR="004A5BB8" w:rsidRPr="00B714BD">
        <w:rPr>
          <w:rFonts w:hAnsi="Times New Roman" w:ascii="Times New Roman"/>
          <w:sz w:val="24"/>
          <w:szCs w:val="24"/>
        </w:rPr>
        <w:t xml:space="preserve">4 m2, </w:t>
      </w:r>
      <w:r w:rsidRPr="00B714BD">
        <w:rPr>
          <w:rFonts w:hAnsi="Times New Roman" w:ascii="Times New Roman"/>
          <w:sz w:val="24"/>
          <w:szCs w:val="24"/>
        </w:rPr>
        <w:t xml:space="preserve">sa </w:t>
      </w:r>
      <w:r w:rsidR="004A5BB8" w:rsidRPr="00B714BD">
        <w:rPr>
          <w:rFonts w:hAnsi="Times New Roman" w:ascii="Times New Roman"/>
          <w:sz w:val="24"/>
          <w:szCs w:val="24"/>
        </w:rPr>
        <w:t>dva parkirna mjesta</w:t>
      </w:r>
      <w:r w:rsidRPr="00B714BD">
        <w:rPr>
          <w:rFonts w:hAnsi="Times New Roman" w:ascii="Times New Roman"/>
          <w:sz w:val="24"/>
          <w:szCs w:val="24"/>
        </w:rPr>
        <w:t xml:space="preserve"> te</w:t>
      </w:r>
      <w:r w:rsidR="004A5BB8" w:rsidRPr="00B714BD">
        <w:rPr>
          <w:rFonts w:hAnsi="Times New Roman" w:ascii="Times New Roman"/>
          <w:sz w:val="24"/>
          <w:szCs w:val="24"/>
        </w:rPr>
        <w:t xml:space="preserve"> odgovarajući</w:t>
      </w:r>
      <w:r w:rsidRPr="00B714BD">
        <w:rPr>
          <w:rFonts w:hAnsi="Times New Roman" w:ascii="Times New Roman"/>
          <w:sz w:val="24"/>
          <w:szCs w:val="24"/>
        </w:rPr>
        <w:t xml:space="preserve">m </w:t>
      </w:r>
      <w:r w:rsidR="004A5BB8" w:rsidRPr="00B714BD">
        <w:rPr>
          <w:rFonts w:hAnsi="Times New Roman" w:ascii="Times New Roman"/>
          <w:sz w:val="24"/>
          <w:szCs w:val="24"/>
        </w:rPr>
        <w:t>idealni</w:t>
      </w:r>
      <w:r w:rsidRPr="00B714BD">
        <w:rPr>
          <w:rFonts w:hAnsi="Times New Roman" w:ascii="Times New Roman"/>
          <w:sz w:val="24"/>
          <w:szCs w:val="24"/>
        </w:rPr>
        <w:t xml:space="preserve">m </w:t>
      </w:r>
      <w:r w:rsidR="004A5BB8" w:rsidRPr="00B714BD">
        <w:rPr>
          <w:rFonts w:hAnsi="Times New Roman" w:ascii="Times New Roman"/>
          <w:sz w:val="24"/>
          <w:szCs w:val="24"/>
        </w:rPr>
        <w:t>di</w:t>
      </w:r>
      <w:r w:rsidRPr="00B714BD">
        <w:rPr>
          <w:rFonts w:hAnsi="Times New Roman" w:ascii="Times New Roman"/>
          <w:sz w:val="24"/>
          <w:szCs w:val="24"/>
        </w:rPr>
        <w:t xml:space="preserve">jelom </w:t>
      </w:r>
      <w:r w:rsidR="004A5BB8" w:rsidRPr="00B714BD">
        <w:rPr>
          <w:rFonts w:hAnsi="Times New Roman" w:ascii="Times New Roman"/>
          <w:sz w:val="24"/>
          <w:szCs w:val="24"/>
        </w:rPr>
        <w:t>zgrade</w:t>
      </w:r>
      <w:r w:rsidR="00A60DE8" w:rsidRPr="00B714BD">
        <w:rPr>
          <w:rFonts w:hAnsi="Times New Roman" w:ascii="Times New Roman"/>
          <w:sz w:val="24"/>
          <w:szCs w:val="24"/>
        </w:rPr>
        <w:t xml:space="preserve"> i dvorišta</w:t>
      </w:r>
      <w:r w:rsidR="00BE6DAB" w:rsidRPr="00B714BD">
        <w:rPr>
          <w:rFonts w:hAnsi="Times New Roman" w:ascii="Times New Roman"/>
          <w:sz w:val="24"/>
          <w:szCs w:val="24"/>
        </w:rPr>
        <w:t xml:space="preserve">, </w:t>
      </w:r>
      <w:r w:rsidR="00A60DE8" w:rsidRPr="00B714BD">
        <w:rPr>
          <w:rFonts w:hAnsi="Times New Roman" w:ascii="Times New Roman"/>
          <w:sz w:val="24"/>
          <w:szCs w:val="24"/>
        </w:rPr>
        <w:t xml:space="preserve">prilikom etažiranja </w:t>
      </w:r>
      <w:r w:rsidR="00F70C6A" w:rsidRPr="00B714BD">
        <w:rPr>
          <w:rFonts w:hAnsi="Times New Roman" w:ascii="Times New Roman"/>
          <w:sz w:val="24"/>
          <w:szCs w:val="24"/>
        </w:rPr>
        <w:t xml:space="preserve">(provedeno tijekom 2010.g.) </w:t>
      </w:r>
      <w:r w:rsidR="00BE6DAB" w:rsidRPr="00B714BD">
        <w:rPr>
          <w:rFonts w:hAnsi="Times New Roman" w:ascii="Times New Roman"/>
          <w:sz w:val="24"/>
          <w:szCs w:val="24"/>
        </w:rPr>
        <w:t xml:space="preserve">oba apartmana </w:t>
      </w:r>
      <w:r w:rsidR="00A60DE8" w:rsidRPr="00B714BD">
        <w:rPr>
          <w:rFonts w:hAnsi="Times New Roman" w:ascii="Times New Roman"/>
          <w:sz w:val="24"/>
          <w:szCs w:val="24"/>
        </w:rPr>
        <w:t xml:space="preserve">spojena </w:t>
      </w:r>
      <w:r w:rsidR="00BE6DAB" w:rsidRPr="00B714BD">
        <w:rPr>
          <w:rFonts w:hAnsi="Times New Roman" w:ascii="Times New Roman"/>
          <w:sz w:val="24"/>
          <w:szCs w:val="24"/>
        </w:rPr>
        <w:t xml:space="preserve">su prema želji </w:t>
      </w:r>
      <w:r w:rsidR="00A60DE8" w:rsidRPr="00B714BD">
        <w:rPr>
          <w:rFonts w:hAnsi="Times New Roman" w:ascii="Times New Roman"/>
          <w:sz w:val="24"/>
          <w:szCs w:val="24"/>
        </w:rPr>
        <w:t>g. Pavel</w:t>
      </w:r>
      <w:r w:rsidR="00DE2390" w:rsidRPr="00B714BD">
        <w:rPr>
          <w:rFonts w:hAnsi="Times New Roman" w:ascii="Times New Roman"/>
          <w:sz w:val="24"/>
          <w:szCs w:val="24"/>
        </w:rPr>
        <w:t>cz</w:t>
      </w:r>
      <w:r w:rsidR="00A60DE8" w:rsidRPr="00B714BD">
        <w:rPr>
          <w:rFonts w:hAnsi="Times New Roman" w:ascii="Times New Roman"/>
          <w:sz w:val="24"/>
          <w:szCs w:val="24"/>
        </w:rPr>
        <w:t xml:space="preserve">e </w:t>
      </w:r>
      <w:r w:rsidR="00F70C6A" w:rsidRPr="00B714BD">
        <w:rPr>
          <w:rFonts w:hAnsi="Times New Roman" w:ascii="Times New Roman"/>
          <w:sz w:val="24"/>
          <w:szCs w:val="24"/>
        </w:rPr>
        <w:t xml:space="preserve">u jedan veći apartman </w:t>
      </w:r>
      <w:r w:rsidR="00BE6DAB" w:rsidRPr="00B714BD">
        <w:rPr>
          <w:rFonts w:hAnsi="Times New Roman" w:ascii="Times New Roman"/>
          <w:sz w:val="24"/>
          <w:szCs w:val="24"/>
        </w:rPr>
        <w:t xml:space="preserve">koji je </w:t>
      </w:r>
      <w:r w:rsidR="00A60DE8" w:rsidRPr="00B714BD">
        <w:rPr>
          <w:rFonts w:hAnsi="Times New Roman" w:ascii="Times New Roman"/>
          <w:sz w:val="24"/>
          <w:szCs w:val="24"/>
        </w:rPr>
        <w:t xml:space="preserve">u Etažnom elaboratu </w:t>
      </w:r>
      <w:r w:rsidR="00BE6DAB" w:rsidRPr="00B714BD">
        <w:rPr>
          <w:rFonts w:hAnsi="Times New Roman" w:ascii="Times New Roman"/>
          <w:sz w:val="24"/>
          <w:szCs w:val="24"/>
        </w:rPr>
        <w:t xml:space="preserve">označen </w:t>
      </w:r>
      <w:r w:rsidR="00A60DE8" w:rsidRPr="00B714BD">
        <w:rPr>
          <w:rFonts w:hAnsi="Times New Roman" w:ascii="Times New Roman"/>
          <w:sz w:val="24"/>
          <w:szCs w:val="24"/>
        </w:rPr>
        <w:t>kao zasebna Etaža E-3 oznake C</w:t>
      </w:r>
      <w:r w:rsidR="00BE116A">
        <w:rPr>
          <w:rFonts w:hAnsi="Times New Roman" w:ascii="Times New Roman"/>
          <w:sz w:val="24"/>
          <w:szCs w:val="24"/>
        </w:rPr>
        <w:t>, i kao takav upisan u zemljišnoj knjizi</w:t>
      </w:r>
      <w:r w:rsidR="00A60DE8" w:rsidRPr="00B714BD">
        <w:rPr>
          <w:rFonts w:hAnsi="Times New Roman" w:ascii="Times New Roman"/>
          <w:sz w:val="24"/>
          <w:szCs w:val="24"/>
        </w:rPr>
        <w:t>.</w:t>
      </w:r>
      <w:r w:rsidR="004A5BB8" w:rsidRPr="00B714BD">
        <w:rPr>
          <w:rFonts w:hAnsi="Times New Roman" w:ascii="Times New Roman"/>
          <w:sz w:val="24"/>
          <w:szCs w:val="24"/>
        </w:rPr>
        <w:t xml:space="preserve"> </w:t>
      </w:r>
    </w:p>
    <w:p w:rsidRDefault="00A60DE8" w:rsidP="004A5BB8" w:rsidR="00DE2390" w:rsidRPr="00B714BD">
      <w:p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>Stečajni dužnik</w:t>
      </w:r>
      <w:r w:rsidR="00BE6DAB" w:rsidRPr="00B714BD">
        <w:rPr>
          <w:rFonts w:hAnsi="Times New Roman" w:ascii="Times New Roman"/>
          <w:sz w:val="24"/>
          <w:szCs w:val="24"/>
        </w:rPr>
        <w:t xml:space="preserve">, kao i njegovi članovi, od kojih su trojica bivši članovi uprave, ne spore </w:t>
      </w:r>
      <w:r w:rsidRPr="00B714BD">
        <w:rPr>
          <w:rFonts w:hAnsi="Times New Roman" w:ascii="Times New Roman"/>
          <w:sz w:val="24"/>
          <w:szCs w:val="24"/>
        </w:rPr>
        <w:t>g. Pavel</w:t>
      </w:r>
      <w:r w:rsidR="00DE2390" w:rsidRPr="00B714BD">
        <w:rPr>
          <w:rFonts w:hAnsi="Times New Roman" w:ascii="Times New Roman"/>
          <w:sz w:val="24"/>
          <w:szCs w:val="24"/>
        </w:rPr>
        <w:t>cze</w:t>
      </w:r>
      <w:r w:rsidRPr="00B714BD">
        <w:rPr>
          <w:rFonts w:hAnsi="Times New Roman" w:ascii="Times New Roman"/>
          <w:sz w:val="24"/>
          <w:szCs w:val="24"/>
        </w:rPr>
        <w:t xml:space="preserve"> stvarno pravo vlasništva nad kupljenim apartmanom</w:t>
      </w:r>
      <w:r w:rsidR="00F70C6A" w:rsidRPr="00B714BD">
        <w:rPr>
          <w:rFonts w:hAnsi="Times New Roman" w:ascii="Times New Roman"/>
          <w:sz w:val="24"/>
          <w:szCs w:val="24"/>
        </w:rPr>
        <w:t xml:space="preserve"> jer se isti </w:t>
      </w:r>
      <w:r w:rsidR="00AC5414" w:rsidRPr="00B714BD">
        <w:rPr>
          <w:rFonts w:hAnsi="Times New Roman" w:ascii="Times New Roman"/>
          <w:sz w:val="24"/>
          <w:szCs w:val="24"/>
        </w:rPr>
        <w:t xml:space="preserve">nalazi </w:t>
      </w:r>
      <w:r w:rsidR="00F70C6A" w:rsidRPr="00B714BD">
        <w:rPr>
          <w:rFonts w:hAnsi="Times New Roman" w:ascii="Times New Roman"/>
          <w:sz w:val="24"/>
          <w:szCs w:val="24"/>
        </w:rPr>
        <w:t>u</w:t>
      </w:r>
      <w:r w:rsidR="00BE6DAB" w:rsidRPr="00B714BD">
        <w:rPr>
          <w:rFonts w:hAnsi="Times New Roman" w:ascii="Times New Roman"/>
          <w:sz w:val="24"/>
          <w:szCs w:val="24"/>
        </w:rPr>
        <w:t xml:space="preserve"> mirnom i nesmetanom posjedu predmetnog apartmana</w:t>
      </w:r>
      <w:r w:rsidR="00F70C6A" w:rsidRPr="00B714BD">
        <w:rPr>
          <w:rFonts w:hAnsi="Times New Roman" w:ascii="Times New Roman"/>
          <w:sz w:val="24"/>
          <w:szCs w:val="24"/>
        </w:rPr>
        <w:t xml:space="preserve"> na temelju </w:t>
      </w:r>
      <w:r w:rsidR="00BE6DAB" w:rsidRPr="00B714BD">
        <w:rPr>
          <w:rFonts w:hAnsi="Times New Roman" w:ascii="Times New Roman"/>
          <w:sz w:val="24"/>
          <w:szCs w:val="24"/>
        </w:rPr>
        <w:t>Sporazuma o dovršetku od 04.12.2007.g.</w:t>
      </w:r>
      <w:r w:rsidR="00F70C6A" w:rsidRPr="00B714BD">
        <w:rPr>
          <w:rFonts w:hAnsi="Times New Roman" w:ascii="Times New Roman"/>
          <w:sz w:val="24"/>
          <w:szCs w:val="24"/>
        </w:rPr>
        <w:t>. Zbog opisanog</w:t>
      </w:r>
      <w:r w:rsidRPr="00B714BD">
        <w:rPr>
          <w:rFonts w:hAnsi="Times New Roman" w:ascii="Times New Roman"/>
          <w:sz w:val="24"/>
          <w:szCs w:val="24"/>
        </w:rPr>
        <w:t xml:space="preserve"> nedostatka </w:t>
      </w:r>
      <w:r w:rsidR="00DE2390" w:rsidRPr="00B714BD">
        <w:rPr>
          <w:rFonts w:hAnsi="Times New Roman" w:ascii="Times New Roman"/>
          <w:sz w:val="24"/>
          <w:szCs w:val="24"/>
        </w:rPr>
        <w:t xml:space="preserve">postojećeg </w:t>
      </w:r>
      <w:r w:rsidRPr="00B714BD">
        <w:rPr>
          <w:rFonts w:hAnsi="Times New Roman" w:ascii="Times New Roman"/>
          <w:sz w:val="24"/>
          <w:szCs w:val="24"/>
        </w:rPr>
        <w:t xml:space="preserve">kupoprodajnog ugovora </w:t>
      </w:r>
      <w:r w:rsidR="00BE6DAB" w:rsidRPr="00B714BD">
        <w:rPr>
          <w:rFonts w:hAnsi="Times New Roman" w:ascii="Times New Roman"/>
          <w:sz w:val="24"/>
          <w:szCs w:val="24"/>
        </w:rPr>
        <w:t>od 10.08.2007.g.</w:t>
      </w:r>
      <w:r w:rsidR="00F70C6A" w:rsidRPr="00B714BD">
        <w:rPr>
          <w:rFonts w:hAnsi="Times New Roman" w:ascii="Times New Roman"/>
          <w:sz w:val="24"/>
          <w:szCs w:val="24"/>
        </w:rPr>
        <w:t xml:space="preserve">, </w:t>
      </w:r>
      <w:r w:rsidR="00BE6DAB" w:rsidRPr="00B714BD">
        <w:rPr>
          <w:rFonts w:hAnsi="Times New Roman" w:ascii="Times New Roman"/>
          <w:sz w:val="24"/>
          <w:szCs w:val="24"/>
        </w:rPr>
        <w:t xml:space="preserve"> </w:t>
      </w:r>
      <w:r w:rsidR="00DE2390" w:rsidRPr="00B714BD">
        <w:rPr>
          <w:rFonts w:hAnsi="Times New Roman" w:ascii="Times New Roman"/>
          <w:sz w:val="24"/>
          <w:szCs w:val="24"/>
        </w:rPr>
        <w:t>do dana otvaranja stečajnog postupka (20.10.2016.g.) nije u zemljišn</w:t>
      </w:r>
      <w:r w:rsidR="00F70C6A" w:rsidRPr="00B714BD">
        <w:rPr>
          <w:rFonts w:hAnsi="Times New Roman" w:ascii="Times New Roman"/>
          <w:sz w:val="24"/>
          <w:szCs w:val="24"/>
        </w:rPr>
        <w:t xml:space="preserve">oj knjizi proveden prijenos prava vlasništva </w:t>
      </w:r>
      <w:r w:rsidR="00DE2390" w:rsidRPr="00B714BD">
        <w:rPr>
          <w:rFonts w:hAnsi="Times New Roman" w:ascii="Times New Roman"/>
          <w:sz w:val="24"/>
          <w:szCs w:val="24"/>
        </w:rPr>
        <w:t xml:space="preserve">u korist ovog kupca. </w:t>
      </w:r>
    </w:p>
    <w:p w:rsidRDefault="00F70C6A" w:rsidP="00DE2390" w:rsidR="004A5BB8" w:rsidRPr="00B714BD">
      <w:p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 xml:space="preserve">Položaj </w:t>
      </w:r>
      <w:r w:rsidR="00DE2390" w:rsidRPr="00B714BD">
        <w:rPr>
          <w:rFonts w:hAnsi="Times New Roman" w:ascii="Times New Roman"/>
          <w:sz w:val="24"/>
          <w:szCs w:val="24"/>
        </w:rPr>
        <w:t>g. Pavelcze kao izvan knjižnog</w:t>
      </w:r>
      <w:r w:rsidRPr="00B714BD">
        <w:rPr>
          <w:rFonts w:hAnsi="Times New Roman" w:ascii="Times New Roman"/>
          <w:sz w:val="24"/>
          <w:szCs w:val="24"/>
        </w:rPr>
        <w:t xml:space="preserve"> i stvarnog </w:t>
      </w:r>
      <w:r w:rsidR="00DE2390" w:rsidRPr="00B714BD">
        <w:rPr>
          <w:rFonts w:hAnsi="Times New Roman" w:ascii="Times New Roman"/>
          <w:sz w:val="24"/>
          <w:szCs w:val="24"/>
        </w:rPr>
        <w:t xml:space="preserve">vlasnika predmetnog apartmana koji je sastavni dio stečajne mase </w:t>
      </w:r>
      <w:r w:rsidRPr="00B714BD">
        <w:rPr>
          <w:rFonts w:hAnsi="Times New Roman" w:ascii="Times New Roman"/>
          <w:sz w:val="24"/>
          <w:szCs w:val="24"/>
        </w:rPr>
        <w:t xml:space="preserve">obzirom da je u z.k. upisan kao vlasništvo stečajnog dužnika, </w:t>
      </w:r>
      <w:r w:rsidR="00BE116A">
        <w:rPr>
          <w:rFonts w:hAnsi="Times New Roman" w:ascii="Times New Roman"/>
          <w:sz w:val="24"/>
          <w:szCs w:val="24"/>
        </w:rPr>
        <w:t xml:space="preserve">biti će riješen </w:t>
      </w:r>
      <w:r w:rsidR="00DE2390" w:rsidRPr="00B714BD">
        <w:rPr>
          <w:rFonts w:hAnsi="Times New Roman" w:ascii="Times New Roman"/>
          <w:sz w:val="24"/>
          <w:szCs w:val="24"/>
        </w:rPr>
        <w:t xml:space="preserve">ovim Stečajnim planom, na način kako je predviđeno u provedbenoj osnovi. </w:t>
      </w: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  <w:r w:rsidRPr="00B714BD">
        <w:rPr>
          <w:rFonts w:hAnsi="Times New Roman" w:ascii="Times New Roman"/>
          <w:szCs w:val="24"/>
        </w:rPr>
        <w:t xml:space="preserve">Članovi društva </w:t>
      </w:r>
      <w:r w:rsidR="00DE2390" w:rsidRPr="00B714BD">
        <w:rPr>
          <w:rFonts w:hAnsi="Times New Roman" w:ascii="Times New Roman"/>
          <w:szCs w:val="24"/>
        </w:rPr>
        <w:t>(ukupno njih 7</w:t>
      </w:r>
      <w:r w:rsidR="00F70C6A" w:rsidRPr="00B714BD">
        <w:rPr>
          <w:rFonts w:hAnsi="Times New Roman" w:ascii="Times New Roman"/>
          <w:szCs w:val="24"/>
        </w:rPr>
        <w:t>-ero</w:t>
      </w:r>
      <w:r w:rsidR="00DE2390" w:rsidRPr="00B714BD">
        <w:rPr>
          <w:rFonts w:hAnsi="Times New Roman" w:ascii="Times New Roman"/>
          <w:szCs w:val="24"/>
        </w:rPr>
        <w:t xml:space="preserve">) </w:t>
      </w:r>
      <w:r w:rsidRPr="00B714BD">
        <w:rPr>
          <w:rFonts w:hAnsi="Times New Roman" w:ascii="Times New Roman"/>
          <w:szCs w:val="24"/>
        </w:rPr>
        <w:t>koji su financirali gradnju predmetnog stambenog objekta do dana otvaranja stečaj</w:t>
      </w:r>
      <w:r w:rsidR="00AC5414" w:rsidRPr="00B714BD">
        <w:rPr>
          <w:rFonts w:hAnsi="Times New Roman" w:ascii="Times New Roman"/>
          <w:szCs w:val="24"/>
        </w:rPr>
        <w:t>nog postupka</w:t>
      </w:r>
      <w:r w:rsidRPr="00B714BD">
        <w:rPr>
          <w:rFonts w:hAnsi="Times New Roman" w:ascii="Times New Roman"/>
          <w:szCs w:val="24"/>
        </w:rPr>
        <w:t xml:space="preserve"> nisu od stečajnog dužnika vratili pozajmice</w:t>
      </w:r>
      <w:r w:rsidR="00570ACB" w:rsidRPr="00B714BD">
        <w:rPr>
          <w:rFonts w:hAnsi="Times New Roman" w:ascii="Times New Roman"/>
          <w:szCs w:val="24"/>
        </w:rPr>
        <w:t>,</w:t>
      </w:r>
      <w:r w:rsidRPr="00B714BD">
        <w:rPr>
          <w:rFonts w:hAnsi="Times New Roman" w:ascii="Times New Roman"/>
          <w:szCs w:val="24"/>
        </w:rPr>
        <w:t xml:space="preserve"> niti su otkupili apartmane čiju su gradnju financirali, tako da su apartmani ostali u vlasništvu </w:t>
      </w:r>
      <w:r w:rsidRPr="00B714BD">
        <w:rPr>
          <w:rFonts w:hAnsi="Times New Roman" w:ascii="Times New Roman"/>
          <w:szCs w:val="24"/>
        </w:rPr>
        <w:lastRenderedPageBreak/>
        <w:t>stečajnog dužnika</w:t>
      </w:r>
      <w:r w:rsidR="00F70C6A" w:rsidRPr="00B714BD">
        <w:rPr>
          <w:rFonts w:hAnsi="Times New Roman" w:ascii="Times New Roman"/>
          <w:szCs w:val="24"/>
        </w:rPr>
        <w:t xml:space="preserve"> i čine sastavni dio stečajne mase</w:t>
      </w:r>
      <w:r w:rsidRPr="00B714BD">
        <w:rPr>
          <w:rFonts w:hAnsi="Times New Roman" w:ascii="Times New Roman"/>
          <w:szCs w:val="24"/>
        </w:rPr>
        <w:t>.</w:t>
      </w:r>
      <w:r w:rsidR="00AC5414" w:rsidRPr="00B714BD">
        <w:rPr>
          <w:rFonts w:hAnsi="Times New Roman" w:ascii="Times New Roman"/>
          <w:szCs w:val="24"/>
        </w:rPr>
        <w:t xml:space="preserve"> Položaj članova društva kao stečajnih vjerovnika </w:t>
      </w:r>
      <w:r w:rsidR="00BE116A">
        <w:rPr>
          <w:rFonts w:hAnsi="Times New Roman" w:ascii="Times New Roman"/>
          <w:szCs w:val="24"/>
        </w:rPr>
        <w:t xml:space="preserve">(ii. viši isplatni red) biti će riješen </w:t>
      </w:r>
      <w:r w:rsidR="00AC5414" w:rsidRPr="00B714BD">
        <w:rPr>
          <w:rFonts w:hAnsi="Times New Roman" w:ascii="Times New Roman"/>
          <w:szCs w:val="24"/>
        </w:rPr>
        <w:t>na način kako je to predviđeno provedbenom osnovom ovog stečajnog plana.</w:t>
      </w: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  <w:r w:rsidRPr="00B714BD">
        <w:rPr>
          <w:rFonts w:hAnsi="Times New Roman" w:ascii="Times New Roman"/>
          <w:szCs w:val="24"/>
        </w:rPr>
        <w:t xml:space="preserve">Do </w:t>
      </w:r>
      <w:r w:rsidR="00F70C6A" w:rsidRPr="00B714BD">
        <w:rPr>
          <w:rFonts w:hAnsi="Times New Roman" w:ascii="Times New Roman"/>
          <w:szCs w:val="24"/>
        </w:rPr>
        <w:t>nastanka stečajnog razloga nelikvidnosti (</w:t>
      </w:r>
      <w:r w:rsidRPr="00B714BD">
        <w:rPr>
          <w:rFonts w:hAnsi="Times New Roman" w:ascii="Times New Roman"/>
          <w:szCs w:val="24"/>
        </w:rPr>
        <w:t>blokade poslovnog računa</w:t>
      </w:r>
      <w:r w:rsidR="00F70C6A" w:rsidRPr="00B714BD">
        <w:rPr>
          <w:rFonts w:hAnsi="Times New Roman" w:ascii="Times New Roman"/>
          <w:szCs w:val="24"/>
        </w:rPr>
        <w:t>)</w:t>
      </w:r>
      <w:r w:rsidRPr="00B714BD">
        <w:rPr>
          <w:rFonts w:hAnsi="Times New Roman" w:ascii="Times New Roman"/>
          <w:szCs w:val="24"/>
        </w:rPr>
        <w:t xml:space="preserve"> došlo je </w:t>
      </w:r>
      <w:r w:rsidR="00027BD0" w:rsidRPr="00B714BD">
        <w:rPr>
          <w:rFonts w:hAnsi="Times New Roman" w:ascii="Times New Roman"/>
          <w:szCs w:val="24"/>
        </w:rPr>
        <w:t xml:space="preserve">na temelju </w:t>
      </w:r>
      <w:r w:rsidR="00BE116A">
        <w:rPr>
          <w:rFonts w:hAnsi="Times New Roman" w:ascii="Times New Roman"/>
          <w:szCs w:val="24"/>
        </w:rPr>
        <w:t xml:space="preserve">provedbe </w:t>
      </w:r>
      <w:r w:rsidRPr="00B714BD">
        <w:rPr>
          <w:rFonts w:hAnsi="Times New Roman" w:ascii="Times New Roman"/>
          <w:szCs w:val="24"/>
        </w:rPr>
        <w:t>pravomoćnog rješenja Ministarstva financija</w:t>
      </w:r>
      <w:r w:rsidR="00027BD0" w:rsidRPr="00B714BD">
        <w:rPr>
          <w:rFonts w:hAnsi="Times New Roman" w:ascii="Times New Roman"/>
          <w:szCs w:val="24"/>
        </w:rPr>
        <w:t xml:space="preserve"> Republike Hrvatske </w:t>
      </w:r>
      <w:r w:rsidRPr="00B714BD">
        <w:rPr>
          <w:rFonts w:hAnsi="Times New Roman" w:ascii="Times New Roman"/>
          <w:szCs w:val="24"/>
        </w:rPr>
        <w:t>o utvrđenim poreznim obvezama Društva</w:t>
      </w:r>
      <w:r w:rsidR="00027BD0" w:rsidRPr="00B714BD">
        <w:rPr>
          <w:rFonts w:hAnsi="Times New Roman" w:ascii="Times New Roman"/>
          <w:szCs w:val="24"/>
        </w:rPr>
        <w:t xml:space="preserve"> po osnovi manje plaćenog PDV-a i poreza na dobit</w:t>
      </w:r>
      <w:r w:rsidRPr="00B714BD">
        <w:rPr>
          <w:rFonts w:hAnsi="Times New Roman" w:ascii="Times New Roman"/>
          <w:szCs w:val="24"/>
        </w:rPr>
        <w:t xml:space="preserve">. </w:t>
      </w:r>
    </w:p>
    <w:p w:rsidRDefault="00027BD0" w:rsidP="004A5BB8" w:rsidR="004A5BB8" w:rsidRPr="00B714BD">
      <w:pPr>
        <w:pStyle w:val="Bezproreda"/>
        <w:jc w:val="both"/>
        <w:rPr>
          <w:rFonts w:hAnsi="Times New Roman" w:ascii="Times New Roman"/>
        </w:rPr>
      </w:pPr>
      <w:r w:rsidRPr="00B714BD">
        <w:rPr>
          <w:rFonts w:hAnsi="Times New Roman" w:ascii="Times New Roman"/>
          <w:szCs w:val="24"/>
        </w:rPr>
        <w:t xml:space="preserve">Naime, </w:t>
      </w:r>
      <w:r w:rsidR="004A5BB8" w:rsidRPr="00B714BD">
        <w:rPr>
          <w:rFonts w:hAnsi="Times New Roman" w:ascii="Times New Roman"/>
          <w:szCs w:val="24"/>
        </w:rPr>
        <w:t xml:space="preserve">Ministarstvo financija Republike Hrvatske, Porezna uprava, Područni ured Zagreb, Ispostava Zagreb-Črnomerec, donijelo je dana 15.06.2012.g. rješenje KLASA: UP/I-471-02/11-02/36, URBROJ: 513-07-01-62/12-19 kojim su </w:t>
      </w:r>
      <w:r w:rsidRPr="00B714BD">
        <w:rPr>
          <w:rFonts w:hAnsi="Times New Roman" w:ascii="Times New Roman"/>
          <w:szCs w:val="24"/>
        </w:rPr>
        <w:t xml:space="preserve">stečajnom dužniku </w:t>
      </w:r>
      <w:r w:rsidR="004A5BB8" w:rsidRPr="00B714BD">
        <w:rPr>
          <w:rFonts w:hAnsi="Times New Roman" w:ascii="Times New Roman"/>
          <w:szCs w:val="24"/>
        </w:rPr>
        <w:t>utvrđene sljedeće obveze: manje obračunati porez na dodanu vrijednost za 2008.</w:t>
      </w:r>
      <w:r w:rsidRPr="00B714BD">
        <w:rPr>
          <w:rFonts w:hAnsi="Times New Roman" w:ascii="Times New Roman"/>
          <w:szCs w:val="24"/>
        </w:rPr>
        <w:t>g.</w:t>
      </w:r>
      <w:r w:rsidR="004A5BB8" w:rsidRPr="00B714BD">
        <w:rPr>
          <w:rFonts w:hAnsi="Times New Roman" w:ascii="Times New Roman"/>
          <w:szCs w:val="24"/>
        </w:rPr>
        <w:t>, 2009.</w:t>
      </w:r>
      <w:r w:rsidRPr="00B714BD">
        <w:rPr>
          <w:rFonts w:hAnsi="Times New Roman" w:ascii="Times New Roman"/>
          <w:szCs w:val="24"/>
        </w:rPr>
        <w:t>g.,</w:t>
      </w:r>
      <w:r w:rsidR="004A5BB8" w:rsidRPr="00B714BD">
        <w:rPr>
          <w:rFonts w:hAnsi="Times New Roman" w:ascii="Times New Roman"/>
          <w:szCs w:val="24"/>
        </w:rPr>
        <w:t xml:space="preserve"> 2010.</w:t>
      </w:r>
      <w:r w:rsidRPr="00B714BD">
        <w:rPr>
          <w:rFonts w:hAnsi="Times New Roman" w:ascii="Times New Roman"/>
          <w:szCs w:val="24"/>
        </w:rPr>
        <w:t>g.</w:t>
      </w:r>
      <w:r w:rsidR="004A5BB8" w:rsidRPr="00B714BD">
        <w:rPr>
          <w:rFonts w:hAnsi="Times New Roman" w:ascii="Times New Roman"/>
          <w:szCs w:val="24"/>
        </w:rPr>
        <w:t xml:space="preserve"> i dio 2011.g. uz pripadajuće zatezne kamate, te manje obračunati porez na dobit za 2008.</w:t>
      </w:r>
      <w:r w:rsidRPr="00B714BD">
        <w:rPr>
          <w:rFonts w:hAnsi="Times New Roman" w:ascii="Times New Roman"/>
          <w:szCs w:val="24"/>
        </w:rPr>
        <w:t>g.,</w:t>
      </w:r>
      <w:r w:rsidR="004A5BB8" w:rsidRPr="00B714BD">
        <w:rPr>
          <w:rFonts w:hAnsi="Times New Roman" w:ascii="Times New Roman"/>
          <w:szCs w:val="24"/>
        </w:rPr>
        <w:t xml:space="preserve"> 2009.</w:t>
      </w:r>
      <w:r w:rsidRPr="00B714BD">
        <w:rPr>
          <w:rFonts w:hAnsi="Times New Roman" w:ascii="Times New Roman"/>
          <w:szCs w:val="24"/>
        </w:rPr>
        <w:t>g.</w:t>
      </w:r>
      <w:r w:rsidR="004A5BB8" w:rsidRPr="00B714BD">
        <w:rPr>
          <w:rFonts w:hAnsi="Times New Roman" w:ascii="Times New Roman"/>
          <w:szCs w:val="24"/>
        </w:rPr>
        <w:t xml:space="preserve"> i 2010.g. uz pripadajuće zatezne kamate. Pravomoćnošću i izvršnosti navedenog </w:t>
      </w:r>
      <w:r w:rsidRPr="00B714BD">
        <w:rPr>
          <w:rFonts w:hAnsi="Times New Roman" w:ascii="Times New Roman"/>
          <w:szCs w:val="24"/>
        </w:rPr>
        <w:t>r</w:t>
      </w:r>
      <w:r w:rsidR="004A5BB8" w:rsidRPr="00B714BD">
        <w:rPr>
          <w:rFonts w:hAnsi="Times New Roman" w:ascii="Times New Roman"/>
          <w:szCs w:val="24"/>
        </w:rPr>
        <w:t xml:space="preserve">ješenja, Ministarstvo financija </w:t>
      </w:r>
      <w:r w:rsidR="004A5BB8" w:rsidRPr="00B714BD">
        <w:rPr>
          <w:rFonts w:hAnsi="Times New Roman" w:ascii="Times New Roman"/>
        </w:rPr>
        <w:t xml:space="preserve">upisalo je založno pravo </w:t>
      </w:r>
      <w:r w:rsidRPr="00B714BD">
        <w:rPr>
          <w:rFonts w:hAnsi="Times New Roman" w:ascii="Times New Roman"/>
        </w:rPr>
        <w:t xml:space="preserve">nad izgrađenim apartmanskim objektom Društva u </w:t>
      </w:r>
      <w:r w:rsidR="004A5BB8" w:rsidRPr="00B714BD">
        <w:rPr>
          <w:rFonts w:hAnsi="Times New Roman" w:ascii="Times New Roman"/>
        </w:rPr>
        <w:t>zemljišn</w:t>
      </w:r>
      <w:r w:rsidRPr="00B714BD">
        <w:rPr>
          <w:rFonts w:hAnsi="Times New Roman" w:ascii="Times New Roman"/>
        </w:rPr>
        <w:t>oj knjizi Općinskog suda u Šibeniku, Zemljišno knjižni odjel Tisno</w:t>
      </w:r>
      <w:r w:rsidR="004A5BB8" w:rsidRPr="00B714BD">
        <w:rPr>
          <w:rFonts w:hAnsi="Times New Roman" w:ascii="Times New Roman"/>
        </w:rPr>
        <w:t xml:space="preserve"> i pokrenulo ovrhu na poslovnom računu stečajnog dužnika.</w:t>
      </w: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</w:rPr>
      </w:pP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  <w:r w:rsidRPr="00B714BD">
        <w:rPr>
          <w:rFonts w:hAnsi="Times New Roman" w:ascii="Times New Roman"/>
          <w:szCs w:val="24"/>
        </w:rPr>
        <w:t xml:space="preserve"> </w:t>
      </w:r>
    </w:p>
    <w:p w:rsidRDefault="004A5BB8" w:rsidP="004A5BB8" w:rsidR="004A5BB8" w:rsidRPr="00B714BD">
      <w:pPr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714BD">
        <w:rPr>
          <w:rFonts w:eastAsia="Times New Roman" w:hAnsi="Times New Roman" w:ascii="Times New Roman"/>
          <w:b/>
          <w:sz w:val="24"/>
          <w:szCs w:val="24"/>
          <w:lang w:eastAsia="hr-HR"/>
        </w:rPr>
        <w:t>3. Otvaranje stečajnog postupka nad stečajnim dužnikom</w:t>
      </w: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  <w:r w:rsidRPr="00B714BD">
        <w:rPr>
          <w:rFonts w:hAnsi="Times New Roman" w:ascii="Times New Roman"/>
          <w:szCs w:val="24"/>
        </w:rPr>
        <w:t xml:space="preserve">Zbog evidentiranih neizvršenih osnova za plaćanje u neprekinutom razdoblju od 671 dana, Financijska agencija je sukladno čl.444.st.1 Stečajnog zakona </w:t>
      </w:r>
      <w:r w:rsidR="00027BD0" w:rsidRPr="00B714BD">
        <w:rPr>
          <w:rFonts w:hAnsi="Times New Roman" w:ascii="Times New Roman"/>
          <w:szCs w:val="24"/>
        </w:rPr>
        <w:t xml:space="preserve">(NN.71/15) </w:t>
      </w:r>
      <w:r w:rsidRPr="00B714BD">
        <w:rPr>
          <w:rFonts w:hAnsi="Times New Roman" w:ascii="Times New Roman"/>
          <w:szCs w:val="24"/>
        </w:rPr>
        <w:t xml:space="preserve">podnijela Trgovačkom sudu u Zagrebu zahtjev za provedbu skraćenog stečajnog postupka nad stečajnim dužnikom. </w:t>
      </w: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</w:p>
    <w:p w:rsidRDefault="00D04F8E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  <w:r w:rsidRPr="00B714BD">
        <w:rPr>
          <w:rFonts w:hAnsi="Times New Roman" w:ascii="Times New Roman"/>
          <w:szCs w:val="24"/>
        </w:rPr>
        <w:t xml:space="preserve">Osim Fine, i </w:t>
      </w:r>
      <w:r w:rsidR="004A5BB8" w:rsidRPr="00B714BD">
        <w:rPr>
          <w:rFonts w:hAnsi="Times New Roman" w:ascii="Times New Roman"/>
          <w:szCs w:val="24"/>
        </w:rPr>
        <w:t xml:space="preserve">Republika Hrvatska, Ministarstvo financija, Porezna uprava </w:t>
      </w:r>
      <w:r w:rsidRPr="00B714BD">
        <w:rPr>
          <w:rFonts w:hAnsi="Times New Roman" w:ascii="Times New Roman"/>
          <w:szCs w:val="24"/>
        </w:rPr>
        <w:t xml:space="preserve">podnijela je dana 29. siječnja 2016.godine </w:t>
      </w:r>
      <w:r w:rsidR="004A5BB8" w:rsidRPr="00B714BD">
        <w:rPr>
          <w:rFonts w:hAnsi="Times New Roman" w:ascii="Times New Roman"/>
          <w:szCs w:val="24"/>
        </w:rPr>
        <w:t>Trgovačkom sudu u Zagrebu prijedlog radi pokretanja stečaj</w:t>
      </w:r>
      <w:r w:rsidRPr="00B714BD">
        <w:rPr>
          <w:rFonts w:hAnsi="Times New Roman" w:ascii="Times New Roman"/>
          <w:szCs w:val="24"/>
        </w:rPr>
        <w:t xml:space="preserve">nog postupka </w:t>
      </w:r>
      <w:r w:rsidR="004A5BB8" w:rsidRPr="00B714BD">
        <w:rPr>
          <w:rFonts w:hAnsi="Times New Roman" w:ascii="Times New Roman"/>
          <w:szCs w:val="24"/>
        </w:rPr>
        <w:t>obzirom da je stečajni dužnik na dan 19.</w:t>
      </w:r>
      <w:r w:rsidR="00027BD0" w:rsidRPr="00B714BD">
        <w:rPr>
          <w:rFonts w:hAnsi="Times New Roman" w:ascii="Times New Roman"/>
          <w:szCs w:val="24"/>
        </w:rPr>
        <w:t xml:space="preserve"> </w:t>
      </w:r>
      <w:r w:rsidR="004A5BB8" w:rsidRPr="00B714BD">
        <w:rPr>
          <w:rFonts w:hAnsi="Times New Roman" w:ascii="Times New Roman"/>
          <w:szCs w:val="24"/>
        </w:rPr>
        <w:t>siječnja 2016. g</w:t>
      </w:r>
      <w:r w:rsidRPr="00B714BD">
        <w:rPr>
          <w:rFonts w:hAnsi="Times New Roman" w:ascii="Times New Roman"/>
          <w:szCs w:val="24"/>
        </w:rPr>
        <w:t>odine</w:t>
      </w:r>
      <w:r w:rsidR="004A5BB8" w:rsidRPr="00B714BD">
        <w:rPr>
          <w:rFonts w:hAnsi="Times New Roman" w:ascii="Times New Roman"/>
          <w:szCs w:val="24"/>
        </w:rPr>
        <w:t xml:space="preserve"> imao nepodmirene obveze po osnovi poreza, doprinosa i drugih javnih davanja u ukupnom iznosu od 560.633,92 kuna.</w:t>
      </w: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</w:p>
    <w:p w:rsidRDefault="004A5BB8" w:rsidP="004A5BB8" w:rsidR="004A5BB8" w:rsidRPr="00B714BD">
      <w:pPr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>Sukladno čl. 115</w:t>
      </w:r>
      <w:r w:rsidR="00027BD0" w:rsidRPr="00B714BD">
        <w:rPr>
          <w:rFonts w:hAnsi="Times New Roman" w:ascii="Times New Roman"/>
          <w:sz w:val="24"/>
          <w:szCs w:val="24"/>
        </w:rPr>
        <w:t>.</w:t>
      </w:r>
      <w:r w:rsidRPr="00B714BD">
        <w:rPr>
          <w:rFonts w:hAnsi="Times New Roman" w:ascii="Times New Roman"/>
          <w:sz w:val="24"/>
          <w:szCs w:val="24"/>
        </w:rPr>
        <w:t>st.1</w:t>
      </w:r>
      <w:r w:rsidR="00027BD0" w:rsidRPr="00B714BD">
        <w:rPr>
          <w:rFonts w:hAnsi="Times New Roman" w:ascii="Times New Roman"/>
          <w:sz w:val="24"/>
          <w:szCs w:val="24"/>
        </w:rPr>
        <w:t xml:space="preserve">. </w:t>
      </w:r>
      <w:r w:rsidRPr="00B714BD">
        <w:rPr>
          <w:rFonts w:hAnsi="Times New Roman" w:ascii="Times New Roman"/>
          <w:sz w:val="24"/>
          <w:szCs w:val="24"/>
        </w:rPr>
        <w:t>Stečajnog zakona, Trgovački sud u Zagrebu je dana 26.</w:t>
      </w:r>
      <w:r w:rsidR="00027BD0" w:rsidRPr="00B714BD">
        <w:rPr>
          <w:rFonts w:hAnsi="Times New Roman" w:ascii="Times New Roman"/>
          <w:sz w:val="24"/>
          <w:szCs w:val="24"/>
        </w:rPr>
        <w:t xml:space="preserve"> </w:t>
      </w:r>
      <w:r w:rsidRPr="00B714BD">
        <w:rPr>
          <w:rFonts w:hAnsi="Times New Roman" w:ascii="Times New Roman"/>
          <w:sz w:val="24"/>
          <w:szCs w:val="24"/>
        </w:rPr>
        <w:t>rujna 2016. godine donio rješenje o pokretanju prethodnog postupka radi utvrđivanja pretpostavki za otvaranje stečajnog postupka. Ročište radi očitovanja o prijedlogu za otvaranje stečajnog postupka</w:t>
      </w:r>
      <w:r w:rsidR="00D04F8E" w:rsidRPr="00B714BD">
        <w:rPr>
          <w:rFonts w:hAnsi="Times New Roman" w:ascii="Times New Roman"/>
          <w:sz w:val="24"/>
          <w:szCs w:val="24"/>
        </w:rPr>
        <w:t>,</w:t>
      </w:r>
      <w:r w:rsidRPr="00B714BD">
        <w:rPr>
          <w:rFonts w:hAnsi="Times New Roman" w:ascii="Times New Roman"/>
          <w:sz w:val="24"/>
          <w:szCs w:val="24"/>
        </w:rPr>
        <w:t xml:space="preserve"> kao i ročište radi rasprave o pretpostavkama za otvaranje stečajnog postupka</w:t>
      </w:r>
      <w:r w:rsidR="00D04F8E" w:rsidRPr="00B714BD">
        <w:rPr>
          <w:rFonts w:hAnsi="Times New Roman" w:ascii="Times New Roman"/>
          <w:sz w:val="24"/>
          <w:szCs w:val="24"/>
        </w:rPr>
        <w:t>,</w:t>
      </w:r>
      <w:r w:rsidRPr="00B714BD">
        <w:rPr>
          <w:rFonts w:hAnsi="Times New Roman" w:ascii="Times New Roman"/>
          <w:sz w:val="24"/>
          <w:szCs w:val="24"/>
        </w:rPr>
        <w:t xml:space="preserve"> održano je dana 20.</w:t>
      </w:r>
      <w:r w:rsidR="00D04F8E" w:rsidRPr="00B714BD">
        <w:rPr>
          <w:rFonts w:hAnsi="Times New Roman" w:ascii="Times New Roman"/>
          <w:sz w:val="24"/>
          <w:szCs w:val="24"/>
        </w:rPr>
        <w:t xml:space="preserve"> </w:t>
      </w:r>
      <w:r w:rsidRPr="00B714BD">
        <w:rPr>
          <w:rFonts w:hAnsi="Times New Roman" w:ascii="Times New Roman"/>
          <w:sz w:val="24"/>
          <w:szCs w:val="24"/>
        </w:rPr>
        <w:t xml:space="preserve">listopada 2016. godine. Na ročištu je kao nesporno utvrđeno </w:t>
      </w:r>
      <w:r w:rsidR="00D04F8E" w:rsidRPr="00B714BD">
        <w:rPr>
          <w:rFonts w:hAnsi="Times New Roman" w:ascii="Times New Roman"/>
          <w:sz w:val="24"/>
          <w:szCs w:val="24"/>
        </w:rPr>
        <w:t xml:space="preserve">stanje blokade računa </w:t>
      </w:r>
      <w:r w:rsidRPr="00B714BD">
        <w:rPr>
          <w:rFonts w:hAnsi="Times New Roman" w:ascii="Times New Roman"/>
          <w:sz w:val="24"/>
          <w:szCs w:val="24"/>
        </w:rPr>
        <w:t>u razdoblju duljem od 60 dana</w:t>
      </w:r>
      <w:r w:rsidR="002F026A" w:rsidRPr="00B714BD">
        <w:rPr>
          <w:rFonts w:hAnsi="Times New Roman" w:ascii="Times New Roman"/>
          <w:sz w:val="24"/>
          <w:szCs w:val="24"/>
        </w:rPr>
        <w:t xml:space="preserve"> čime je ostvaren stečajni razlog nesposobnosti za plaćanje (insolventnost), kao i da </w:t>
      </w:r>
      <w:r w:rsidR="00D04F8E" w:rsidRPr="00B714BD">
        <w:rPr>
          <w:rFonts w:hAnsi="Times New Roman" w:ascii="Times New Roman"/>
          <w:sz w:val="24"/>
          <w:szCs w:val="24"/>
        </w:rPr>
        <w:t xml:space="preserve">stečajnu masu u vlasništvu stečajnog dužnika čine </w:t>
      </w:r>
      <w:r w:rsidRPr="00B714BD">
        <w:rPr>
          <w:rFonts w:hAnsi="Times New Roman" w:ascii="Times New Roman"/>
          <w:sz w:val="24"/>
          <w:szCs w:val="24"/>
        </w:rPr>
        <w:t xml:space="preserve">nekretnine upisane </w:t>
      </w:r>
      <w:r w:rsidR="00986BC2" w:rsidRPr="00B714BD">
        <w:rPr>
          <w:rFonts w:hAnsi="Times New Roman" w:ascii="Times New Roman"/>
          <w:sz w:val="24"/>
          <w:szCs w:val="24"/>
        </w:rPr>
        <w:t>u zemljišnoj knjizi kod Općinskog suda u Šibeniku, Zemljišnoknjižni odjel Tisno, za k.o. Murter Betina i to u</w:t>
      </w:r>
      <w:r w:rsidRPr="00B714BD">
        <w:rPr>
          <w:rFonts w:hAnsi="Times New Roman" w:ascii="Times New Roman"/>
          <w:sz w:val="24"/>
          <w:szCs w:val="24"/>
        </w:rPr>
        <w:t xml:space="preserve"> zk.ul. 6162 </w:t>
      </w:r>
      <w:r w:rsidR="00986BC2" w:rsidRPr="00B714BD">
        <w:rPr>
          <w:rFonts w:hAnsi="Times New Roman" w:ascii="Times New Roman"/>
          <w:sz w:val="24"/>
          <w:szCs w:val="24"/>
        </w:rPr>
        <w:t xml:space="preserve">kao </w:t>
      </w:r>
      <w:r w:rsidRPr="00B714BD">
        <w:rPr>
          <w:rFonts w:hAnsi="Times New Roman" w:ascii="Times New Roman"/>
          <w:sz w:val="24"/>
          <w:szCs w:val="24"/>
        </w:rPr>
        <w:t xml:space="preserve">kčbr. 2163/3 i </w:t>
      </w:r>
      <w:r w:rsidR="00986BC2" w:rsidRPr="00B714BD">
        <w:rPr>
          <w:rFonts w:hAnsi="Times New Roman" w:ascii="Times New Roman"/>
          <w:sz w:val="24"/>
          <w:szCs w:val="24"/>
        </w:rPr>
        <w:t xml:space="preserve">u </w:t>
      </w:r>
      <w:r w:rsidRPr="00B714BD">
        <w:rPr>
          <w:rFonts w:hAnsi="Times New Roman" w:ascii="Times New Roman"/>
          <w:sz w:val="24"/>
          <w:szCs w:val="24"/>
        </w:rPr>
        <w:t xml:space="preserve">zk.ul. 6158 </w:t>
      </w:r>
      <w:r w:rsidR="00986BC2" w:rsidRPr="00B714BD">
        <w:rPr>
          <w:rFonts w:hAnsi="Times New Roman" w:ascii="Times New Roman"/>
          <w:sz w:val="24"/>
          <w:szCs w:val="24"/>
        </w:rPr>
        <w:t xml:space="preserve">kao </w:t>
      </w:r>
      <w:r w:rsidRPr="00B714BD">
        <w:rPr>
          <w:rFonts w:hAnsi="Times New Roman" w:ascii="Times New Roman"/>
          <w:sz w:val="24"/>
          <w:szCs w:val="24"/>
        </w:rPr>
        <w:t>kčbr. 2165/1</w:t>
      </w:r>
      <w:r w:rsidR="002F026A" w:rsidRPr="00B714BD">
        <w:rPr>
          <w:rFonts w:hAnsi="Times New Roman" w:ascii="Times New Roman"/>
          <w:sz w:val="24"/>
          <w:szCs w:val="24"/>
        </w:rPr>
        <w:t xml:space="preserve"> etažno vlasništvo</w:t>
      </w:r>
      <w:r w:rsidRPr="00B714BD">
        <w:rPr>
          <w:rFonts w:hAnsi="Times New Roman" w:ascii="Times New Roman"/>
          <w:sz w:val="24"/>
          <w:szCs w:val="24"/>
        </w:rPr>
        <w:t xml:space="preserve"> </w:t>
      </w:r>
      <w:r w:rsidR="00986BC2" w:rsidRPr="00B714BD">
        <w:rPr>
          <w:rFonts w:hAnsi="Times New Roman" w:ascii="Times New Roman"/>
          <w:sz w:val="24"/>
          <w:szCs w:val="24"/>
        </w:rPr>
        <w:t xml:space="preserve">ukupno 7 apartmana u etažnom elaboratu označeno </w:t>
      </w:r>
      <w:r w:rsidRPr="00B714BD">
        <w:rPr>
          <w:rFonts w:hAnsi="Times New Roman" w:ascii="Times New Roman"/>
          <w:sz w:val="24"/>
          <w:szCs w:val="24"/>
        </w:rPr>
        <w:t>E1-</w:t>
      </w:r>
      <w:r w:rsidR="002F026A" w:rsidRPr="00B714BD">
        <w:rPr>
          <w:rFonts w:hAnsi="Times New Roman" w:ascii="Times New Roman"/>
          <w:sz w:val="24"/>
          <w:szCs w:val="24"/>
        </w:rPr>
        <w:t>E</w:t>
      </w:r>
      <w:r w:rsidRPr="00B714BD">
        <w:rPr>
          <w:rFonts w:hAnsi="Times New Roman" w:ascii="Times New Roman"/>
          <w:sz w:val="24"/>
          <w:szCs w:val="24"/>
        </w:rPr>
        <w:t>7</w:t>
      </w:r>
      <w:r w:rsidR="00986BC2" w:rsidRPr="00B714BD">
        <w:rPr>
          <w:rFonts w:hAnsi="Times New Roman" w:ascii="Times New Roman"/>
          <w:sz w:val="24"/>
          <w:szCs w:val="24"/>
        </w:rPr>
        <w:t>.</w:t>
      </w:r>
      <w:r w:rsidRPr="00B714BD">
        <w:rPr>
          <w:rFonts w:hAnsi="Times New Roman" w:ascii="Times New Roman"/>
          <w:sz w:val="24"/>
          <w:szCs w:val="24"/>
        </w:rPr>
        <w:t xml:space="preserve"> </w:t>
      </w:r>
    </w:p>
    <w:p w:rsidRDefault="004A5BB8" w:rsidP="002E12E2" w:rsidR="00986BC2" w:rsidRPr="00B714BD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 xml:space="preserve">Obzirom </w:t>
      </w:r>
      <w:r w:rsidR="002E12E2" w:rsidRPr="00B714BD">
        <w:rPr>
          <w:rFonts w:hAnsi="Times New Roman" w:ascii="Times New Roman"/>
          <w:sz w:val="24"/>
          <w:szCs w:val="24"/>
        </w:rPr>
        <w:t xml:space="preserve">na postojanje stečajnog razloga </w:t>
      </w:r>
      <w:r w:rsidRPr="00B714BD">
        <w:rPr>
          <w:rFonts w:hAnsi="Times New Roman" w:ascii="Times New Roman"/>
          <w:sz w:val="24"/>
          <w:szCs w:val="24"/>
        </w:rPr>
        <w:t>nesposobnosti za plaćanje</w:t>
      </w:r>
      <w:r w:rsidR="002E12E2" w:rsidRPr="00B714BD">
        <w:rPr>
          <w:rFonts w:hAnsi="Times New Roman" w:ascii="Times New Roman"/>
          <w:sz w:val="24"/>
          <w:szCs w:val="24"/>
        </w:rPr>
        <w:t xml:space="preserve">, stečajni sud je </w:t>
      </w:r>
      <w:r w:rsidRPr="00B714BD">
        <w:rPr>
          <w:rFonts w:hAnsi="Times New Roman" w:ascii="Times New Roman"/>
          <w:sz w:val="24"/>
          <w:szCs w:val="24"/>
        </w:rPr>
        <w:t>na temelju odredbe čl. 5</w:t>
      </w:r>
      <w:r w:rsidR="002E12E2" w:rsidRPr="00B714BD">
        <w:rPr>
          <w:rFonts w:hAnsi="Times New Roman" w:ascii="Times New Roman"/>
          <w:sz w:val="24"/>
          <w:szCs w:val="24"/>
        </w:rPr>
        <w:t>.</w:t>
      </w:r>
      <w:r w:rsidRPr="00B714BD">
        <w:rPr>
          <w:rFonts w:hAnsi="Times New Roman" w:ascii="Times New Roman"/>
          <w:sz w:val="24"/>
          <w:szCs w:val="24"/>
        </w:rPr>
        <w:t xml:space="preserve"> st.1</w:t>
      </w:r>
      <w:r w:rsidR="002E12E2" w:rsidRPr="00B714BD">
        <w:rPr>
          <w:rFonts w:hAnsi="Times New Roman" w:ascii="Times New Roman"/>
          <w:sz w:val="24"/>
          <w:szCs w:val="24"/>
        </w:rPr>
        <w:t>.</w:t>
      </w:r>
      <w:r w:rsidRPr="00B714BD">
        <w:rPr>
          <w:rFonts w:hAnsi="Times New Roman" w:ascii="Times New Roman"/>
          <w:sz w:val="24"/>
          <w:szCs w:val="24"/>
        </w:rPr>
        <w:t xml:space="preserve"> Stečajnog zakona dana 20.</w:t>
      </w:r>
      <w:r w:rsidR="002E12E2" w:rsidRPr="00B714BD">
        <w:rPr>
          <w:rFonts w:hAnsi="Times New Roman" w:ascii="Times New Roman"/>
          <w:sz w:val="24"/>
          <w:szCs w:val="24"/>
        </w:rPr>
        <w:t xml:space="preserve"> </w:t>
      </w:r>
      <w:r w:rsidRPr="00B714BD">
        <w:rPr>
          <w:rFonts w:hAnsi="Times New Roman" w:ascii="Times New Roman"/>
          <w:sz w:val="24"/>
          <w:szCs w:val="24"/>
        </w:rPr>
        <w:t>listopada 2016. godine donio rješenje br</w:t>
      </w:r>
      <w:r w:rsidR="00986BC2" w:rsidRPr="00B714BD">
        <w:rPr>
          <w:rFonts w:hAnsi="Times New Roman" w:ascii="Times New Roman"/>
          <w:sz w:val="24"/>
          <w:szCs w:val="24"/>
        </w:rPr>
        <w:t xml:space="preserve">oj </w:t>
      </w:r>
    </w:p>
    <w:p w:rsidRDefault="00986BC2" w:rsidP="002E12E2" w:rsidR="004A5BB8" w:rsidRPr="00B714BD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>S</w:t>
      </w:r>
      <w:r w:rsidR="004A5BB8" w:rsidRPr="00B714BD">
        <w:rPr>
          <w:rFonts w:hAnsi="Times New Roman" w:ascii="Times New Roman"/>
          <w:sz w:val="24"/>
          <w:szCs w:val="24"/>
        </w:rPr>
        <w:t xml:space="preserve">t-5554/2016 </w:t>
      </w:r>
      <w:r w:rsidRPr="00B714BD">
        <w:rPr>
          <w:rFonts w:hAnsi="Times New Roman" w:ascii="Times New Roman"/>
          <w:sz w:val="24"/>
          <w:szCs w:val="24"/>
        </w:rPr>
        <w:t xml:space="preserve">o otvaranju stečajnog postupka nad </w:t>
      </w:r>
      <w:r w:rsidR="004A5BB8" w:rsidRPr="00B714BD">
        <w:rPr>
          <w:rFonts w:hAnsi="Times New Roman" w:ascii="Times New Roman"/>
          <w:sz w:val="24"/>
          <w:szCs w:val="24"/>
        </w:rPr>
        <w:t xml:space="preserve">stečajnim dužnikom VINICI-MURTER d.o.o. </w:t>
      </w:r>
      <w:r w:rsidR="002E12E2" w:rsidRPr="00B714BD">
        <w:rPr>
          <w:rFonts w:hAnsi="Times New Roman" w:ascii="Times New Roman"/>
          <w:sz w:val="24"/>
          <w:szCs w:val="24"/>
        </w:rPr>
        <w:t xml:space="preserve">u stečaju </w:t>
      </w:r>
      <w:r w:rsidR="004A5BB8" w:rsidRPr="00B714BD">
        <w:rPr>
          <w:rFonts w:hAnsi="Times New Roman" w:ascii="Times New Roman"/>
          <w:sz w:val="24"/>
          <w:szCs w:val="24"/>
        </w:rPr>
        <w:t>sa sjedištem u Zagrebu, Savska cesta 183, OIB: 06965340596, MBS: 080530563</w:t>
      </w:r>
      <w:r w:rsidRPr="00B714BD">
        <w:rPr>
          <w:rFonts w:hAnsi="Times New Roman" w:ascii="Times New Roman"/>
          <w:sz w:val="24"/>
          <w:szCs w:val="24"/>
        </w:rPr>
        <w:t>.</w:t>
      </w:r>
    </w:p>
    <w:p w:rsidRDefault="002E12E2" w:rsidP="004A5BB8" w:rsidR="002E12E2" w:rsidRPr="00B714BD">
      <w:pPr>
        <w:jc w:val="both"/>
        <w:rPr>
          <w:rFonts w:hAnsi="Times New Roman" w:ascii="Times New Roman"/>
          <w:sz w:val="24"/>
          <w:szCs w:val="24"/>
        </w:rPr>
      </w:pPr>
    </w:p>
    <w:p w:rsidRDefault="004A5BB8" w:rsidP="004A5BB8" w:rsidR="004A5BB8">
      <w:pPr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lastRenderedPageBreak/>
        <w:t>Početno stanje imovine stečajnog dužnika</w:t>
      </w:r>
      <w:r w:rsidR="00DE2390" w:rsidRPr="00B714BD">
        <w:rPr>
          <w:rFonts w:hAnsi="Times New Roman" w:ascii="Times New Roman"/>
          <w:sz w:val="24"/>
          <w:szCs w:val="24"/>
        </w:rPr>
        <w:t xml:space="preserve"> iskazano je u početnoj stečajnoj bilanci koja je sastavni dio ovog Stečajnog plana.</w:t>
      </w:r>
    </w:p>
    <w:p w:rsidRDefault="00BE116A" w:rsidP="004A5BB8" w:rsidR="00BE116A" w:rsidRPr="00B714BD">
      <w:pPr>
        <w:jc w:val="both"/>
        <w:rPr>
          <w:rFonts w:hAnsi="Times New Roman" w:ascii="Times New Roman"/>
          <w:sz w:val="24"/>
          <w:szCs w:val="24"/>
        </w:rPr>
      </w:pPr>
    </w:p>
    <w:p w:rsidRDefault="004A5BB8" w:rsidP="004A5BB8" w:rsidR="004A5BB8" w:rsidRPr="00B714BD">
      <w:pPr>
        <w:rPr>
          <w:rFonts w:hAnsi="Times New Roman" w:ascii="Times New Roman"/>
          <w:b/>
          <w:sz w:val="24"/>
          <w:szCs w:val="24"/>
        </w:rPr>
      </w:pPr>
      <w:r w:rsidRPr="00B714BD">
        <w:rPr>
          <w:rFonts w:hAnsi="Times New Roman" w:ascii="Times New Roman"/>
          <w:b/>
          <w:sz w:val="24"/>
          <w:szCs w:val="24"/>
        </w:rPr>
        <w:t>4. Ispitno i izvještajno ročište</w:t>
      </w:r>
    </w:p>
    <w:p w:rsidRDefault="00BE116A" w:rsidP="004A5BB8" w:rsidR="00BE116A">
      <w:pPr>
        <w:rPr>
          <w:rFonts w:hAnsi="Times New Roman" w:ascii="Times New Roman"/>
          <w:b/>
          <w:sz w:val="24"/>
          <w:szCs w:val="24"/>
        </w:rPr>
      </w:pPr>
    </w:p>
    <w:p w:rsidRDefault="004A5BB8" w:rsidP="004A5BB8" w:rsidR="004A5BB8" w:rsidRPr="00B714BD">
      <w:pPr>
        <w:rPr>
          <w:rFonts w:hAnsi="Times New Roman" w:ascii="Times New Roman"/>
          <w:b/>
          <w:sz w:val="24"/>
          <w:szCs w:val="24"/>
        </w:rPr>
      </w:pPr>
      <w:r w:rsidRPr="00B714BD">
        <w:rPr>
          <w:rFonts w:hAnsi="Times New Roman" w:ascii="Times New Roman"/>
          <w:b/>
          <w:sz w:val="24"/>
          <w:szCs w:val="24"/>
        </w:rPr>
        <w:t>Ispitno ročište</w:t>
      </w:r>
    </w:p>
    <w:p w:rsidRDefault="004A5BB8" w:rsidP="004A5BB8" w:rsidR="004A5BB8" w:rsidRPr="00B714BD">
      <w:pPr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 xml:space="preserve">Na općem </w:t>
      </w:r>
      <w:r w:rsidR="002E12E2" w:rsidRPr="00B714BD">
        <w:rPr>
          <w:rFonts w:hAnsi="Times New Roman" w:ascii="Times New Roman"/>
          <w:sz w:val="24"/>
          <w:szCs w:val="24"/>
        </w:rPr>
        <w:t>i</w:t>
      </w:r>
      <w:r w:rsidRPr="00B714BD">
        <w:rPr>
          <w:rFonts w:hAnsi="Times New Roman" w:ascii="Times New Roman"/>
          <w:sz w:val="24"/>
          <w:szCs w:val="24"/>
        </w:rPr>
        <w:t>spitnom ročištu održanom dana 08.</w:t>
      </w:r>
      <w:r w:rsidR="002E12E2" w:rsidRPr="00B714BD">
        <w:rPr>
          <w:rFonts w:hAnsi="Times New Roman" w:ascii="Times New Roman"/>
          <w:sz w:val="24"/>
          <w:szCs w:val="24"/>
        </w:rPr>
        <w:t xml:space="preserve"> </w:t>
      </w:r>
      <w:r w:rsidRPr="00B714BD">
        <w:rPr>
          <w:rFonts w:hAnsi="Times New Roman" w:ascii="Times New Roman"/>
          <w:sz w:val="24"/>
          <w:szCs w:val="24"/>
        </w:rPr>
        <w:t>veljače 2017. godine</w:t>
      </w:r>
      <w:r w:rsidR="003A7C8F" w:rsidRPr="00B714BD">
        <w:rPr>
          <w:rFonts w:hAnsi="Times New Roman" w:ascii="Times New Roman"/>
          <w:sz w:val="24"/>
          <w:szCs w:val="24"/>
        </w:rPr>
        <w:t xml:space="preserve"> te </w:t>
      </w:r>
      <w:r w:rsidR="006B2436" w:rsidRPr="00B714BD">
        <w:rPr>
          <w:rFonts w:hAnsi="Times New Roman" w:ascii="Times New Roman"/>
          <w:sz w:val="24"/>
          <w:szCs w:val="24"/>
        </w:rPr>
        <w:t xml:space="preserve">posebnom ispitnom </w:t>
      </w:r>
      <w:r w:rsidR="003A7C8F" w:rsidRPr="00B714BD">
        <w:rPr>
          <w:rFonts w:hAnsi="Times New Roman" w:ascii="Times New Roman"/>
          <w:sz w:val="24"/>
          <w:szCs w:val="24"/>
        </w:rPr>
        <w:t xml:space="preserve"> ročištu održanom dana </w:t>
      </w:r>
      <w:r w:rsidR="006B2436" w:rsidRPr="00B714BD">
        <w:rPr>
          <w:rFonts w:hAnsi="Times New Roman" w:ascii="Times New Roman"/>
          <w:sz w:val="24"/>
          <w:szCs w:val="24"/>
        </w:rPr>
        <w:t>16. studenog 2017. godine</w:t>
      </w:r>
      <w:r w:rsidRPr="00B714BD">
        <w:rPr>
          <w:rFonts w:hAnsi="Times New Roman" w:ascii="Times New Roman"/>
          <w:sz w:val="24"/>
          <w:szCs w:val="24"/>
        </w:rPr>
        <w:t>, stečajni upravitelj se izjasnio o svakoj prijavljenoj i obrađenoj tražbini II. višeg isplatnog reda i to u ukupnom iznosu od 6.70</w:t>
      </w:r>
      <w:r w:rsidR="006B2436" w:rsidRPr="00B714BD">
        <w:rPr>
          <w:rFonts w:hAnsi="Times New Roman" w:ascii="Times New Roman"/>
          <w:sz w:val="24"/>
          <w:szCs w:val="24"/>
        </w:rPr>
        <w:t>7.348,39</w:t>
      </w:r>
      <w:r w:rsidRPr="00B714BD">
        <w:rPr>
          <w:rFonts w:hAnsi="Times New Roman" w:ascii="Times New Roman"/>
          <w:sz w:val="24"/>
          <w:szCs w:val="24"/>
        </w:rPr>
        <w:t xml:space="preserve"> kuna, od čega je priznata tražbina u iznosu od 2.10</w:t>
      </w:r>
      <w:r w:rsidR="006B2436" w:rsidRPr="00B714BD">
        <w:rPr>
          <w:rFonts w:hAnsi="Times New Roman" w:ascii="Times New Roman"/>
          <w:sz w:val="24"/>
          <w:szCs w:val="24"/>
        </w:rPr>
        <w:t>4.359,59</w:t>
      </w:r>
      <w:r w:rsidRPr="00B714BD">
        <w:rPr>
          <w:rFonts w:hAnsi="Times New Roman" w:ascii="Times New Roman"/>
          <w:sz w:val="24"/>
          <w:szCs w:val="24"/>
        </w:rPr>
        <w:t xml:space="preserve"> kn, dok je osporena tražbina u iznosu od 4.602.988,</w:t>
      </w:r>
      <w:r w:rsidR="006B2436" w:rsidRPr="00B714BD">
        <w:rPr>
          <w:rFonts w:hAnsi="Times New Roman" w:ascii="Times New Roman"/>
          <w:sz w:val="24"/>
          <w:szCs w:val="24"/>
        </w:rPr>
        <w:t>8</w:t>
      </w:r>
      <w:r w:rsidRPr="00B714BD">
        <w:rPr>
          <w:rFonts w:hAnsi="Times New Roman" w:ascii="Times New Roman"/>
          <w:sz w:val="24"/>
          <w:szCs w:val="24"/>
        </w:rPr>
        <w:t xml:space="preserve">0 kn.  </w:t>
      </w:r>
    </w:p>
    <w:p w:rsidRDefault="00BE116A" w:rsidP="004A5BB8" w:rsidR="00BE116A">
      <w:pPr>
        <w:rPr>
          <w:rFonts w:hAnsi="Times New Roman" w:ascii="Times New Roman"/>
          <w:sz w:val="24"/>
          <w:szCs w:val="24"/>
        </w:rPr>
      </w:pPr>
    </w:p>
    <w:p w:rsidRDefault="004A5BB8" w:rsidP="004A5BB8" w:rsidR="004A5BB8" w:rsidRPr="00B714BD">
      <w:pPr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>a) prijavljene tražbine</w:t>
      </w:r>
    </w:p>
    <w:p w:rsidRDefault="004A5BB8" w:rsidP="004A5BB8" w:rsidR="004A5BB8" w:rsidRPr="00B714BD">
      <w:pPr>
        <w:rPr>
          <w:rFonts w:hAnsi="Times New Roman" w:ascii="Times New Roman"/>
          <w:b/>
          <w:sz w:val="24"/>
          <w:szCs w:val="24"/>
        </w:rPr>
      </w:pPr>
    </w:p>
    <w:p w:rsidRDefault="004A5BB8" w:rsidP="004A5BB8" w:rsidR="004A5BB8" w:rsidRPr="00B714BD">
      <w:pPr>
        <w:jc w:val="center"/>
        <w:rPr>
          <w:rFonts w:hAnsi="Times New Roman" w:ascii="Times New Roman"/>
          <w:b/>
          <w:sz w:val="24"/>
          <w:szCs w:val="24"/>
        </w:rPr>
      </w:pPr>
      <w:r w:rsidRPr="00B714BD">
        <w:rPr>
          <w:rFonts w:hAnsi="Times New Roman" w:ascii="Times New Roman"/>
          <w:b/>
          <w:sz w:val="24"/>
          <w:szCs w:val="24"/>
        </w:rPr>
        <w:t>I. TABLICA PRIJAVLJENIH TRAŽBINA II</w:t>
      </w:r>
      <w:r w:rsidR="006B2436" w:rsidRPr="00B714BD">
        <w:rPr>
          <w:rFonts w:hAnsi="Times New Roman" w:ascii="Times New Roman"/>
          <w:b/>
          <w:sz w:val="24"/>
          <w:szCs w:val="24"/>
        </w:rPr>
        <w:t>.</w:t>
      </w:r>
      <w:r w:rsidRPr="00B714BD">
        <w:rPr>
          <w:rFonts w:hAnsi="Times New Roman" w:ascii="Times New Roman"/>
          <w:b/>
          <w:sz w:val="24"/>
          <w:szCs w:val="24"/>
        </w:rPr>
        <w:t xml:space="preserve"> VIŠEG ISPLATNOG REDA</w:t>
      </w:r>
    </w:p>
    <w:p w:rsidRDefault="004A5BB8" w:rsidP="004A5BB8" w:rsidR="004A5BB8" w:rsidRPr="00B714BD">
      <w:pPr>
        <w:rPr>
          <w:rFonts w:hAnsi="Times New Roman" w:ascii="Times New Roman"/>
          <w:sz w:val="24"/>
          <w:szCs w:val="24"/>
        </w:rPr>
      </w:pPr>
    </w:p>
    <w:tbl>
      <w:tblPr>
        <w:tblW w:type="dxa" w:w="10085"/>
        <w:tblBorders>
          <w:top w:space="0" w:sz="8" w:color="4F81BD" w:val="single"/>
          <w:bottom w:space="0" w:sz="8" w:color="4F81BD" w:val="single"/>
        </w:tblBorders>
        <w:tblLook w:val="04A0" w:noVBand="1" w:noHBand="0" w:lastColumn="0" w:firstColumn="1" w:lastRow="0" w:firstRow="1"/>
      </w:tblPr>
      <w:tblGrid>
        <w:gridCol w:w="603"/>
        <w:gridCol w:w="3891"/>
        <w:gridCol w:w="2861"/>
        <w:gridCol w:w="1565"/>
        <w:gridCol w:w="1165"/>
      </w:tblGrid>
      <w:tr w:rsidTr="00565196" w:rsidR="004A5BB8" w:rsidRPr="00B714BD">
        <w:trPr>
          <w:gridAfter w:val="1"/>
          <w:wAfter w:type="dxa" w:w="1165"/>
        </w:trPr>
        <w:tc>
          <w:tcPr>
            <w:tcW w:type="auto" w:w="0"/>
            <w:gridSpan w:val="4"/>
            <w:tcBorders>
              <w:top w:space="0" w:sz="8" w:color="4F81BD" w:val="single"/>
              <w:left w:val="nil"/>
              <w:bottom w:space="0" w:sz="8" w:color="4F81BD" w:val="single"/>
              <w:right w:val="nil"/>
            </w:tcBorders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Tablica broj 1 </w:t>
            </w:r>
          </w:p>
        </w:tc>
      </w:tr>
      <w:tr w:rsidTr="00565196" w:rsidR="004A5BB8" w:rsidRPr="00B714BD">
        <w:trPr>
          <w:gridAfter w:val="1"/>
          <w:wAfter w:type="dxa" w:w="1165"/>
        </w:trPr>
        <w:tc>
          <w:tcPr>
            <w:tcW w:type="auto" w:w="0"/>
            <w:tcBorders>
              <w:left w:val="nil"/>
              <w:right w:val="nil"/>
            </w:tcBorders>
            <w:shd w:fill="D3DFEE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fill="D3DFEE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fill="D3DFEE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fill="D3DFEE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Tražbina na</w:t>
            </w: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br/>
              <w:t>20.10.2016.</w:t>
            </w:r>
          </w:p>
        </w:tc>
      </w:tr>
      <w:tr w:rsidTr="00565196" w:rsidR="004A5BB8" w:rsidRPr="00B714BD">
        <w:trPr>
          <w:gridAfter w:val="1"/>
          <w:wAfter w:type="dxa" w:w="1165"/>
        </w:trPr>
        <w:tc>
          <w:tcPr>
            <w:tcW w:type="auto" w:w="0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auto" w:w="0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RH MF POREZNA UPRAVA, Područni ured Zagreb, po ŽDO Zagreb, OIB: 18683136487</w:t>
            </w:r>
          </w:p>
        </w:tc>
        <w:tc>
          <w:tcPr>
            <w:tcW w:type="auto" w:w="0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B714BD">
              <w:rPr>
                <w:rFonts w:hAnsi="Times New Roman" w:ascii="Times New Roman"/>
                <w:sz w:val="24"/>
                <w:szCs w:val="24"/>
              </w:rPr>
              <w:t xml:space="preserve">Savska 183, </w:t>
            </w: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auto" w:w="0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594.615,20 kn</w:t>
            </w:r>
          </w:p>
        </w:tc>
      </w:tr>
      <w:tr w:rsidTr="006436BC" w:rsidR="006436BC" w:rsidRPr="00BA50B0">
        <w:trPr>
          <w:gridAfter w:val="1"/>
          <w:wAfter w:type="dxa" w:w="1165"/>
        </w:trPr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4A5BB8" w:rsidP="00565196" w:rsidR="004A5BB8" w:rsidRPr="00BA50B0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A50B0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4A5BB8" w:rsidP="00565196" w:rsidR="004A5BB8" w:rsidRPr="00BA50B0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A50B0">
              <w:rPr>
                <w:rFonts w:hAnsi="Times New Roman" w:ascii="Times New Roman"/>
                <w:sz w:val="24"/>
                <w:szCs w:val="24"/>
              </w:rPr>
              <w:t>Hrvatska Radiotelevizija, OIB: 68419124305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4A5BB8" w:rsidP="00565196" w:rsidR="004A5BB8" w:rsidRPr="00BA50B0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A50B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Prisavlje 3, 10000 Zagreb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4A5BB8" w:rsidP="00565196" w:rsidR="004A5BB8" w:rsidRPr="00BA50B0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A50B0">
              <w:rPr>
                <w:rFonts w:hAnsi="Times New Roman" w:ascii="Times New Roman"/>
                <w:sz w:val="24"/>
                <w:szCs w:val="24"/>
              </w:rPr>
              <w:t>243,32 kn</w:t>
            </w:r>
          </w:p>
        </w:tc>
      </w:tr>
      <w:tr w:rsidTr="006436BC" w:rsidR="004A5BB8" w:rsidRPr="00B714BD">
        <w:tc>
          <w:tcPr>
            <w:tcW w:type="auto" w:w="0"/>
            <w:shd w:themeFill="background1" w:fill="FFFFFF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auto" w:w="0"/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Gabor Adam Galdi, OIB: 86688418658</w:t>
            </w:r>
          </w:p>
        </w:tc>
        <w:tc>
          <w:tcPr>
            <w:tcW w:type="auto" w:w="0"/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Budapest Medve 42</w:t>
            </w:r>
          </w:p>
        </w:tc>
        <w:tc>
          <w:tcPr>
            <w:tcW w:type="auto" w:w="0"/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324.580,25 kn</w:t>
            </w:r>
          </w:p>
        </w:tc>
        <w:tc>
          <w:tcPr>
            <w:tcW w:type="dxa" w:w="1165"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436BC" w:rsidR="004A5BB8" w:rsidRPr="00B714BD">
        <w:trPr>
          <w:gridAfter w:val="1"/>
          <w:wAfter w:type="dxa" w:w="1165"/>
        </w:trPr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Gabor Laszlo Velkei, OIB: 34562526246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Budapest Muskotaly 31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195.005,09 kn</w:t>
            </w:r>
          </w:p>
        </w:tc>
      </w:tr>
      <w:tr w:rsidTr="006436BC" w:rsidR="004A5BB8" w:rsidRPr="00B714BD">
        <w:tc>
          <w:tcPr>
            <w:tcW w:type="auto" w:w="0"/>
            <w:shd w:themeFill="background1" w:fill="FFFFFF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auto" w:w="0"/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Gyorgy Narai, OIB: 69341332245</w:t>
            </w:r>
          </w:p>
        </w:tc>
        <w:tc>
          <w:tcPr>
            <w:tcW w:type="auto" w:w="0"/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Budapest, Terez Korut 36</w:t>
            </w:r>
          </w:p>
        </w:tc>
        <w:tc>
          <w:tcPr>
            <w:tcW w:type="auto" w:w="0"/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217.135,94 kn</w:t>
            </w:r>
          </w:p>
        </w:tc>
        <w:tc>
          <w:tcPr>
            <w:tcW w:type="dxa" w:w="1165"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436BC" w:rsidR="004A5BB8" w:rsidRPr="00B714BD">
        <w:trPr>
          <w:gridAfter w:val="1"/>
          <w:wAfter w:type="dxa" w:w="1165"/>
        </w:trPr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Gal Laszlo, OIB: 82611436284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Budapest, Ringlo 46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102.452,33 kn</w:t>
            </w:r>
          </w:p>
        </w:tc>
      </w:tr>
      <w:tr w:rsidTr="006436BC" w:rsidR="004A5BB8" w:rsidRPr="00B714BD">
        <w:trPr>
          <w:gridAfter w:val="1"/>
          <w:wAfter w:type="dxa" w:w="1165"/>
        </w:trPr>
        <w:tc>
          <w:tcPr>
            <w:tcW w:type="auto" w:w="0"/>
            <w:shd w:themeFill="background1" w:fill="FFFFFF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auto" w:w="0"/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Gabor Jozsef Deri, OIB: 68503729689</w:t>
            </w:r>
          </w:p>
        </w:tc>
        <w:tc>
          <w:tcPr>
            <w:tcW w:type="auto" w:w="0"/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Telki 2089</w:t>
            </w:r>
          </w:p>
        </w:tc>
        <w:tc>
          <w:tcPr>
            <w:tcW w:type="auto" w:w="0"/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350.371,02 kn</w:t>
            </w:r>
          </w:p>
        </w:tc>
      </w:tr>
      <w:tr w:rsidTr="006436BC" w:rsidR="004A5BB8" w:rsidRPr="00B714BD">
        <w:trPr>
          <w:gridAfter w:val="1"/>
          <w:wAfter w:type="dxa" w:w="1165"/>
        </w:trPr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lastRenderedPageBreak/>
              <w:t>8.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Galne Szego Agnes, OIB: 86340082042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Budapest, Ringlo 46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102.452,33 kn</w:t>
            </w:r>
          </w:p>
        </w:tc>
      </w:tr>
      <w:tr w:rsidTr="006436BC" w:rsidR="004A5BB8" w:rsidRPr="00B714BD">
        <w:trPr>
          <w:gridAfter w:val="1"/>
          <w:wAfter w:type="dxa" w:w="1165"/>
        </w:trPr>
        <w:tc>
          <w:tcPr>
            <w:tcW w:type="auto" w:w="0"/>
            <w:shd w:themeFill="background1" w:fill="FFFFFF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auto" w:w="0"/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Zoltan Lading, OIB: 71981074110</w:t>
            </w:r>
          </w:p>
        </w:tc>
        <w:tc>
          <w:tcPr>
            <w:tcW w:type="auto" w:w="0"/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Budapest, Rackeve 32</w:t>
            </w:r>
          </w:p>
        </w:tc>
        <w:tc>
          <w:tcPr>
            <w:tcW w:type="auto" w:w="0"/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217.504,11 kn</w:t>
            </w:r>
          </w:p>
        </w:tc>
      </w:tr>
      <w:tr w:rsidTr="006436BC" w:rsidR="004A5BB8" w:rsidRPr="00B714BD">
        <w:trPr>
          <w:gridAfter w:val="1"/>
          <w:wAfter w:type="dxa" w:w="1165"/>
        </w:trPr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Louise Pavelcze, OIB: 20320479243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1766 Friedensville Road, Betlehem, Pennsylvania 1805 USA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4A5BB8" w:rsidP="00565196" w:rsidR="004A5BB8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1.913.728,00 kn</w:t>
            </w:r>
          </w:p>
        </w:tc>
      </w:tr>
      <w:tr w:rsidTr="00565196" w:rsidR="004A5BB8" w:rsidRPr="00B714BD">
        <w:trPr>
          <w:gridAfter w:val="1"/>
          <w:wAfter w:type="dxa" w:w="1165"/>
        </w:trPr>
        <w:tc>
          <w:tcPr>
            <w:tcW w:type="auto" w:w="0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auto" w:w="0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Louise Pavelcze, OIB: 20320479243</w:t>
            </w:r>
          </w:p>
        </w:tc>
        <w:tc>
          <w:tcPr>
            <w:tcW w:type="auto" w:w="0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1766 Friedensville Road, Betlehem, Pennsylvania 1805 USA</w:t>
            </w:r>
          </w:p>
        </w:tc>
        <w:tc>
          <w:tcPr>
            <w:tcW w:type="auto" w:w="0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2.689.260,80 kn</w:t>
            </w:r>
          </w:p>
        </w:tc>
      </w:tr>
    </w:tbl>
    <w:p w:rsidRDefault="004A5BB8" w:rsidP="004A5BB8" w:rsidR="004A5BB8" w:rsidRPr="00B714BD">
      <w:pPr>
        <w:ind w:left="360"/>
        <w:rPr>
          <w:rFonts w:hAnsi="Times New Roman" w:ascii="Times New Roman"/>
          <w:b/>
          <w:sz w:val="24"/>
          <w:szCs w:val="24"/>
        </w:rPr>
      </w:pPr>
    </w:p>
    <w:p w:rsidRDefault="004A5BB8" w:rsidP="004A5BB8" w:rsidR="004A5BB8" w:rsidRPr="00B714BD">
      <w:pPr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4A5BB8" w:rsidP="004A5BB8" w:rsidR="004A5BB8">
      <w:pPr>
        <w:ind w:left="360"/>
        <w:jc w:val="center"/>
        <w:rPr>
          <w:rFonts w:hAnsi="Times New Roman" w:ascii="Times New Roman"/>
          <w:b/>
          <w:sz w:val="24"/>
          <w:szCs w:val="24"/>
        </w:rPr>
      </w:pPr>
      <w:r w:rsidRPr="00B714BD">
        <w:rPr>
          <w:rFonts w:hAnsi="Times New Roman" w:ascii="Times New Roman"/>
          <w:b/>
          <w:sz w:val="24"/>
          <w:szCs w:val="24"/>
        </w:rPr>
        <w:t>II. TABLICA RAZLUČN</w:t>
      </w:r>
      <w:r w:rsidR="00DA2F19">
        <w:rPr>
          <w:rFonts w:hAnsi="Times New Roman" w:ascii="Times New Roman"/>
          <w:b/>
          <w:sz w:val="24"/>
          <w:szCs w:val="24"/>
        </w:rPr>
        <w:t xml:space="preserve">IH </w:t>
      </w:r>
      <w:r w:rsidRPr="00B714BD">
        <w:rPr>
          <w:rFonts w:hAnsi="Times New Roman" w:ascii="Times New Roman"/>
          <w:b/>
          <w:sz w:val="24"/>
          <w:szCs w:val="24"/>
        </w:rPr>
        <w:t>PRAVA</w:t>
      </w:r>
    </w:p>
    <w:p w:rsidRDefault="00B714BD" w:rsidP="004A5BB8" w:rsidR="00B714BD" w:rsidRPr="00B714BD">
      <w:pPr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tbl>
      <w:tblPr>
        <w:tblW w:type="auto" w:w="0"/>
        <w:tblBorders>
          <w:top w:space="0" w:sz="8" w:color="4F81BD" w:val="single"/>
          <w:bottom w:space="0" w:sz="8" w:color="4F81BD" w:val="single"/>
        </w:tblBorders>
        <w:tblLook w:val="04A0" w:noVBand="1" w:noHBand="0" w:lastColumn="0" w:firstColumn="1" w:lastRow="0" w:firstRow="1"/>
      </w:tblPr>
      <w:tblGrid>
        <w:gridCol w:w="632"/>
        <w:gridCol w:w="4485"/>
        <w:gridCol w:w="1661"/>
        <w:gridCol w:w="2510"/>
      </w:tblGrid>
      <w:tr w:rsidTr="00565196" w:rsidR="004A5BB8" w:rsidRPr="00B714BD">
        <w:tc>
          <w:tcPr>
            <w:tcW w:type="auto" w:w="0"/>
            <w:gridSpan w:val="4"/>
            <w:tcBorders>
              <w:top w:space="0" w:sz="8" w:color="4F81BD" w:val="single"/>
              <w:left w:val="nil"/>
              <w:bottom w:space="0" w:sz="8" w:color="4F81BD" w:val="single"/>
              <w:right w:val="nil"/>
            </w:tcBorders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Tablica broj 2</w:t>
            </w:r>
          </w:p>
        </w:tc>
      </w:tr>
      <w:tr w:rsidTr="00565196" w:rsidR="004A5BB8" w:rsidRPr="00B714BD">
        <w:tc>
          <w:tcPr>
            <w:tcW w:type="auto" w:w="0"/>
            <w:tcBorders>
              <w:left w:val="nil"/>
              <w:right w:val="nil"/>
            </w:tcBorders>
            <w:shd w:fill="D3DFEE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fill="D3DFEE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fill="D3DFEE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fill="D3DFEE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</w:tr>
      <w:tr w:rsidTr="00565196" w:rsidR="004A5BB8" w:rsidRPr="00B714BD">
        <w:tc>
          <w:tcPr>
            <w:tcW w:type="auto" w:w="0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auto" w:w="0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RH MF POREZNA UPRAVA, Područni ured Zagreb, po ŽDO Zagreb, OIB: 18683136487</w:t>
            </w:r>
          </w:p>
        </w:tc>
        <w:tc>
          <w:tcPr>
            <w:tcW w:type="auto" w:w="0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B714BD">
              <w:rPr>
                <w:rFonts w:hAnsi="Times New Roman" w:ascii="Times New Roman"/>
                <w:sz w:val="24"/>
                <w:szCs w:val="24"/>
              </w:rPr>
              <w:t xml:space="preserve">Savska 183, </w:t>
            </w: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auto" w:w="0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528.855,41 kn</w:t>
            </w:r>
          </w:p>
        </w:tc>
      </w:tr>
    </w:tbl>
    <w:p w:rsidRDefault="004A5BB8" w:rsidP="004A5BB8" w:rsidR="004A5BB8">
      <w:pPr>
        <w:rPr>
          <w:rFonts w:hAnsi="Times New Roman" w:ascii="Times New Roman"/>
          <w:sz w:val="24"/>
          <w:szCs w:val="24"/>
        </w:rPr>
      </w:pPr>
    </w:p>
    <w:p w:rsidRDefault="00B714BD" w:rsidP="004A5BB8" w:rsidR="00B714BD" w:rsidRPr="00B714BD">
      <w:pPr>
        <w:rPr>
          <w:rFonts w:hAnsi="Times New Roman" w:ascii="Times New Roman"/>
          <w:sz w:val="24"/>
          <w:szCs w:val="24"/>
        </w:rPr>
      </w:pPr>
    </w:p>
    <w:p w:rsidRDefault="004A5BB8" w:rsidP="004A5BB8" w:rsidR="004A5BB8" w:rsidRPr="00B714BD">
      <w:pPr>
        <w:pStyle w:val="Odlomakpopisa"/>
        <w:ind w:hanging="1080" w:left="1080"/>
        <w:jc w:val="center"/>
        <w:rPr>
          <w:rFonts w:hAnsi="Times New Roman" w:ascii="Times New Roman"/>
          <w:b/>
        </w:rPr>
      </w:pPr>
      <w:r w:rsidRPr="00B714BD">
        <w:rPr>
          <w:rFonts w:hAnsi="Times New Roman" w:ascii="Times New Roman"/>
          <w:b/>
        </w:rPr>
        <w:t>III. TABLICA IZLUČNIH PRAVA</w:t>
      </w:r>
    </w:p>
    <w:p w:rsidRDefault="004A5BB8" w:rsidP="004A5BB8" w:rsidR="004A5BB8" w:rsidRPr="00B714BD">
      <w:pPr>
        <w:rPr>
          <w:rFonts w:hAnsi="Times New Roman" w:ascii="Times New Roman"/>
          <w:sz w:val="24"/>
          <w:szCs w:val="24"/>
        </w:rPr>
      </w:pPr>
    </w:p>
    <w:tbl>
      <w:tblPr>
        <w:tblW w:type="auto" w:w="0"/>
        <w:tblBorders>
          <w:top w:space="0" w:sz="8" w:color="4F81BD" w:val="single"/>
          <w:bottom w:space="0" w:sz="8" w:color="4F81BD" w:val="single"/>
        </w:tblBorders>
        <w:tblLook w:val="04A0" w:noVBand="1" w:noHBand="0" w:lastColumn="0" w:firstColumn="1" w:lastRow="0" w:firstRow="1"/>
      </w:tblPr>
      <w:tblGrid>
        <w:gridCol w:w="563"/>
        <w:gridCol w:w="1901"/>
        <w:gridCol w:w="2250"/>
        <w:gridCol w:w="4574"/>
      </w:tblGrid>
      <w:tr w:rsidTr="00565196" w:rsidR="004A5BB8" w:rsidRPr="00B714BD">
        <w:tc>
          <w:tcPr>
            <w:tcW w:type="auto" w:w="0"/>
            <w:gridSpan w:val="4"/>
            <w:tcBorders>
              <w:top w:space="0" w:sz="8" w:color="4F81BD" w:val="single"/>
              <w:left w:val="nil"/>
              <w:bottom w:space="0" w:sz="8" w:color="4F81BD" w:val="single"/>
              <w:right w:val="nil"/>
            </w:tcBorders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Tablica broj 3</w:t>
            </w:r>
          </w:p>
        </w:tc>
      </w:tr>
      <w:tr w:rsidTr="00565196" w:rsidR="004A5BB8" w:rsidRPr="00B714BD">
        <w:tc>
          <w:tcPr>
            <w:tcW w:type="auto" w:w="0"/>
            <w:tcBorders>
              <w:left w:val="nil"/>
              <w:right w:val="nil"/>
            </w:tcBorders>
            <w:shd w:fill="D3DFEE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fill="D3DFEE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fill="D3DFEE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fill="D3DFEE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565196" w:rsidR="004A5BB8" w:rsidRPr="00B714BD">
        <w:tc>
          <w:tcPr>
            <w:tcW w:type="auto" w:w="0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auto" w:w="0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Louise Pavelcze, OIB: 20320479243</w:t>
            </w:r>
          </w:p>
        </w:tc>
        <w:tc>
          <w:tcPr>
            <w:tcW w:type="auto" w:w="0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1766 Friedensville Road, Betlehem, Pennsylvania 1805 USA</w:t>
            </w:r>
          </w:p>
        </w:tc>
        <w:tc>
          <w:tcPr>
            <w:tcW w:type="auto" w:w="0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suvlasnički dio nekretnine upisane pri Općinskom sudu u Šibeniku, Zemljišnoknjižni odjel Tisno, k.o. Murter Betina z.k.ul. 6158 k.č. 2165/1</w:t>
            </w:r>
            <w:r w:rsidR="00986BC2" w:rsidRPr="00B714BD">
              <w:rPr>
                <w:rFonts w:hAnsi="Times New Roman" w:ascii="Times New Roman"/>
                <w:sz w:val="24"/>
                <w:szCs w:val="24"/>
              </w:rPr>
              <w:t xml:space="preserve"> i to suvl.dio</w:t>
            </w:r>
            <w:r w:rsidRPr="00B714BD">
              <w:rPr>
                <w:rFonts w:hAnsi="Times New Roman" w:ascii="Times New Roman"/>
                <w:sz w:val="24"/>
                <w:szCs w:val="24"/>
              </w:rPr>
              <w:t xml:space="preserve"> 1498/10000 etažno vlasništvo (E-3)</w:t>
            </w:r>
          </w:p>
        </w:tc>
      </w:tr>
    </w:tbl>
    <w:p w:rsidRDefault="002E12E2" w:rsidP="004A5BB8" w:rsidR="002E12E2" w:rsidRPr="00B714BD">
      <w:pPr>
        <w:rPr>
          <w:rFonts w:hAnsi="Times New Roman" w:ascii="Times New Roman"/>
          <w:sz w:val="24"/>
          <w:szCs w:val="24"/>
        </w:rPr>
      </w:pPr>
    </w:p>
    <w:p w:rsidRDefault="00216048" w:rsidP="004A5BB8" w:rsidR="00216048" w:rsidRPr="00B714BD">
      <w:pPr>
        <w:rPr>
          <w:rFonts w:hAnsi="Times New Roman" w:ascii="Times New Roman"/>
          <w:sz w:val="24"/>
          <w:szCs w:val="24"/>
        </w:rPr>
      </w:pPr>
    </w:p>
    <w:p w:rsidRDefault="00DA2F19" w:rsidP="004A5BB8" w:rsidR="004A5BB8" w:rsidRPr="00B714B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c</w:t>
      </w:r>
      <w:r w:rsidR="004A5BB8" w:rsidRPr="00B714BD">
        <w:rPr>
          <w:rFonts w:hAnsi="Times New Roman" w:ascii="Times New Roman"/>
          <w:sz w:val="24"/>
          <w:szCs w:val="24"/>
        </w:rPr>
        <w:t>) osporene tražbine</w:t>
      </w:r>
    </w:p>
    <w:p w:rsidRDefault="004A5BB8" w:rsidP="004A5BB8" w:rsidR="004A5BB8" w:rsidRPr="00B714BD">
      <w:pPr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>Stečajni upravitelj je osporio sljedeće tražbine vjerovnika:</w:t>
      </w:r>
    </w:p>
    <w:p w:rsidRDefault="002E12E2" w:rsidP="004A5BB8" w:rsidR="002E12E2" w:rsidRPr="00B714BD">
      <w:pPr>
        <w:rPr>
          <w:rFonts w:hAnsi="Times New Roman" w:ascii="Times New Roman"/>
          <w:sz w:val="24"/>
          <w:szCs w:val="24"/>
        </w:rPr>
      </w:pPr>
    </w:p>
    <w:p w:rsidRDefault="004A5BB8" w:rsidP="004A5BB8" w:rsidR="004A5BB8">
      <w:pPr>
        <w:jc w:val="center"/>
        <w:rPr>
          <w:rFonts w:hAnsi="Times New Roman" w:ascii="Times New Roman"/>
          <w:b/>
          <w:sz w:val="24"/>
          <w:szCs w:val="24"/>
        </w:rPr>
      </w:pPr>
      <w:r w:rsidRPr="00B714BD">
        <w:rPr>
          <w:rFonts w:hAnsi="Times New Roman" w:ascii="Times New Roman"/>
          <w:b/>
          <w:sz w:val="24"/>
          <w:szCs w:val="24"/>
        </w:rPr>
        <w:t>I. TABLICA  OSPORENIH TRAŽBINA II</w:t>
      </w:r>
      <w:r w:rsidR="006B2436" w:rsidRPr="00B714BD">
        <w:rPr>
          <w:rFonts w:hAnsi="Times New Roman" w:ascii="Times New Roman"/>
          <w:b/>
          <w:sz w:val="24"/>
          <w:szCs w:val="24"/>
        </w:rPr>
        <w:t>.</w:t>
      </w:r>
      <w:r w:rsidRPr="00B714BD">
        <w:rPr>
          <w:rFonts w:hAnsi="Times New Roman" w:ascii="Times New Roman"/>
          <w:b/>
          <w:sz w:val="24"/>
          <w:szCs w:val="24"/>
        </w:rPr>
        <w:t xml:space="preserve"> VIŠEG ISPLATNOG REDA</w:t>
      </w:r>
    </w:p>
    <w:p w:rsidRDefault="00B714BD" w:rsidP="004A5BB8" w:rsidR="00B714BD" w:rsidRPr="00B714BD">
      <w:pPr>
        <w:jc w:val="center"/>
        <w:rPr>
          <w:rFonts w:hAnsi="Times New Roman" w:ascii="Times New Roman"/>
          <w:b/>
          <w:sz w:val="24"/>
          <w:szCs w:val="24"/>
        </w:rPr>
      </w:pPr>
    </w:p>
    <w:tbl>
      <w:tblPr>
        <w:tblW w:type="dxa" w:w="8920"/>
        <w:tblInd w:type="dxa" w:w="10"/>
        <w:tblBorders>
          <w:top w:space="0" w:sz="8" w:color="4F81BD" w:val="single"/>
          <w:bottom w:space="0" w:sz="8" w:color="4F81BD" w:val="single"/>
        </w:tblBorders>
        <w:tblLook w:val="04A0" w:noVBand="1" w:noHBand="0" w:lastColumn="0" w:firstColumn="1" w:lastRow="0" w:firstRow="1"/>
      </w:tblPr>
      <w:tblGrid>
        <w:gridCol w:w="670"/>
        <w:gridCol w:w="2705"/>
        <w:gridCol w:w="3911"/>
        <w:gridCol w:w="1634"/>
      </w:tblGrid>
      <w:tr w:rsidTr="00565196" w:rsidR="004A5BB8" w:rsidRPr="00B714BD">
        <w:tc>
          <w:tcPr>
            <w:tcW w:type="auto" w:w="0"/>
            <w:gridSpan w:val="4"/>
            <w:tcBorders>
              <w:top w:space="0" w:sz="8" w:color="4F81BD" w:val="single"/>
              <w:left w:val="nil"/>
              <w:bottom w:space="0" w:sz="4" w:color="auto" w:val="single"/>
              <w:right w:val="nil"/>
            </w:tcBorders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Tablica broj 4 </w:t>
            </w:r>
          </w:p>
        </w:tc>
      </w:tr>
      <w:tr w:rsidTr="00565196" w:rsidR="004A5BB8" w:rsidRPr="00B714BD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3DFEE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3DFEE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3DFEE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3DFEE" w:color="auto" w:val="clear"/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Tražbina na</w:t>
            </w: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br/>
              <w:t>20.10.2016.</w:t>
            </w:r>
          </w:p>
        </w:tc>
      </w:tr>
      <w:tr w:rsidTr="00BA50B0" w:rsidR="004A5BB8" w:rsidRPr="00B714BD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4A5BB8" w:rsidP="00565196" w:rsidR="004A5BB8" w:rsidRPr="00BA50B0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A50B0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4A5BB8" w:rsidP="00565196" w:rsidR="004A5BB8" w:rsidRPr="00BA50B0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A50B0">
              <w:rPr>
                <w:rFonts w:hAnsi="Times New Roman" w:ascii="Times New Roman"/>
                <w:sz w:val="24"/>
                <w:szCs w:val="24"/>
              </w:rPr>
              <w:t>Louise Pavelcze, OIB: 20320479243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4A5BB8" w:rsidP="00565196" w:rsidR="004A5BB8" w:rsidRPr="00BA50B0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A50B0">
              <w:rPr>
                <w:rFonts w:hAnsi="Times New Roman" w:ascii="Times New Roman"/>
                <w:sz w:val="24"/>
                <w:szCs w:val="24"/>
              </w:rPr>
              <w:t>1766 Friedensville Road, Betlehem, Pennsylvania 1805 USA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4A5BB8" w:rsidP="00565196" w:rsidR="004A5BB8" w:rsidRPr="00BA50B0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A50B0">
              <w:rPr>
                <w:rFonts w:hAnsi="Times New Roman" w:ascii="Times New Roman"/>
                <w:sz w:val="24"/>
                <w:szCs w:val="24"/>
              </w:rPr>
              <w:t>1.913.728,00 kn</w:t>
            </w:r>
          </w:p>
        </w:tc>
      </w:tr>
      <w:tr w:rsidTr="00565196" w:rsidR="004A5BB8" w:rsidRPr="00B714BD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Louise Pavelcze, OIB: 20320479243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1766 Friedensville Road, Betlehem, Pennsylvania 1805 USA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5BB8" w:rsidP="00565196" w:rsidR="004A5BB8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2.689.260,80 kn</w:t>
            </w:r>
          </w:p>
        </w:tc>
      </w:tr>
    </w:tbl>
    <w:p w:rsidRDefault="004A5BB8" w:rsidP="004A5BB8" w:rsidR="004A5BB8" w:rsidRPr="00B714BD">
      <w:pPr>
        <w:rPr>
          <w:rFonts w:hAnsi="Times New Roman" w:ascii="Times New Roman"/>
          <w:sz w:val="24"/>
          <w:szCs w:val="24"/>
        </w:rPr>
      </w:pP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  <w:r w:rsidRPr="00B714BD">
        <w:rPr>
          <w:rFonts w:hAnsi="Times New Roman" w:ascii="Times New Roman"/>
          <w:szCs w:val="24"/>
        </w:rPr>
        <w:t xml:space="preserve">Stečajni upravitelj je osporio naprijed navedene tražbine iz razloga što je Louse Pavelcze </w:t>
      </w:r>
      <w:r w:rsidR="00216048" w:rsidRPr="00B714BD">
        <w:rPr>
          <w:rFonts w:hAnsi="Times New Roman" w:ascii="Times New Roman"/>
          <w:szCs w:val="24"/>
        </w:rPr>
        <w:t xml:space="preserve">kao stečajni vjerovnik </w:t>
      </w:r>
      <w:r w:rsidRPr="00B714BD">
        <w:rPr>
          <w:rFonts w:hAnsi="Times New Roman" w:ascii="Times New Roman"/>
          <w:szCs w:val="24"/>
        </w:rPr>
        <w:t xml:space="preserve">prijavio tražbinu </w:t>
      </w:r>
      <w:r w:rsidR="00E02678" w:rsidRPr="00B714BD">
        <w:rPr>
          <w:rFonts w:hAnsi="Times New Roman" w:ascii="Times New Roman"/>
          <w:szCs w:val="24"/>
        </w:rPr>
        <w:t xml:space="preserve">kao </w:t>
      </w:r>
      <w:r w:rsidRPr="00B714BD">
        <w:rPr>
          <w:rFonts w:hAnsi="Times New Roman" w:ascii="Times New Roman"/>
          <w:szCs w:val="24"/>
        </w:rPr>
        <w:t xml:space="preserve">novčani ekvivalent apartmanu i parkirnom mjestu </w:t>
      </w:r>
      <w:r w:rsidR="00216048" w:rsidRPr="00B714BD">
        <w:rPr>
          <w:rFonts w:hAnsi="Times New Roman" w:ascii="Times New Roman"/>
          <w:szCs w:val="24"/>
        </w:rPr>
        <w:t xml:space="preserve">(etaža E-3 oznaka ''C'' u etažnom elaboratu) </w:t>
      </w:r>
      <w:r w:rsidR="00E02678" w:rsidRPr="00B714BD">
        <w:rPr>
          <w:rFonts w:hAnsi="Times New Roman" w:ascii="Times New Roman"/>
          <w:szCs w:val="24"/>
        </w:rPr>
        <w:t xml:space="preserve">od 1.913.728,00 kn i novčanu tražbinu od 2.689.260,80 kn po osnovi isplaćenih iznosa financiranja izgradnje i opremanja ovog apartmana sa zateznom kamatom </w:t>
      </w:r>
      <w:r w:rsidR="00DA2F19">
        <w:rPr>
          <w:rFonts w:hAnsi="Times New Roman" w:ascii="Times New Roman"/>
          <w:szCs w:val="24"/>
        </w:rPr>
        <w:t xml:space="preserve">i svim troškovima </w:t>
      </w:r>
      <w:r w:rsidR="00216048" w:rsidRPr="00DA2F19">
        <w:rPr>
          <w:rFonts w:hAnsi="Times New Roman" w:ascii="Times New Roman"/>
          <w:szCs w:val="24"/>
          <w:u w:val="single"/>
        </w:rPr>
        <w:t>iako</w:t>
      </w:r>
      <w:r w:rsidR="00216048" w:rsidRPr="00B714BD">
        <w:rPr>
          <w:rFonts w:hAnsi="Times New Roman" w:ascii="Times New Roman"/>
          <w:szCs w:val="24"/>
        </w:rPr>
        <w:t xml:space="preserve"> je </w:t>
      </w:r>
      <w:r w:rsidR="00DA2F19">
        <w:rPr>
          <w:rFonts w:hAnsi="Times New Roman" w:ascii="Times New Roman"/>
          <w:szCs w:val="24"/>
        </w:rPr>
        <w:t xml:space="preserve">istodobno </w:t>
      </w:r>
      <w:r w:rsidR="00216048" w:rsidRPr="00B714BD">
        <w:rPr>
          <w:rFonts w:hAnsi="Times New Roman" w:ascii="Times New Roman"/>
          <w:szCs w:val="24"/>
        </w:rPr>
        <w:t xml:space="preserve">za </w:t>
      </w:r>
      <w:r w:rsidR="00DA2F19">
        <w:rPr>
          <w:rFonts w:hAnsi="Times New Roman" w:ascii="Times New Roman"/>
          <w:szCs w:val="24"/>
        </w:rPr>
        <w:t xml:space="preserve">predmetnu nekretninu (apartman etaža 3) </w:t>
      </w:r>
      <w:r w:rsidR="00216048" w:rsidRPr="00B714BD">
        <w:rPr>
          <w:rFonts w:hAnsi="Times New Roman" w:ascii="Times New Roman"/>
          <w:szCs w:val="24"/>
        </w:rPr>
        <w:t xml:space="preserve">postavio i </w:t>
      </w:r>
      <w:r w:rsidRPr="00B714BD">
        <w:rPr>
          <w:rFonts w:hAnsi="Times New Roman" w:ascii="Times New Roman"/>
          <w:szCs w:val="24"/>
        </w:rPr>
        <w:t>izlučn</w:t>
      </w:r>
      <w:r w:rsidR="00E02678" w:rsidRPr="00B714BD">
        <w:rPr>
          <w:rFonts w:hAnsi="Times New Roman" w:ascii="Times New Roman"/>
          <w:szCs w:val="24"/>
        </w:rPr>
        <w:t xml:space="preserve">i zahtjev </w:t>
      </w:r>
      <w:r w:rsidR="002E12E2" w:rsidRPr="00B714BD">
        <w:rPr>
          <w:rFonts w:hAnsi="Times New Roman" w:ascii="Times New Roman"/>
          <w:szCs w:val="24"/>
        </w:rPr>
        <w:t>za predajom</w:t>
      </w:r>
      <w:r w:rsidR="00DA2F19">
        <w:rPr>
          <w:rFonts w:hAnsi="Times New Roman" w:ascii="Times New Roman"/>
          <w:szCs w:val="24"/>
        </w:rPr>
        <w:t xml:space="preserve">. Iz razloga osporavanja prijavljene tražbine Sud je </w:t>
      </w:r>
      <w:r w:rsidR="002E12E2" w:rsidRPr="00B714BD">
        <w:rPr>
          <w:rFonts w:hAnsi="Times New Roman" w:ascii="Times New Roman"/>
          <w:szCs w:val="24"/>
        </w:rPr>
        <w:t xml:space="preserve">rješenjem od </w:t>
      </w:r>
      <w:r w:rsidR="00216048" w:rsidRPr="00B714BD">
        <w:rPr>
          <w:rFonts w:hAnsi="Times New Roman" w:ascii="Times New Roman"/>
          <w:szCs w:val="24"/>
        </w:rPr>
        <w:t xml:space="preserve">08. veljače 2017.godine </w:t>
      </w:r>
      <w:r w:rsidR="00DA2F19">
        <w:rPr>
          <w:rFonts w:hAnsi="Times New Roman" w:ascii="Times New Roman"/>
          <w:szCs w:val="24"/>
        </w:rPr>
        <w:t xml:space="preserve">ovog vjerovnika uputio </w:t>
      </w:r>
      <w:r w:rsidR="00216048" w:rsidRPr="00B714BD">
        <w:rPr>
          <w:rFonts w:hAnsi="Times New Roman" w:ascii="Times New Roman"/>
          <w:szCs w:val="24"/>
        </w:rPr>
        <w:t>n</w:t>
      </w:r>
      <w:r w:rsidR="002E12E2" w:rsidRPr="00B714BD">
        <w:rPr>
          <w:rFonts w:hAnsi="Times New Roman" w:ascii="Times New Roman"/>
          <w:szCs w:val="24"/>
        </w:rPr>
        <w:t xml:space="preserve">a pokretanje parnice radi utvrđenja osnovanosti </w:t>
      </w:r>
      <w:r w:rsidR="00035115" w:rsidRPr="00B714BD">
        <w:rPr>
          <w:rFonts w:hAnsi="Times New Roman" w:ascii="Times New Roman"/>
          <w:szCs w:val="24"/>
        </w:rPr>
        <w:t>prijavljene tražbine i uklanjanja osporavanja prijavljene tražbine</w:t>
      </w:r>
      <w:r w:rsidR="00216048" w:rsidRPr="00B714BD">
        <w:rPr>
          <w:rFonts w:hAnsi="Times New Roman" w:ascii="Times New Roman"/>
          <w:szCs w:val="24"/>
        </w:rPr>
        <w:t>,</w:t>
      </w:r>
      <w:r w:rsidR="00035115" w:rsidRPr="00B714BD">
        <w:rPr>
          <w:rFonts w:hAnsi="Times New Roman" w:ascii="Times New Roman"/>
          <w:szCs w:val="24"/>
        </w:rPr>
        <w:t xml:space="preserve"> i to u r</w:t>
      </w:r>
      <w:r w:rsidRPr="00B714BD">
        <w:rPr>
          <w:rFonts w:hAnsi="Times New Roman" w:ascii="Times New Roman"/>
          <w:szCs w:val="24"/>
        </w:rPr>
        <w:t xml:space="preserve">oku od 8 dana od dana pravomoćnosti rješenja o upućivanju </w:t>
      </w:r>
      <w:r w:rsidR="00E02678" w:rsidRPr="00B714BD">
        <w:rPr>
          <w:rFonts w:hAnsi="Times New Roman" w:ascii="Times New Roman"/>
          <w:szCs w:val="24"/>
        </w:rPr>
        <w:t>na</w:t>
      </w:r>
      <w:r w:rsidRPr="00B714BD">
        <w:rPr>
          <w:rFonts w:hAnsi="Times New Roman" w:ascii="Times New Roman"/>
          <w:szCs w:val="24"/>
        </w:rPr>
        <w:t xml:space="preserve"> parnicu</w:t>
      </w:r>
      <w:r w:rsidR="00035115" w:rsidRPr="00B714BD">
        <w:rPr>
          <w:rFonts w:hAnsi="Times New Roman" w:ascii="Times New Roman"/>
          <w:szCs w:val="24"/>
        </w:rPr>
        <w:t>.</w:t>
      </w: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</w:p>
    <w:p w:rsidRDefault="0030214A" w:rsidP="004A5BB8" w:rsidR="0030214A" w:rsidRPr="00B714BD">
      <w:pPr>
        <w:pStyle w:val="Bezproreda"/>
        <w:jc w:val="both"/>
        <w:rPr>
          <w:rFonts w:hAnsi="Times New Roman" w:ascii="Times New Roman"/>
          <w:szCs w:val="24"/>
        </w:rPr>
      </w:pPr>
    </w:p>
    <w:p w:rsidRDefault="0030214A" w:rsidP="004A5BB8" w:rsidR="0030214A" w:rsidRPr="00B714BD">
      <w:pPr>
        <w:pStyle w:val="Bezproreda"/>
        <w:jc w:val="both"/>
        <w:rPr>
          <w:rFonts w:hAnsi="Times New Roman" w:ascii="Times New Roman"/>
          <w:szCs w:val="24"/>
        </w:rPr>
      </w:pPr>
      <w:r w:rsidRPr="00B714BD">
        <w:rPr>
          <w:rFonts w:hAnsi="Times New Roman" w:ascii="Times New Roman"/>
          <w:szCs w:val="24"/>
        </w:rPr>
        <w:t>c) utvrđene tražbine</w:t>
      </w:r>
    </w:p>
    <w:p w:rsidRDefault="0030214A" w:rsidP="004A5BB8" w:rsidR="0030214A" w:rsidRPr="00B714BD">
      <w:pPr>
        <w:pStyle w:val="Bezproreda"/>
        <w:jc w:val="both"/>
        <w:rPr>
          <w:rFonts w:hAnsi="Times New Roman" w:ascii="Times New Roman"/>
          <w:szCs w:val="24"/>
        </w:rPr>
      </w:pPr>
    </w:p>
    <w:p w:rsidRDefault="001C7D0B" w:rsidP="004A5BB8" w:rsidR="0030214A" w:rsidRPr="00B714BD">
      <w:pPr>
        <w:pStyle w:val="Bezproreda"/>
        <w:jc w:val="both"/>
        <w:rPr>
          <w:rFonts w:hAnsi="Times New Roman" w:ascii="Times New Roman"/>
          <w:szCs w:val="24"/>
        </w:rPr>
      </w:pPr>
      <w:r w:rsidRPr="00B714BD">
        <w:rPr>
          <w:rFonts w:hAnsi="Times New Roman" w:ascii="Times New Roman"/>
          <w:szCs w:val="24"/>
        </w:rPr>
        <w:t xml:space="preserve">Nakon </w:t>
      </w:r>
      <w:r w:rsidR="0030214A" w:rsidRPr="00B714BD">
        <w:rPr>
          <w:rFonts w:hAnsi="Times New Roman" w:ascii="Times New Roman"/>
          <w:szCs w:val="24"/>
        </w:rPr>
        <w:t>općeg ispitnog ročišta</w:t>
      </w:r>
      <w:r w:rsidRPr="00B714BD">
        <w:rPr>
          <w:rFonts w:hAnsi="Times New Roman" w:ascii="Times New Roman"/>
          <w:szCs w:val="24"/>
        </w:rPr>
        <w:t>, dana</w:t>
      </w:r>
      <w:r w:rsidR="0030214A" w:rsidRPr="00B714BD">
        <w:rPr>
          <w:rFonts w:hAnsi="Times New Roman" w:ascii="Times New Roman"/>
          <w:szCs w:val="24"/>
        </w:rPr>
        <w:t xml:space="preserve"> 08. veljače 2017. godine donijeto je rješenje o utvrđivanju tražbina RH, Ministarstvo financija, Porezna uprava u ukupnom prijavljenom i priznatom iznosu od </w:t>
      </w:r>
      <w:r w:rsidRPr="00B714BD">
        <w:rPr>
          <w:rFonts w:hAnsi="Times New Roman" w:ascii="Times New Roman"/>
          <w:szCs w:val="24"/>
        </w:rPr>
        <w:t>594.615,20 kn i Hrvatske Radiotelevizije u ukupnom prijavljenom i priznatom iznosu od 243,32 kn kao tražbine II. višeg isplatnog reda.</w:t>
      </w:r>
    </w:p>
    <w:p w:rsidRDefault="001C7D0B" w:rsidP="004A5BB8" w:rsidR="001C7D0B" w:rsidRPr="00B714BD">
      <w:pPr>
        <w:pStyle w:val="Bezproreda"/>
        <w:jc w:val="both"/>
        <w:rPr>
          <w:rFonts w:hAnsi="Times New Roman" w:ascii="Times New Roman"/>
          <w:szCs w:val="24"/>
        </w:rPr>
      </w:pPr>
    </w:p>
    <w:p w:rsidRDefault="001C7D0B" w:rsidP="0030214A" w:rsidR="0030214A" w:rsidRPr="00B714BD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714BD">
        <w:rPr>
          <w:rFonts w:hAnsi="Times New Roman" w:ascii="Times New Roman"/>
          <w:sz w:val="24"/>
          <w:szCs w:val="24"/>
        </w:rPr>
        <w:t>Na posebnom ispitnom ročištu održanom dana 16. studenog 2017. godine stečajni upravitelj se izjasnio o prijavljenim tražbinama preostalih s</w:t>
      </w:r>
      <w:r w:rsidR="00444106" w:rsidRPr="00B714BD">
        <w:rPr>
          <w:rFonts w:hAnsi="Times New Roman" w:ascii="Times New Roman"/>
          <w:sz w:val="24"/>
          <w:szCs w:val="24"/>
        </w:rPr>
        <w:t xml:space="preserve">tečajnih </w:t>
      </w:r>
      <w:r w:rsidR="004A5BB8" w:rsidRPr="00B714BD">
        <w:rPr>
          <w:rFonts w:hAnsi="Times New Roman" w:ascii="Times New Roman"/>
          <w:sz w:val="24"/>
          <w:szCs w:val="24"/>
        </w:rPr>
        <w:t>vjerovnika</w:t>
      </w:r>
      <w:r w:rsidR="006F7DF5">
        <w:rPr>
          <w:rFonts w:hAnsi="Times New Roman" w:ascii="Times New Roman"/>
          <w:sz w:val="24"/>
          <w:szCs w:val="24"/>
        </w:rPr>
        <w:t>, članova društva stečajnog dužnika</w:t>
      </w:r>
      <w:r w:rsidRPr="00B714BD">
        <w:rPr>
          <w:rFonts w:hAnsi="Times New Roman" w:ascii="Times New Roman"/>
          <w:sz w:val="24"/>
          <w:szCs w:val="24"/>
        </w:rPr>
        <w:t>:</w:t>
      </w:r>
      <w:r w:rsidR="00444106" w:rsidRPr="00B714BD">
        <w:rPr>
          <w:rFonts w:hAnsi="Times New Roman" w:ascii="Times New Roman"/>
          <w:sz w:val="24"/>
          <w:szCs w:val="24"/>
        </w:rPr>
        <w:t xml:space="preserve"> </w:t>
      </w:r>
      <w:r w:rsidR="004A5BB8" w:rsidRPr="00B714BD">
        <w:rPr>
          <w:rFonts w:eastAsia="Times New Roman" w:hAnsi="Times New Roman" w:ascii="Times New Roman"/>
          <w:sz w:val="24"/>
          <w:szCs w:val="24"/>
          <w:lang w:eastAsia="hr-HR"/>
        </w:rPr>
        <w:t>Gábora László Velkei, Gábora Adam Gáldi, Gábora József Déri, Galne Szego Agnes, Gala Laszlo, Zoltana i Györgya Nárai</w:t>
      </w:r>
      <w:r w:rsidR="00444106" w:rsidRPr="00B714B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714BD">
        <w:rPr>
          <w:rFonts w:eastAsia="Times New Roman" w:hAnsi="Times New Roman" w:ascii="Times New Roman"/>
          <w:sz w:val="24"/>
          <w:szCs w:val="24"/>
          <w:lang w:eastAsia="hr-HR"/>
        </w:rPr>
        <w:t xml:space="preserve">na način da je </w:t>
      </w:r>
      <w:r w:rsidR="001C556E" w:rsidRPr="00B714BD">
        <w:rPr>
          <w:rFonts w:eastAsia="Times New Roman" w:hAnsi="Times New Roman" w:ascii="Times New Roman"/>
          <w:sz w:val="24"/>
          <w:szCs w:val="24"/>
          <w:lang w:eastAsia="hr-HR"/>
        </w:rPr>
        <w:t xml:space="preserve">priznao sve tražbine u prijavljenim iznosima </w:t>
      </w:r>
      <w:r w:rsidR="00444106" w:rsidRPr="00B714BD">
        <w:rPr>
          <w:rFonts w:eastAsia="Times New Roman" w:hAnsi="Times New Roman" w:ascii="Times New Roman"/>
          <w:sz w:val="24"/>
          <w:szCs w:val="24"/>
          <w:lang w:eastAsia="hr-HR"/>
        </w:rPr>
        <w:t>po osnovu danih pozajmica kojima se financirala izgradnja i opremanje apartmanskog objekta</w:t>
      </w:r>
      <w:r w:rsidR="003A7C8F" w:rsidRPr="00B714BD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1C7D0B" w:rsidP="0030214A" w:rsidR="001C556E" w:rsidRPr="00B714BD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714BD">
        <w:rPr>
          <w:rFonts w:eastAsia="Times New Roman" w:hAnsi="Times New Roman" w:ascii="Times New Roman"/>
          <w:sz w:val="24"/>
          <w:szCs w:val="24"/>
          <w:lang w:eastAsia="hr-HR"/>
        </w:rPr>
        <w:t xml:space="preserve">Kako </w:t>
      </w:r>
      <w:r w:rsidR="003A7C8F" w:rsidRPr="00B714BD">
        <w:rPr>
          <w:rFonts w:eastAsia="Times New Roman" w:hAnsi="Times New Roman" w:ascii="Times New Roman"/>
          <w:sz w:val="24"/>
          <w:szCs w:val="24"/>
          <w:lang w:eastAsia="hr-HR"/>
        </w:rPr>
        <w:t xml:space="preserve">niti jedna pojedinačna tražbina ovih vjerovnika </w:t>
      </w:r>
      <w:r w:rsidRPr="00B714BD">
        <w:rPr>
          <w:rFonts w:eastAsia="Times New Roman" w:hAnsi="Times New Roman" w:ascii="Times New Roman"/>
          <w:sz w:val="24"/>
          <w:szCs w:val="24"/>
          <w:lang w:eastAsia="hr-HR"/>
        </w:rPr>
        <w:t xml:space="preserve">na ovom posebnom ispitnom ročištu </w:t>
      </w:r>
      <w:r w:rsidR="003A7C8F" w:rsidRPr="00B714BD">
        <w:rPr>
          <w:rFonts w:eastAsia="Times New Roman" w:hAnsi="Times New Roman" w:ascii="Times New Roman"/>
          <w:sz w:val="24"/>
          <w:szCs w:val="24"/>
          <w:lang w:eastAsia="hr-HR"/>
        </w:rPr>
        <w:t>nije osporena od drugog stečajnog vjerovnika, to je stečajni sud dana 16. studenog 2017.g</w:t>
      </w:r>
      <w:r w:rsidRPr="00B714BD">
        <w:rPr>
          <w:rFonts w:eastAsia="Times New Roman" w:hAnsi="Times New Roman" w:ascii="Times New Roman"/>
          <w:sz w:val="24"/>
          <w:szCs w:val="24"/>
          <w:lang w:eastAsia="hr-HR"/>
        </w:rPr>
        <w:t>odine</w:t>
      </w:r>
      <w:r w:rsidR="003A7C8F" w:rsidRPr="00B714BD">
        <w:rPr>
          <w:rFonts w:eastAsia="Times New Roman" w:hAnsi="Times New Roman" w:ascii="Times New Roman"/>
          <w:sz w:val="24"/>
          <w:szCs w:val="24"/>
          <w:lang w:eastAsia="hr-HR"/>
        </w:rPr>
        <w:t xml:space="preserve"> donio r</w:t>
      </w:r>
      <w:r w:rsidR="001C556E" w:rsidRPr="00B714BD">
        <w:rPr>
          <w:rFonts w:eastAsia="Times New Roman" w:hAnsi="Times New Roman" w:ascii="Times New Roman"/>
          <w:sz w:val="24"/>
          <w:szCs w:val="24"/>
          <w:lang w:eastAsia="hr-HR"/>
        </w:rPr>
        <w:t>ješenje o utvrđenim tražbinama ovih vjerovnika kao tražbinama II</w:t>
      </w:r>
      <w:r w:rsidR="0030214A" w:rsidRPr="00B714BD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1C556E" w:rsidRPr="00B714BD">
        <w:rPr>
          <w:rFonts w:eastAsia="Times New Roman" w:hAnsi="Times New Roman" w:ascii="Times New Roman"/>
          <w:sz w:val="24"/>
          <w:szCs w:val="24"/>
          <w:lang w:eastAsia="hr-HR"/>
        </w:rPr>
        <w:t xml:space="preserve"> višeg isplatnog reda.</w:t>
      </w:r>
    </w:p>
    <w:p w:rsidRDefault="003A7C8F" w:rsidP="004A5BB8" w:rsidR="003A7C8F" w:rsidRPr="00B714BD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A7C8F" w:rsidP="003A7C8F" w:rsidR="003A7C8F" w:rsidRPr="00B714BD">
      <w:pPr>
        <w:tabs>
          <w:tab w:pos="424" w:val="left"/>
        </w:tabs>
        <w:jc w:val="center"/>
        <w:rPr>
          <w:rFonts w:hAnsi="Times New Roman" w:ascii="Times New Roman"/>
          <w:b/>
          <w:sz w:val="24"/>
          <w:szCs w:val="24"/>
        </w:rPr>
      </w:pPr>
      <w:r w:rsidRPr="00B714BD">
        <w:rPr>
          <w:rFonts w:hAnsi="Times New Roman" w:ascii="Times New Roman"/>
          <w:b/>
          <w:sz w:val="24"/>
          <w:szCs w:val="24"/>
        </w:rPr>
        <w:t>IV.  TABLICA  UTVRĐENIH  TRAŽBINA</w:t>
      </w:r>
    </w:p>
    <w:p w:rsidRDefault="003A7C8F" w:rsidP="004A5BB8" w:rsidR="003A7C8F" w:rsidRPr="00B714BD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10085"/>
        <w:tblBorders>
          <w:top w:space="0" w:sz="8" w:color="4F81BD" w:val="single"/>
          <w:bottom w:space="0" w:sz="8" w:color="4F81BD" w:val="single"/>
        </w:tblBorders>
        <w:tblLook w:val="04A0" w:noVBand="1" w:noHBand="0" w:lastColumn="0" w:firstColumn="1" w:lastRow="0" w:firstRow="1"/>
      </w:tblPr>
      <w:tblGrid>
        <w:gridCol w:w="6359"/>
        <w:gridCol w:w="2217"/>
        <w:gridCol w:w="1509"/>
      </w:tblGrid>
      <w:tr w:rsidTr="0087145B" w:rsidR="00B714BD" w:rsidRPr="00B714BD">
        <w:tc>
          <w:tcPr>
            <w:tcW w:type="auto" w:w="0"/>
            <w:gridSpan w:val="3"/>
            <w:tcBorders>
              <w:top w:space="0" w:sz="8" w:color="4F81BD" w:val="single"/>
              <w:left w:val="nil"/>
              <w:bottom w:space="0" w:sz="8" w:color="4F81BD" w:val="single"/>
              <w:right w:val="nil"/>
            </w:tcBorders>
            <w:hideMark/>
          </w:tcPr>
          <w:p w:rsidRDefault="00B714BD" w:rsidP="0087145B" w:rsidR="00B714BD" w:rsidRPr="00B714BD">
            <w:pPr>
              <w:spacing w:after="225" w:beforeAutospacing="true" w:before="10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Tablica broj 1 </w:t>
            </w:r>
          </w:p>
        </w:tc>
      </w:tr>
      <w:tr w:rsidTr="0087145B" w:rsidR="00B714BD" w:rsidRPr="00B714BD">
        <w:tc>
          <w:tcPr>
            <w:tcW w:type="auto" w:w="0"/>
            <w:tcBorders>
              <w:left w:val="nil"/>
              <w:right w:val="nil"/>
            </w:tcBorders>
            <w:shd w:fill="D3DFEE" w:color="auto" w:val="clear"/>
            <w:hideMark/>
          </w:tcPr>
          <w:p w:rsidRDefault="00B714BD" w:rsidP="0087145B" w:rsidR="00B714BD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fill="D3DFEE" w:color="auto" w:val="clear"/>
            <w:hideMark/>
          </w:tcPr>
          <w:p w:rsidRDefault="00B714BD" w:rsidP="0087145B" w:rsidR="00B714BD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fill="D3DFEE" w:color="auto" w:val="clear"/>
            <w:hideMark/>
          </w:tcPr>
          <w:p w:rsidRDefault="00B714BD" w:rsidP="0087145B" w:rsidR="00B714BD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Tražbina na</w:t>
            </w: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br/>
              <w:t>20.10.2016.</w:t>
            </w:r>
          </w:p>
        </w:tc>
      </w:tr>
      <w:tr w:rsidTr="0087145B" w:rsidR="00B714BD" w:rsidRPr="00B714BD">
        <w:tc>
          <w:tcPr>
            <w:tcW w:type="auto" w:w="0"/>
            <w:hideMark/>
          </w:tcPr>
          <w:p w:rsidRDefault="00B714BD" w:rsidP="0087145B" w:rsidR="00B714BD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RH MF POREZNA UPRAVA, Područni ured Zagreb, po ŽDO Zagreb, OIB: 18683136487</w:t>
            </w:r>
          </w:p>
        </w:tc>
        <w:tc>
          <w:tcPr>
            <w:tcW w:type="auto" w:w="0"/>
            <w:hideMark/>
          </w:tcPr>
          <w:p w:rsidRDefault="00B714BD" w:rsidP="0087145B" w:rsidR="00B714BD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 xml:space="preserve">Savska 183, </w:t>
            </w: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auto" w:w="0"/>
            <w:hideMark/>
          </w:tcPr>
          <w:p w:rsidRDefault="00B714BD" w:rsidP="0087145B" w:rsidR="00B714BD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594.615,20 kn</w:t>
            </w:r>
          </w:p>
        </w:tc>
      </w:tr>
      <w:tr w:rsidTr="00BA50B0" w:rsidR="00B714BD" w:rsidRPr="00B714BD"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B714BD" w:rsidP="0087145B" w:rsidR="00B714BD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Hrvatska Radiotelevizija, OIB: 68419124305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B714BD" w:rsidP="0087145B" w:rsidR="00B714BD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Prisavlje 3, 10000 Zagreb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B714BD" w:rsidP="0087145B" w:rsidR="00B714BD" w:rsidRPr="00B714BD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243,32 kn</w:t>
            </w:r>
          </w:p>
        </w:tc>
      </w:tr>
      <w:tr w:rsidTr="00BA50B0" w:rsidR="00B714BD" w:rsidRPr="00B714BD">
        <w:tc>
          <w:tcPr>
            <w:tcW w:type="auto" w:w="0"/>
            <w:shd w:themeFill="background1" w:fill="FFFFFF" w:color="auto" w:val="clear"/>
            <w:hideMark/>
          </w:tcPr>
          <w:p w:rsidRDefault="00B714BD" w:rsidP="0087145B" w:rsidR="00B714BD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Gabor Adam Galdi, OIB: 86688418658</w:t>
            </w:r>
          </w:p>
        </w:tc>
        <w:tc>
          <w:tcPr>
            <w:tcW w:type="auto" w:w="0"/>
            <w:shd w:themeFill="background1" w:fill="FFFFFF" w:color="auto" w:val="clear"/>
            <w:hideMark/>
          </w:tcPr>
          <w:p w:rsidRDefault="00B714BD" w:rsidP="0087145B" w:rsidR="00B714BD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Budapest Medve 42</w:t>
            </w:r>
          </w:p>
        </w:tc>
        <w:tc>
          <w:tcPr>
            <w:tcW w:type="auto" w:w="0"/>
            <w:shd w:themeFill="background1" w:fill="FFFFFF" w:color="auto" w:val="clear"/>
            <w:hideMark/>
          </w:tcPr>
          <w:p w:rsidRDefault="00B714BD" w:rsidP="0087145B" w:rsidR="00B714BD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324.580,25 kn</w:t>
            </w:r>
          </w:p>
        </w:tc>
      </w:tr>
      <w:tr w:rsidTr="00BA50B0" w:rsidR="00B714BD" w:rsidRPr="00B714BD"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B714BD" w:rsidP="0087145B" w:rsidR="00B714BD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Gabor Laszlo Velkei, OIB: 34562526246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B714BD" w:rsidP="0087145B" w:rsidR="00B714BD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Budapest Muskotaly 31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B714BD" w:rsidP="0087145B" w:rsidR="00B714BD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195.005,09 kn</w:t>
            </w:r>
          </w:p>
        </w:tc>
      </w:tr>
      <w:tr w:rsidTr="00BA50B0" w:rsidR="00B714BD" w:rsidRPr="00B714BD">
        <w:tc>
          <w:tcPr>
            <w:tcW w:type="auto" w:w="0"/>
            <w:shd w:themeFill="background1" w:fill="FFFFFF" w:color="auto" w:val="clear"/>
            <w:hideMark/>
          </w:tcPr>
          <w:p w:rsidRDefault="00B714BD" w:rsidP="0087145B" w:rsidR="00B714BD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Gyorgy Narai, OIB: 69341332245</w:t>
            </w:r>
          </w:p>
        </w:tc>
        <w:tc>
          <w:tcPr>
            <w:tcW w:type="auto" w:w="0"/>
            <w:shd w:themeFill="background1" w:fill="FFFFFF" w:color="auto" w:val="clear"/>
            <w:hideMark/>
          </w:tcPr>
          <w:p w:rsidRDefault="00B714BD" w:rsidP="0087145B" w:rsidR="00B714BD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Budapest, Terez Korut 36</w:t>
            </w:r>
          </w:p>
        </w:tc>
        <w:tc>
          <w:tcPr>
            <w:tcW w:type="auto" w:w="0"/>
            <w:shd w:themeFill="background1" w:fill="FFFFFF" w:color="auto" w:val="clear"/>
            <w:hideMark/>
          </w:tcPr>
          <w:p w:rsidRDefault="00B714BD" w:rsidP="0087145B" w:rsidR="00B714BD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217.135,94 kn</w:t>
            </w:r>
          </w:p>
        </w:tc>
      </w:tr>
      <w:tr w:rsidTr="00BA50B0" w:rsidR="00B714BD" w:rsidRPr="00B714BD"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B714BD" w:rsidP="0087145B" w:rsidR="00B714BD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Gal Laszlo, OIB: 82611436284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B714BD" w:rsidP="0087145B" w:rsidR="00B714BD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Budapest, Ringlo 46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B714BD" w:rsidP="0087145B" w:rsidR="00B714BD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102.452,33 kn</w:t>
            </w:r>
          </w:p>
        </w:tc>
      </w:tr>
      <w:tr w:rsidTr="00BA50B0" w:rsidR="00B714BD" w:rsidRPr="00B714BD">
        <w:tc>
          <w:tcPr>
            <w:tcW w:type="auto" w:w="0"/>
            <w:shd w:themeFill="background1" w:fill="FFFFFF" w:color="auto" w:val="clear"/>
            <w:hideMark/>
          </w:tcPr>
          <w:p w:rsidRDefault="00B714BD" w:rsidP="0087145B" w:rsidR="00B714BD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Gabor Jozsef Deri, OIB: 68503729689</w:t>
            </w:r>
          </w:p>
        </w:tc>
        <w:tc>
          <w:tcPr>
            <w:tcW w:type="auto" w:w="0"/>
            <w:shd w:themeFill="background1" w:fill="FFFFFF" w:color="auto" w:val="clear"/>
            <w:hideMark/>
          </w:tcPr>
          <w:p w:rsidRDefault="00B714BD" w:rsidP="0087145B" w:rsidR="00B714BD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Telki 2089</w:t>
            </w:r>
          </w:p>
        </w:tc>
        <w:tc>
          <w:tcPr>
            <w:tcW w:type="auto" w:w="0"/>
            <w:shd w:themeFill="background1" w:fill="FFFFFF" w:color="auto" w:val="clear"/>
            <w:hideMark/>
          </w:tcPr>
          <w:p w:rsidRDefault="00B714BD" w:rsidP="0087145B" w:rsidR="00B714BD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350.371,02 kn</w:t>
            </w:r>
          </w:p>
        </w:tc>
      </w:tr>
      <w:tr w:rsidTr="00BA50B0" w:rsidR="00B714BD" w:rsidRPr="00B714BD"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B714BD" w:rsidP="0087145B" w:rsidR="00B714BD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Galne Szego Agnes, OIB: 86340082042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B714BD" w:rsidP="0087145B" w:rsidR="00B714BD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Budapest, Ringlo 46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themeFill="background1" w:fill="FFFFFF" w:color="auto" w:val="clear"/>
            <w:hideMark/>
          </w:tcPr>
          <w:p w:rsidRDefault="00B714BD" w:rsidP="0087145B" w:rsidR="00B714BD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102.452,33 kn</w:t>
            </w:r>
          </w:p>
        </w:tc>
      </w:tr>
      <w:tr w:rsidTr="0087145B" w:rsidR="00B714BD" w:rsidRPr="00B714BD">
        <w:tc>
          <w:tcPr>
            <w:tcW w:type="auto" w:w="0"/>
            <w:hideMark/>
          </w:tcPr>
          <w:p w:rsidRDefault="00B714BD" w:rsidP="0087145B" w:rsidR="00B714BD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Zoltan Lading, OIB: 71981074110</w:t>
            </w:r>
          </w:p>
        </w:tc>
        <w:tc>
          <w:tcPr>
            <w:tcW w:type="auto" w:w="0"/>
            <w:hideMark/>
          </w:tcPr>
          <w:p w:rsidRDefault="00B714BD" w:rsidP="0087145B" w:rsidR="00B714BD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Budapest, Rackeve 32</w:t>
            </w:r>
          </w:p>
        </w:tc>
        <w:tc>
          <w:tcPr>
            <w:tcW w:type="auto" w:w="0"/>
            <w:hideMark/>
          </w:tcPr>
          <w:p w:rsidRDefault="00B714BD" w:rsidP="0087145B" w:rsidR="00B714BD" w:rsidRPr="00B714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14BD">
              <w:rPr>
                <w:rFonts w:hAnsi="Times New Roman" w:ascii="Times New Roman"/>
                <w:sz w:val="24"/>
                <w:szCs w:val="24"/>
              </w:rPr>
              <w:t>217.504,11 kn</w:t>
            </w:r>
          </w:p>
        </w:tc>
      </w:tr>
    </w:tbl>
    <w:p w:rsidRDefault="00DF5974" w:rsidP="004A5BB8" w:rsidR="00DF5974" w:rsidRPr="00B714BD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5BB8" w:rsidP="004A5BB8" w:rsidR="001C556E" w:rsidRPr="00B714BD">
      <w:pPr>
        <w:pStyle w:val="Bezproreda"/>
        <w:jc w:val="both"/>
        <w:rPr>
          <w:rFonts w:hAnsi="Times New Roman" w:ascii="Times New Roman"/>
          <w:szCs w:val="24"/>
        </w:rPr>
      </w:pPr>
      <w:r w:rsidRPr="00B714BD">
        <w:rPr>
          <w:rFonts w:hAnsi="Times New Roman" w:ascii="Times New Roman"/>
          <w:szCs w:val="24"/>
        </w:rPr>
        <w:t xml:space="preserve">U </w:t>
      </w:r>
      <w:r w:rsidR="006A0623" w:rsidRPr="00B714BD">
        <w:rPr>
          <w:rFonts w:hAnsi="Times New Roman" w:ascii="Times New Roman"/>
          <w:szCs w:val="24"/>
        </w:rPr>
        <w:t xml:space="preserve">svrhu rješavanja vlasničko-pravnih odnosa, i na temelju postojeće vjerodostojne dokumentacije, ovim stečajnim planom (provedbena osnova) riješit će se i izlučni zahtjev </w:t>
      </w:r>
      <w:r w:rsidRPr="00B714BD">
        <w:rPr>
          <w:rFonts w:hAnsi="Times New Roman" w:ascii="Times New Roman"/>
          <w:szCs w:val="24"/>
        </w:rPr>
        <w:t xml:space="preserve">vjerovnika Louise Pavelcze iz SAD-a koji je u stečajnom postupku </w:t>
      </w:r>
      <w:r w:rsidR="006A0623" w:rsidRPr="00B714BD">
        <w:rPr>
          <w:rFonts w:hAnsi="Times New Roman" w:ascii="Times New Roman"/>
          <w:szCs w:val="24"/>
        </w:rPr>
        <w:t xml:space="preserve">postavljen u odnosu na </w:t>
      </w:r>
      <w:r w:rsidRPr="00B714BD">
        <w:rPr>
          <w:rFonts w:hAnsi="Times New Roman" w:ascii="Times New Roman"/>
          <w:szCs w:val="24"/>
        </w:rPr>
        <w:t xml:space="preserve"> suvlasnički dio 1498/1000</w:t>
      </w:r>
      <w:r w:rsidR="00444106" w:rsidRPr="00B714BD">
        <w:rPr>
          <w:rFonts w:hAnsi="Times New Roman" w:ascii="Times New Roman"/>
          <w:szCs w:val="24"/>
        </w:rPr>
        <w:t>0</w:t>
      </w:r>
      <w:r w:rsidRPr="00B714BD">
        <w:rPr>
          <w:rFonts w:hAnsi="Times New Roman" w:ascii="Times New Roman"/>
          <w:szCs w:val="24"/>
        </w:rPr>
        <w:t xml:space="preserve"> dijela zk.čbr. 2165/1 upisan</w:t>
      </w:r>
      <w:r w:rsidR="006A0623" w:rsidRPr="00B714BD">
        <w:rPr>
          <w:rFonts w:hAnsi="Times New Roman" w:ascii="Times New Roman"/>
          <w:szCs w:val="24"/>
        </w:rPr>
        <w:t>e</w:t>
      </w:r>
      <w:r w:rsidRPr="00B714BD">
        <w:rPr>
          <w:rFonts w:hAnsi="Times New Roman" w:ascii="Times New Roman"/>
          <w:szCs w:val="24"/>
        </w:rPr>
        <w:t xml:space="preserve"> u zk.ul. 6158 k.o. Murter Betina i to Etažno vlasništvo (E-3)</w:t>
      </w:r>
      <w:r w:rsidR="00444106" w:rsidRPr="00B714BD">
        <w:rPr>
          <w:rFonts w:hAnsi="Times New Roman" w:ascii="Times New Roman"/>
          <w:szCs w:val="24"/>
        </w:rPr>
        <w:t xml:space="preserve"> označeno u etažnom elaboratu brojem C kao </w:t>
      </w:r>
      <w:r w:rsidRPr="00B714BD">
        <w:rPr>
          <w:rFonts w:hAnsi="Times New Roman" w:ascii="Times New Roman"/>
          <w:szCs w:val="24"/>
        </w:rPr>
        <w:t xml:space="preserve"> stambena jedinica br. „3“ u naravi- četverosobni stan u prizemlju površine 67,05 m2 s pripadajuća dva balkona površine 3,85 m2 i 1,70 m2, te s pripadajućim parkirnim mjestom površine 12,50 m2 (oznake P3), odnosno sveukupne površine 85,10 m2</w:t>
      </w:r>
      <w:r w:rsidR="006A0623" w:rsidRPr="00B714BD">
        <w:rPr>
          <w:rFonts w:hAnsi="Times New Roman" w:ascii="Times New Roman"/>
          <w:szCs w:val="24"/>
        </w:rPr>
        <w:t>.</w:t>
      </w:r>
      <w:r w:rsidR="001C556E" w:rsidRPr="00B714BD">
        <w:rPr>
          <w:rFonts w:hAnsi="Times New Roman" w:ascii="Times New Roman"/>
          <w:szCs w:val="24"/>
        </w:rPr>
        <w:t xml:space="preserve"> </w:t>
      </w:r>
    </w:p>
    <w:p w:rsidRDefault="001C556E" w:rsidP="004A5BB8" w:rsidR="00CD7524" w:rsidRPr="00B714BD">
      <w:pPr>
        <w:pStyle w:val="Bezproreda"/>
        <w:jc w:val="both"/>
        <w:rPr>
          <w:rFonts w:hAnsi="Times New Roman" w:ascii="Times New Roman"/>
          <w:i/>
          <w:szCs w:val="24"/>
        </w:rPr>
      </w:pPr>
      <w:r w:rsidRPr="00B714BD">
        <w:rPr>
          <w:rFonts w:hAnsi="Times New Roman" w:ascii="Times New Roman"/>
          <w:i/>
          <w:szCs w:val="24"/>
        </w:rPr>
        <w:t>N</w:t>
      </w:r>
      <w:r w:rsidR="006A0623" w:rsidRPr="00B714BD">
        <w:rPr>
          <w:rFonts w:hAnsi="Times New Roman" w:ascii="Times New Roman"/>
          <w:i/>
          <w:szCs w:val="24"/>
        </w:rPr>
        <w:t>aime,</w:t>
      </w:r>
      <w:r w:rsidRPr="00B714BD">
        <w:rPr>
          <w:rFonts w:hAnsi="Times New Roman" w:ascii="Times New Roman"/>
          <w:i/>
          <w:szCs w:val="24"/>
        </w:rPr>
        <w:t xml:space="preserve"> nedvojbena je činjenica da je g. Pavelcze kroz financiranje troškova izgradnje i opremanja apartmana</w:t>
      </w:r>
      <w:r w:rsidR="00871D59" w:rsidRPr="00B714BD">
        <w:rPr>
          <w:rFonts w:hAnsi="Times New Roman" w:ascii="Times New Roman"/>
          <w:i/>
          <w:szCs w:val="24"/>
        </w:rPr>
        <w:t xml:space="preserve"> i prije otvaranja stečajnog postupka</w:t>
      </w:r>
      <w:r w:rsidRPr="00B714BD">
        <w:rPr>
          <w:rFonts w:hAnsi="Times New Roman" w:ascii="Times New Roman"/>
          <w:i/>
          <w:szCs w:val="24"/>
        </w:rPr>
        <w:t xml:space="preserve"> isplatio </w:t>
      </w:r>
      <w:r w:rsidR="006A0623" w:rsidRPr="00B714BD">
        <w:rPr>
          <w:rFonts w:hAnsi="Times New Roman" w:ascii="Times New Roman"/>
          <w:i/>
          <w:szCs w:val="24"/>
        </w:rPr>
        <w:t xml:space="preserve">u cijelosti </w:t>
      </w:r>
      <w:r w:rsidRPr="00B714BD">
        <w:rPr>
          <w:rFonts w:hAnsi="Times New Roman" w:ascii="Times New Roman"/>
          <w:i/>
          <w:szCs w:val="24"/>
        </w:rPr>
        <w:t xml:space="preserve">kupoprodajnu cijenu </w:t>
      </w:r>
      <w:r w:rsidR="00871D59" w:rsidRPr="00B714BD">
        <w:rPr>
          <w:rFonts w:hAnsi="Times New Roman" w:ascii="Times New Roman"/>
          <w:i/>
          <w:szCs w:val="24"/>
        </w:rPr>
        <w:t xml:space="preserve">(predviđenu </w:t>
      </w:r>
      <w:r w:rsidR="00CD7524" w:rsidRPr="00B714BD">
        <w:rPr>
          <w:rFonts w:hAnsi="Times New Roman" w:ascii="Times New Roman"/>
          <w:i/>
          <w:szCs w:val="24"/>
        </w:rPr>
        <w:t xml:space="preserve">nerealiziranim </w:t>
      </w:r>
      <w:r w:rsidR="00871D59" w:rsidRPr="00B714BD">
        <w:rPr>
          <w:rFonts w:hAnsi="Times New Roman" w:ascii="Times New Roman"/>
          <w:i/>
          <w:szCs w:val="24"/>
        </w:rPr>
        <w:t xml:space="preserve">kupoprodajnim ugovorom i procijenjenu vrijednost apartmana E-3 sa parkirnim mjestom i pripadajućim suvlasničkim dijelom dvorišta u stečajnom postupku). Zbog toga će njegovo izlučno pravo biti priznato i u cilju </w:t>
      </w:r>
      <w:r w:rsidR="00CD7524" w:rsidRPr="00B714BD">
        <w:rPr>
          <w:rFonts w:hAnsi="Times New Roman" w:ascii="Times New Roman"/>
          <w:i/>
          <w:szCs w:val="24"/>
        </w:rPr>
        <w:t xml:space="preserve">ostvarenja </w:t>
      </w:r>
      <w:r w:rsidR="00CD7524" w:rsidRPr="00B714BD">
        <w:rPr>
          <w:rFonts w:hAnsi="Times New Roman" w:ascii="Times New Roman"/>
          <w:i/>
          <w:szCs w:val="24"/>
        </w:rPr>
        <w:lastRenderedPageBreak/>
        <w:t>p</w:t>
      </w:r>
      <w:r w:rsidR="00871D59" w:rsidRPr="00B714BD">
        <w:rPr>
          <w:rFonts w:hAnsi="Times New Roman" w:ascii="Times New Roman"/>
          <w:i/>
          <w:szCs w:val="24"/>
        </w:rPr>
        <w:t xml:space="preserve">rijenosa prava vlasništva sa stečajnog dužnika u korist istog </w:t>
      </w:r>
      <w:r w:rsidR="00CD7524" w:rsidRPr="00B714BD">
        <w:rPr>
          <w:rFonts w:hAnsi="Times New Roman" w:ascii="Times New Roman"/>
          <w:i/>
          <w:szCs w:val="24"/>
        </w:rPr>
        <w:t>biti sačinjena isprava koja predstavlja valjani pravni osnov za prijenos prava vlasništva u skladu sa zakonom.</w:t>
      </w:r>
    </w:p>
    <w:p w:rsidRDefault="004A5BB8" w:rsidP="004A5BB8" w:rsidR="004A5BB8" w:rsidRPr="00B714BD">
      <w:pPr>
        <w:jc w:val="both"/>
        <w:rPr>
          <w:rFonts w:hAnsi="Times New Roman" w:ascii="Times New Roman"/>
          <w:b/>
          <w:sz w:val="24"/>
          <w:szCs w:val="24"/>
        </w:rPr>
      </w:pPr>
      <w:r w:rsidRPr="00B714BD">
        <w:rPr>
          <w:rFonts w:hAnsi="Times New Roman" w:ascii="Times New Roman"/>
          <w:b/>
          <w:sz w:val="24"/>
          <w:szCs w:val="24"/>
        </w:rPr>
        <w:t>Izvještajno ročište</w:t>
      </w:r>
    </w:p>
    <w:p w:rsidRDefault="004A5BB8" w:rsidP="004A5BB8" w:rsidR="00CD7524" w:rsidRPr="00B714BD">
      <w:pPr>
        <w:tabs>
          <w:tab w:pos="424" w:val="left"/>
        </w:tabs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 xml:space="preserve">Izvještajno ročište održano je </w:t>
      </w:r>
      <w:r w:rsidR="00CD7524" w:rsidRPr="00B714BD">
        <w:rPr>
          <w:rFonts w:hAnsi="Times New Roman" w:ascii="Times New Roman"/>
          <w:sz w:val="24"/>
          <w:szCs w:val="24"/>
        </w:rPr>
        <w:t xml:space="preserve">dana </w:t>
      </w:r>
      <w:r w:rsidRPr="00B714BD">
        <w:rPr>
          <w:rFonts w:hAnsi="Times New Roman" w:ascii="Times New Roman"/>
          <w:sz w:val="24"/>
          <w:szCs w:val="24"/>
        </w:rPr>
        <w:t xml:space="preserve">08.veljače 2017. godine, na kojem su vjerovnici prihvatili izvješće stečajnog upravitelja o gospodarskom položaju stečajnog dužnika te su odobrene sve do tada poduzete radnje stečajnog upravitelja. </w:t>
      </w:r>
      <w:r w:rsidR="00CD7524" w:rsidRPr="00B714BD">
        <w:rPr>
          <w:rFonts w:hAnsi="Times New Roman" w:ascii="Times New Roman"/>
          <w:sz w:val="24"/>
          <w:szCs w:val="24"/>
        </w:rPr>
        <w:t>Na istom su se vj</w:t>
      </w:r>
      <w:r w:rsidRPr="00B714BD">
        <w:rPr>
          <w:rFonts w:hAnsi="Times New Roman" w:ascii="Times New Roman"/>
          <w:sz w:val="24"/>
          <w:szCs w:val="24"/>
        </w:rPr>
        <w:t>erovnici izjasnili da se neće i ne može nastaviti daljnje poslovanje stečajnog dužnika.</w:t>
      </w:r>
      <w:r w:rsidR="001C556E" w:rsidRPr="00B714BD">
        <w:rPr>
          <w:rFonts w:hAnsi="Times New Roman" w:ascii="Times New Roman"/>
          <w:sz w:val="24"/>
          <w:szCs w:val="24"/>
        </w:rPr>
        <w:t xml:space="preserve"> </w:t>
      </w:r>
    </w:p>
    <w:p w:rsidRDefault="001C556E" w:rsidP="004A5BB8" w:rsidR="004A5BB8" w:rsidRPr="00B714BD">
      <w:pPr>
        <w:tabs>
          <w:tab w:pos="424" w:val="left"/>
        </w:tabs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 xml:space="preserve">Nakon ovog ročišta poduzete su radnje </w:t>
      </w:r>
      <w:r w:rsidR="00CD7524" w:rsidRPr="00B714BD">
        <w:rPr>
          <w:rFonts w:hAnsi="Times New Roman" w:ascii="Times New Roman"/>
          <w:sz w:val="24"/>
          <w:szCs w:val="24"/>
        </w:rPr>
        <w:t xml:space="preserve">usmjerene na procjenu vrijednosti </w:t>
      </w:r>
      <w:r w:rsidRPr="00B714BD">
        <w:rPr>
          <w:rFonts w:hAnsi="Times New Roman" w:ascii="Times New Roman"/>
          <w:sz w:val="24"/>
          <w:szCs w:val="24"/>
        </w:rPr>
        <w:t>stečajne mase</w:t>
      </w:r>
      <w:r w:rsidR="00CD7524" w:rsidRPr="00B714BD">
        <w:rPr>
          <w:rFonts w:hAnsi="Times New Roman" w:ascii="Times New Roman"/>
          <w:sz w:val="24"/>
          <w:szCs w:val="24"/>
        </w:rPr>
        <w:t xml:space="preserve">, u koju svrhu je </w:t>
      </w:r>
      <w:r w:rsidRPr="00B714BD">
        <w:rPr>
          <w:rFonts w:hAnsi="Times New Roman" w:ascii="Times New Roman"/>
          <w:sz w:val="24"/>
          <w:szCs w:val="24"/>
        </w:rPr>
        <w:t>angažiran sudski vještak građevinske struke</w:t>
      </w:r>
      <w:r w:rsidR="00CD7524" w:rsidRPr="00B714BD">
        <w:rPr>
          <w:rFonts w:hAnsi="Times New Roman" w:ascii="Times New Roman"/>
          <w:sz w:val="24"/>
          <w:szCs w:val="24"/>
        </w:rPr>
        <w:t xml:space="preserve"> i </w:t>
      </w:r>
      <w:r w:rsidRPr="00B714BD">
        <w:rPr>
          <w:rFonts w:hAnsi="Times New Roman" w:ascii="Times New Roman"/>
          <w:sz w:val="24"/>
          <w:szCs w:val="24"/>
        </w:rPr>
        <w:t>ujedno procjenitelj, koji je sačinio Procjembeni elaborat koji sadrži procjenu tržišne vrijednosti svakog pojedinog apartmana sa postojećom opremom</w:t>
      </w:r>
      <w:r w:rsidR="003A7C8F" w:rsidRPr="00B714BD">
        <w:rPr>
          <w:rFonts w:hAnsi="Times New Roman" w:ascii="Times New Roman"/>
          <w:sz w:val="24"/>
          <w:szCs w:val="24"/>
        </w:rPr>
        <w:t xml:space="preserve"> i pripadajućim parkirnim mjestom te suvlasničkim udjelom na dvorištu</w:t>
      </w:r>
      <w:r w:rsidRPr="00B714BD">
        <w:rPr>
          <w:rFonts w:hAnsi="Times New Roman" w:ascii="Times New Roman"/>
          <w:sz w:val="24"/>
          <w:szCs w:val="24"/>
        </w:rPr>
        <w:t xml:space="preserve">. </w:t>
      </w:r>
      <w:r w:rsidR="008E05C5" w:rsidRPr="00B714BD">
        <w:rPr>
          <w:rFonts w:hAnsi="Times New Roman" w:ascii="Times New Roman"/>
          <w:sz w:val="24"/>
          <w:szCs w:val="24"/>
        </w:rPr>
        <w:t>Na temelju ove procjene i usklađenja knjigovodstvenog stanja sa prijavljenim tražbinama vjerovnika sačinjena je Početna stečajna bilanca te nadalje poduzete sve potrebite radnje u svrhu izrade ovog stečajnog plana sa cilj</w:t>
      </w:r>
      <w:r w:rsidR="002B2936">
        <w:rPr>
          <w:rFonts w:hAnsi="Times New Roman" w:ascii="Times New Roman"/>
          <w:sz w:val="24"/>
          <w:szCs w:val="24"/>
        </w:rPr>
        <w:t>e</w:t>
      </w:r>
      <w:r w:rsidR="008E05C5" w:rsidRPr="00B714BD">
        <w:rPr>
          <w:rFonts w:hAnsi="Times New Roman" w:ascii="Times New Roman"/>
          <w:sz w:val="24"/>
          <w:szCs w:val="24"/>
        </w:rPr>
        <w:t>m namirenja svih utvrđenih tražbina.</w:t>
      </w:r>
    </w:p>
    <w:p w:rsidRDefault="00216048" w:rsidP="004A5BB8" w:rsidR="00216048" w:rsidRPr="00B714BD">
      <w:pPr>
        <w:tabs>
          <w:tab w:pos="424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4A5BB8" w:rsidP="004A5BB8" w:rsidR="004A5BB8" w:rsidRPr="00B714BD">
      <w:pPr>
        <w:tabs>
          <w:tab w:pos="424" w:val="left"/>
        </w:tabs>
        <w:rPr>
          <w:rFonts w:hAnsi="Times New Roman" w:ascii="Times New Roman"/>
          <w:b/>
          <w:sz w:val="24"/>
          <w:szCs w:val="24"/>
        </w:rPr>
      </w:pPr>
      <w:r w:rsidRPr="00B714BD">
        <w:rPr>
          <w:rFonts w:hAnsi="Times New Roman" w:ascii="Times New Roman"/>
          <w:b/>
          <w:sz w:val="24"/>
          <w:szCs w:val="24"/>
        </w:rPr>
        <w:t xml:space="preserve">5. Sudski postupci u </w:t>
      </w:r>
      <w:r w:rsidR="00035115" w:rsidRPr="00B714BD">
        <w:rPr>
          <w:rFonts w:hAnsi="Times New Roman" w:ascii="Times New Roman"/>
          <w:b/>
          <w:sz w:val="24"/>
          <w:szCs w:val="24"/>
        </w:rPr>
        <w:t>svezi osporene prijavljene tražbine u stečajnom postupku</w:t>
      </w:r>
    </w:p>
    <w:p w:rsidRDefault="00087A13" w:rsidP="004A5BB8" w:rsidR="004A5BB8" w:rsidRPr="00B714BD">
      <w:pPr>
        <w:tabs>
          <w:tab w:pos="424" w:val="left"/>
        </w:tabs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 xml:space="preserve">Na temelju osporavanja prijavljene tražbine g. Luise Pavelcza i upućivanja istog na parnicu prema pravomoćnom rješenju </w:t>
      </w:r>
      <w:r w:rsidR="008E05C5" w:rsidRPr="00B714BD">
        <w:rPr>
          <w:rFonts w:hAnsi="Times New Roman" w:ascii="Times New Roman"/>
          <w:sz w:val="24"/>
          <w:szCs w:val="24"/>
        </w:rPr>
        <w:t>suda od 08 veljače 2017. godine</w:t>
      </w:r>
      <w:r w:rsidRPr="00B714BD">
        <w:rPr>
          <w:rFonts w:hAnsi="Times New Roman" w:ascii="Times New Roman"/>
          <w:sz w:val="24"/>
          <w:szCs w:val="24"/>
        </w:rPr>
        <w:t>, pred Trgovačkim sudom u Zagrebu pokrenut je parnični postupak p</w:t>
      </w:r>
      <w:r w:rsidR="004A5BB8" w:rsidRPr="00B714BD">
        <w:rPr>
          <w:rFonts w:hAnsi="Times New Roman" w:ascii="Times New Roman"/>
          <w:sz w:val="24"/>
          <w:szCs w:val="24"/>
        </w:rPr>
        <w:t xml:space="preserve">od poslovnim brojem P-837/2017 </w:t>
      </w:r>
      <w:r w:rsidRPr="00B714BD">
        <w:rPr>
          <w:rFonts w:hAnsi="Times New Roman" w:ascii="Times New Roman"/>
          <w:sz w:val="24"/>
          <w:szCs w:val="24"/>
        </w:rPr>
        <w:t>po tužbi tužitelja L</w:t>
      </w:r>
      <w:r w:rsidR="004A5BB8" w:rsidRPr="00B714BD">
        <w:rPr>
          <w:rFonts w:hAnsi="Times New Roman" w:ascii="Times New Roman"/>
          <w:sz w:val="24"/>
          <w:szCs w:val="24"/>
        </w:rPr>
        <w:t>ouis</w:t>
      </w:r>
      <w:r w:rsidRPr="00B714BD">
        <w:rPr>
          <w:rFonts w:hAnsi="Times New Roman" w:ascii="Times New Roman"/>
          <w:sz w:val="24"/>
          <w:szCs w:val="24"/>
        </w:rPr>
        <w:t>e</w:t>
      </w:r>
      <w:r w:rsidR="004A5BB8" w:rsidRPr="00B714BD">
        <w:rPr>
          <w:rFonts w:hAnsi="Times New Roman" w:ascii="Times New Roman"/>
          <w:sz w:val="24"/>
          <w:szCs w:val="24"/>
        </w:rPr>
        <w:t xml:space="preserve"> Paveltcze c/a VINICI MURTER d.o.o. u stečaju kao tuženika, radi </w:t>
      </w:r>
      <w:r w:rsidRPr="00B714BD">
        <w:rPr>
          <w:rFonts w:hAnsi="Times New Roman" w:ascii="Times New Roman"/>
          <w:sz w:val="24"/>
          <w:szCs w:val="24"/>
        </w:rPr>
        <w:t xml:space="preserve">utvrđenja neosnovanosti </w:t>
      </w:r>
      <w:r w:rsidR="004A5BB8" w:rsidRPr="00B714BD">
        <w:rPr>
          <w:rFonts w:hAnsi="Times New Roman" w:ascii="Times New Roman"/>
          <w:sz w:val="24"/>
          <w:szCs w:val="24"/>
        </w:rPr>
        <w:t xml:space="preserve">osporavanja </w:t>
      </w:r>
      <w:r w:rsidRPr="00B714BD">
        <w:rPr>
          <w:rFonts w:hAnsi="Times New Roman" w:ascii="Times New Roman"/>
          <w:sz w:val="24"/>
          <w:szCs w:val="24"/>
        </w:rPr>
        <w:t xml:space="preserve">prijavljene tražbine </w:t>
      </w:r>
      <w:r w:rsidR="004A5BB8" w:rsidRPr="00B714BD">
        <w:rPr>
          <w:rFonts w:hAnsi="Times New Roman" w:ascii="Times New Roman"/>
          <w:sz w:val="24"/>
          <w:szCs w:val="24"/>
        </w:rPr>
        <w:t xml:space="preserve">u stečajnom postupku. </w:t>
      </w:r>
    </w:p>
    <w:p w:rsidRDefault="008E05C5" w:rsidP="004A5BB8" w:rsidR="004A5BB8" w:rsidRPr="00B714BD">
      <w:pPr>
        <w:tabs>
          <w:tab w:pos="424" w:val="left"/>
        </w:tabs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>Nakon podnesenog odgovora na tužbu kojim se osporava osnovanost tužbenoj zahtjeva iz razloga nepostojanja valjanog pravnog osnova ili titulusa (nepotpisanog kupoprodajnog ugovora) i</w:t>
      </w:r>
      <w:r w:rsidR="003762A2">
        <w:rPr>
          <w:rFonts w:hAnsi="Times New Roman" w:ascii="Times New Roman"/>
          <w:sz w:val="24"/>
          <w:szCs w:val="24"/>
        </w:rPr>
        <w:t xml:space="preserve"> sporne visine </w:t>
      </w:r>
      <w:r w:rsidR="006F7DF5">
        <w:rPr>
          <w:rFonts w:hAnsi="Times New Roman" w:ascii="Times New Roman"/>
          <w:sz w:val="24"/>
          <w:szCs w:val="24"/>
        </w:rPr>
        <w:t xml:space="preserve">zahtjeva </w:t>
      </w:r>
      <w:r w:rsidR="003762A2">
        <w:rPr>
          <w:rFonts w:hAnsi="Times New Roman" w:ascii="Times New Roman"/>
          <w:sz w:val="24"/>
          <w:szCs w:val="24"/>
        </w:rPr>
        <w:t xml:space="preserve">(suviše visoko postavljen iznos za isplatu kao novčani ekvivalent apartmana etaže 3 ), kao i nastupa </w:t>
      </w:r>
      <w:r w:rsidR="00292555" w:rsidRPr="00B714BD">
        <w:rPr>
          <w:rFonts w:hAnsi="Times New Roman" w:ascii="Times New Roman"/>
          <w:sz w:val="24"/>
          <w:szCs w:val="24"/>
        </w:rPr>
        <w:t>zastar</w:t>
      </w:r>
      <w:r w:rsidR="003762A2">
        <w:rPr>
          <w:rFonts w:hAnsi="Times New Roman" w:ascii="Times New Roman"/>
          <w:sz w:val="24"/>
          <w:szCs w:val="24"/>
        </w:rPr>
        <w:t>e u pogledu zahtjeva za povratom uloženog,</w:t>
      </w:r>
      <w:r w:rsidR="00292555" w:rsidRPr="00B714BD">
        <w:rPr>
          <w:rFonts w:hAnsi="Times New Roman" w:ascii="Times New Roman"/>
          <w:sz w:val="24"/>
          <w:szCs w:val="24"/>
        </w:rPr>
        <w:t xml:space="preserve">  došlo je do povlačenja tužbe.</w:t>
      </w:r>
    </w:p>
    <w:p w:rsidRDefault="00087A13" w:rsidP="004A5BB8" w:rsidR="00962EA1">
      <w:pPr>
        <w:pStyle w:val="Bezproreda"/>
        <w:jc w:val="both"/>
        <w:rPr>
          <w:rFonts w:hAnsi="Times New Roman" w:ascii="Times New Roman"/>
          <w:szCs w:val="24"/>
        </w:rPr>
      </w:pPr>
      <w:r w:rsidRPr="00B714BD">
        <w:rPr>
          <w:rFonts w:hAnsi="Times New Roman" w:ascii="Times New Roman"/>
          <w:szCs w:val="24"/>
        </w:rPr>
        <w:t>Na</w:t>
      </w:r>
      <w:r w:rsidR="00292555" w:rsidRPr="00B714BD">
        <w:rPr>
          <w:rFonts w:hAnsi="Times New Roman" w:ascii="Times New Roman"/>
          <w:szCs w:val="24"/>
        </w:rPr>
        <w:t>ime, na</w:t>
      </w:r>
      <w:r w:rsidRPr="00B714BD">
        <w:rPr>
          <w:rFonts w:hAnsi="Times New Roman" w:ascii="Times New Roman"/>
          <w:szCs w:val="24"/>
        </w:rPr>
        <w:t xml:space="preserve"> ročištu održanom dana 26.</w:t>
      </w:r>
      <w:r w:rsidR="00292555" w:rsidRPr="00B714BD">
        <w:rPr>
          <w:rFonts w:hAnsi="Times New Roman" w:ascii="Times New Roman"/>
          <w:szCs w:val="24"/>
        </w:rPr>
        <w:t xml:space="preserve"> rujna </w:t>
      </w:r>
      <w:r w:rsidRPr="00B714BD">
        <w:rPr>
          <w:rFonts w:hAnsi="Times New Roman" w:ascii="Times New Roman"/>
          <w:szCs w:val="24"/>
        </w:rPr>
        <w:t>2017.g</w:t>
      </w:r>
      <w:r w:rsidR="00292555" w:rsidRPr="00B714BD">
        <w:rPr>
          <w:rFonts w:hAnsi="Times New Roman" w:ascii="Times New Roman"/>
          <w:szCs w:val="24"/>
        </w:rPr>
        <w:t>odine</w:t>
      </w:r>
      <w:r w:rsidRPr="00B714BD">
        <w:rPr>
          <w:rFonts w:hAnsi="Times New Roman" w:ascii="Times New Roman"/>
          <w:szCs w:val="24"/>
        </w:rPr>
        <w:t xml:space="preserve"> povučena je tužba u cijelosti te je donijeto rješenje</w:t>
      </w:r>
      <w:r w:rsidR="00292555" w:rsidRPr="00B714BD">
        <w:rPr>
          <w:rFonts w:hAnsi="Times New Roman" w:ascii="Times New Roman"/>
          <w:szCs w:val="24"/>
        </w:rPr>
        <w:t xml:space="preserve"> </w:t>
      </w:r>
      <w:r w:rsidRPr="00B714BD">
        <w:rPr>
          <w:rFonts w:hAnsi="Times New Roman" w:ascii="Times New Roman"/>
          <w:szCs w:val="24"/>
        </w:rPr>
        <w:t xml:space="preserve">o povlačenju tužbe i dosudi troškova postupka u korist tuženika. Protiv dijela ovog rješenja koji se odnosi na dosuđeni trošak postupka (trošak odgovora na tužbu i dolaska na pripremno ročište) tužitelj je podnio žalbu. </w:t>
      </w:r>
      <w:r w:rsidR="00962EA1">
        <w:rPr>
          <w:rFonts w:hAnsi="Times New Roman" w:ascii="Times New Roman"/>
          <w:szCs w:val="24"/>
        </w:rPr>
        <w:t xml:space="preserve"> VTS RH je dana 04.12.2018.g. donio rješenje kojim prihvaća žalbu i preinačava prvostupanjsko rješenje o dosudi troškova </w:t>
      </w:r>
      <w:r w:rsidR="001B4310">
        <w:rPr>
          <w:rFonts w:hAnsi="Times New Roman" w:ascii="Times New Roman"/>
          <w:szCs w:val="24"/>
        </w:rPr>
        <w:t>postupka</w:t>
      </w:r>
      <w:r w:rsidR="00962EA1">
        <w:rPr>
          <w:rFonts w:hAnsi="Times New Roman" w:ascii="Times New Roman"/>
          <w:szCs w:val="24"/>
        </w:rPr>
        <w:t>.</w:t>
      </w:r>
    </w:p>
    <w:p w:rsidRDefault="00962EA1" w:rsidP="004A5BB8" w:rsidR="00962EA1">
      <w:pPr>
        <w:pStyle w:val="Bezproreda"/>
        <w:jc w:val="both"/>
        <w:rPr>
          <w:rFonts w:hAnsi="Times New Roman" w:ascii="Times New Roman"/>
          <w:szCs w:val="24"/>
        </w:rPr>
      </w:pPr>
    </w:p>
    <w:p w:rsidRDefault="001B4310" w:rsidP="004A5BB8" w:rsidR="00962EA1">
      <w:pPr>
        <w:pStyle w:val="Bezproreda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</w:t>
      </w:r>
      <w:r w:rsidR="00962EA1">
        <w:rPr>
          <w:rFonts w:hAnsi="Times New Roman" w:ascii="Times New Roman"/>
          <w:szCs w:val="24"/>
        </w:rPr>
        <w:t xml:space="preserve">rvostupanjsko </w:t>
      </w:r>
      <w:r w:rsidR="00087A13" w:rsidRPr="00B714BD">
        <w:rPr>
          <w:rFonts w:hAnsi="Times New Roman" w:ascii="Times New Roman"/>
          <w:szCs w:val="24"/>
        </w:rPr>
        <w:t xml:space="preserve">rješenje Suda </w:t>
      </w:r>
      <w:r w:rsidR="00962EA1">
        <w:rPr>
          <w:rFonts w:hAnsi="Times New Roman" w:ascii="Times New Roman"/>
          <w:szCs w:val="24"/>
        </w:rPr>
        <w:t xml:space="preserve">od 26.09.2018.g. o povlačenju tužbe postalo je </w:t>
      </w:r>
      <w:r w:rsidR="00087A13" w:rsidRPr="00B714BD">
        <w:rPr>
          <w:rFonts w:hAnsi="Times New Roman" w:ascii="Times New Roman"/>
          <w:szCs w:val="24"/>
        </w:rPr>
        <w:t>pravomoćno</w:t>
      </w:r>
      <w:r>
        <w:rPr>
          <w:rFonts w:hAnsi="Times New Roman" w:ascii="Times New Roman"/>
          <w:szCs w:val="24"/>
        </w:rPr>
        <w:t xml:space="preserve">, što ima za posljedicu da je </w:t>
      </w:r>
      <w:r w:rsidR="00A20D4A" w:rsidRPr="00B714BD">
        <w:rPr>
          <w:rFonts w:hAnsi="Times New Roman" w:ascii="Times New Roman"/>
          <w:szCs w:val="24"/>
        </w:rPr>
        <w:t xml:space="preserve">osporavanje prijavljene tražbine ovog vjerovnika u stečajnom postupku postalo konačno i osnovano. </w:t>
      </w:r>
    </w:p>
    <w:p w:rsidRDefault="00962EA1" w:rsidP="004A5BB8" w:rsidR="00962EA1">
      <w:pPr>
        <w:pStyle w:val="Bezproreda"/>
        <w:jc w:val="both"/>
        <w:rPr>
          <w:rFonts w:hAnsi="Times New Roman" w:ascii="Times New Roman"/>
          <w:szCs w:val="24"/>
        </w:rPr>
      </w:pPr>
    </w:p>
    <w:p w:rsidRDefault="00962EA1" w:rsidP="004A5BB8" w:rsidR="00D1510D">
      <w:pPr>
        <w:pStyle w:val="Bezproreda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Osporavanje tražbine ovog vjerovnika u stečajnom postupku </w:t>
      </w:r>
      <w:r w:rsidR="00D1510D">
        <w:rPr>
          <w:rFonts w:hAnsi="Times New Roman" w:ascii="Times New Roman"/>
          <w:szCs w:val="24"/>
        </w:rPr>
        <w:t xml:space="preserve">po osnovi zahtjeva za isplatom izvršenog ulaganja u izgradnju apartmana </w:t>
      </w:r>
      <w:r>
        <w:rPr>
          <w:rFonts w:hAnsi="Times New Roman" w:ascii="Times New Roman"/>
          <w:szCs w:val="24"/>
        </w:rPr>
        <w:t>NE DIRA u IZLUČNO PRAVO ovog vjerovnika</w:t>
      </w:r>
      <w:r w:rsidR="00D1510D">
        <w:rPr>
          <w:rFonts w:hAnsi="Times New Roman" w:ascii="Times New Roman"/>
          <w:szCs w:val="24"/>
        </w:rPr>
        <w:t xml:space="preserve"> prema stečajnom dužniku obzirom na nespornu činjenicu da je g. Pavelcze izvršio financijska ulaganja u izgradnju apartmana tijekom 2006.g. i 2007.g. što jasno proizlazi iz financijske dokumentacije, a što istom ne spori niti jedan od članova društva stečajnog dužnika kao stečajnih vjerovnika</w:t>
      </w:r>
      <w:r w:rsidR="001B4310">
        <w:rPr>
          <w:rFonts w:hAnsi="Times New Roman" w:ascii="Times New Roman"/>
          <w:szCs w:val="24"/>
        </w:rPr>
        <w:t xml:space="preserve">, a unatoč činjenici da je u potpunosti isplatio i tržišnu (procijenjenu) vrijednost apartmana koji je istom dan na korištenje, čime je u cijelosti isplaćena kupoprodajna cijena, isti do otvaranja stečajnog postupka nije stekao valjani pravni osnov za </w:t>
      </w:r>
      <w:r w:rsidR="001B4310">
        <w:rPr>
          <w:rFonts w:hAnsi="Times New Roman" w:ascii="Times New Roman"/>
          <w:szCs w:val="24"/>
        </w:rPr>
        <w:lastRenderedPageBreak/>
        <w:t>prijenos prava vlasništva u z.k.</w:t>
      </w:r>
      <w:r w:rsidR="00D1510D">
        <w:rPr>
          <w:rFonts w:hAnsi="Times New Roman" w:ascii="Times New Roman"/>
          <w:szCs w:val="24"/>
        </w:rPr>
        <w:t>. Stoga će izlučno pravo ovog vjerovnika biti riješeno ovim stečajnim planom, na način predviđen provedbenom osnovom.</w:t>
      </w:r>
    </w:p>
    <w:p w:rsidRDefault="004A5BB8" w:rsidP="004A5BB8" w:rsidR="004A5BB8" w:rsidRPr="00B714BD">
      <w:pPr>
        <w:tabs>
          <w:tab w:pos="424" w:val="left"/>
        </w:tabs>
        <w:rPr>
          <w:rFonts w:hAnsi="Times New Roman" w:ascii="Times New Roman"/>
          <w:b/>
          <w:sz w:val="24"/>
          <w:szCs w:val="24"/>
        </w:rPr>
      </w:pPr>
      <w:r w:rsidRPr="00B714BD">
        <w:rPr>
          <w:rFonts w:hAnsi="Times New Roman" w:ascii="Times New Roman"/>
          <w:b/>
          <w:sz w:val="24"/>
          <w:szCs w:val="24"/>
        </w:rPr>
        <w:t>6. Radnici</w:t>
      </w:r>
    </w:p>
    <w:p w:rsidRDefault="001B4BB7" w:rsidP="004A5BB8" w:rsidR="004A5BB8" w:rsidRPr="00B714BD">
      <w:pPr>
        <w:tabs>
          <w:tab w:pos="424" w:val="left"/>
        </w:tabs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 xml:space="preserve">U stečajnom postupku utvrđeno je kao nesporno da stečajni dužnik nema </w:t>
      </w:r>
      <w:r w:rsidR="004A5BB8" w:rsidRPr="00B714BD">
        <w:rPr>
          <w:rFonts w:hAnsi="Times New Roman" w:ascii="Times New Roman"/>
          <w:sz w:val="24"/>
          <w:szCs w:val="24"/>
        </w:rPr>
        <w:t>zaposlenih radnika.</w:t>
      </w:r>
    </w:p>
    <w:p w:rsidRDefault="004A5BB8" w:rsidP="004A5BB8" w:rsidR="004A5BB8" w:rsidRPr="00B714BD">
      <w:pPr>
        <w:tabs>
          <w:tab w:pos="424" w:val="left"/>
        </w:tabs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>S</w:t>
      </w:r>
      <w:r w:rsidR="001B4BB7" w:rsidRPr="00B714BD">
        <w:rPr>
          <w:rFonts w:hAnsi="Times New Roman" w:ascii="Times New Roman"/>
          <w:sz w:val="24"/>
          <w:szCs w:val="24"/>
        </w:rPr>
        <w:t>toga s</w:t>
      </w:r>
      <w:r w:rsidRPr="00B714BD">
        <w:rPr>
          <w:rFonts w:hAnsi="Times New Roman" w:ascii="Times New Roman"/>
          <w:sz w:val="24"/>
          <w:szCs w:val="24"/>
        </w:rPr>
        <w:t xml:space="preserve">tečajni dužnik nema nepodmirenih obveza prema radnicima </w:t>
      </w:r>
      <w:r w:rsidR="001B4BB7" w:rsidRPr="00B714BD">
        <w:rPr>
          <w:rFonts w:hAnsi="Times New Roman" w:ascii="Times New Roman"/>
          <w:sz w:val="24"/>
          <w:szCs w:val="24"/>
        </w:rPr>
        <w:t>iz radnog odnosa.</w:t>
      </w:r>
    </w:p>
    <w:p w:rsidRDefault="00D25924" w:rsidP="004A5BB8" w:rsidR="00D25924">
      <w:pPr>
        <w:tabs>
          <w:tab w:pos="424" w:val="left"/>
        </w:tabs>
        <w:rPr>
          <w:rFonts w:hAnsi="Times New Roman" w:ascii="Times New Roman"/>
          <w:b/>
          <w:sz w:val="24"/>
          <w:szCs w:val="24"/>
        </w:rPr>
      </w:pPr>
    </w:p>
    <w:p w:rsidRDefault="004A5BB8" w:rsidP="004A5BB8" w:rsidR="004A5BB8" w:rsidRPr="00B714BD">
      <w:pPr>
        <w:tabs>
          <w:tab w:pos="424" w:val="left"/>
        </w:tabs>
        <w:rPr>
          <w:rFonts w:hAnsi="Times New Roman" w:ascii="Times New Roman"/>
          <w:b/>
          <w:sz w:val="24"/>
          <w:szCs w:val="24"/>
        </w:rPr>
      </w:pPr>
      <w:r w:rsidRPr="00B714BD">
        <w:rPr>
          <w:rFonts w:hAnsi="Times New Roman" w:ascii="Times New Roman"/>
          <w:b/>
          <w:sz w:val="24"/>
          <w:szCs w:val="24"/>
        </w:rPr>
        <w:t>7. Imovina stečajnog dužnika</w:t>
      </w:r>
    </w:p>
    <w:p w:rsidRDefault="004A5BB8" w:rsidP="004A5BB8" w:rsidR="004A5BB8" w:rsidRPr="00B714BD">
      <w:pPr>
        <w:tabs>
          <w:tab w:pos="424" w:val="left"/>
        </w:tabs>
        <w:rPr>
          <w:rFonts w:hAnsi="Times New Roman" w:ascii="Times New Roman"/>
          <w:b/>
          <w:sz w:val="24"/>
          <w:szCs w:val="24"/>
        </w:rPr>
      </w:pPr>
    </w:p>
    <w:p w:rsidRDefault="004A5BB8" w:rsidP="004A5BB8" w:rsidR="004A5BB8" w:rsidRPr="00B714BD">
      <w:pPr>
        <w:tabs>
          <w:tab w:pos="424" w:val="left"/>
        </w:tabs>
        <w:rPr>
          <w:rFonts w:hAnsi="Times New Roman" w:ascii="Times New Roman"/>
          <w:b/>
          <w:sz w:val="24"/>
          <w:szCs w:val="24"/>
        </w:rPr>
      </w:pPr>
      <w:r w:rsidRPr="00B714BD">
        <w:rPr>
          <w:rFonts w:hAnsi="Times New Roman" w:ascii="Times New Roman"/>
          <w:b/>
          <w:sz w:val="24"/>
          <w:szCs w:val="24"/>
        </w:rPr>
        <w:t>I. NEKRETNINE</w:t>
      </w:r>
    </w:p>
    <w:tbl>
      <w:tblPr>
        <w:tblW w:type="dxa" w:w="9191"/>
        <w:tblCellSpacing w:type="dxa" w:w="15"/>
        <w:tblInd w:type="dxa" w:w="136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191"/>
      </w:tblGrid>
      <w:tr w:rsidTr="00FF13A4" w:rsidR="00FF13A4" w:rsidRPr="00B714BD">
        <w:trPr>
          <w:trHeight w:val="9120"/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36"/>
            </w:tcMar>
            <w:hideMark/>
          </w:tcPr>
          <w:p w:rsidRDefault="004A5BB8" w:rsidP="00565196" w:rsidR="004A5BB8" w:rsidRPr="00B714BD">
            <w:pPr>
              <w:pStyle w:val="Bezproreda"/>
              <w:rPr>
                <w:rFonts w:hAnsi="Times New Roman" w:ascii="Times New Roman"/>
                <w:b/>
                <w:szCs w:val="24"/>
                <w:u w:val="single"/>
              </w:rPr>
            </w:pPr>
          </w:p>
          <w:p w:rsidRDefault="004A5BB8" w:rsidP="00565196" w:rsidR="004A5BB8" w:rsidRPr="00B714BD">
            <w:pPr>
              <w:pStyle w:val="Bezproreda"/>
              <w:rPr>
                <w:rFonts w:hAnsi="Times New Roman" w:ascii="Times New Roman"/>
                <w:b/>
                <w:szCs w:val="24"/>
                <w:u w:val="single"/>
              </w:rPr>
            </w:pPr>
            <w:r w:rsidRPr="00B714BD">
              <w:rPr>
                <w:rFonts w:hAnsi="Times New Roman" w:ascii="Times New Roman"/>
                <w:b/>
                <w:szCs w:val="24"/>
                <w:u w:val="single"/>
              </w:rPr>
              <w:t>a) Apartmani</w:t>
            </w: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>Stečajni dužnik je zemljišnoknjižni vlasnik nekretnine sagrađene na kčbr. 2165/1 u naravi stambena zgrada</w:t>
            </w:r>
            <w:r w:rsidR="001B4BB7" w:rsidRPr="00B714BD">
              <w:rPr>
                <w:rFonts w:hAnsi="Times New Roman" w:ascii="Times New Roman"/>
                <w:szCs w:val="24"/>
              </w:rPr>
              <w:t xml:space="preserve"> u Murteru,</w:t>
            </w:r>
            <w:r w:rsidRPr="00B714BD">
              <w:rPr>
                <w:rFonts w:hAnsi="Times New Roman" w:ascii="Times New Roman"/>
                <w:szCs w:val="24"/>
              </w:rPr>
              <w:t xml:space="preserve"> Mu</w:t>
            </w:r>
            <w:r w:rsidR="00D1510D">
              <w:rPr>
                <w:rFonts w:hAnsi="Times New Roman" w:ascii="Times New Roman"/>
                <w:szCs w:val="24"/>
              </w:rPr>
              <w:t>r</w:t>
            </w:r>
            <w:r w:rsidRPr="00B714BD">
              <w:rPr>
                <w:rFonts w:hAnsi="Times New Roman" w:ascii="Times New Roman"/>
                <w:szCs w:val="24"/>
              </w:rPr>
              <w:t>terskih Brašćin 2D i dvorišt</w:t>
            </w:r>
            <w:r w:rsidR="001B28F6">
              <w:rPr>
                <w:rFonts w:hAnsi="Times New Roman" w:ascii="Times New Roman"/>
                <w:szCs w:val="24"/>
              </w:rPr>
              <w:t xml:space="preserve">e (u naravi je to i dio parkirališta i bazen) </w:t>
            </w:r>
            <w:r w:rsidR="001B4BB7" w:rsidRPr="00B714BD">
              <w:rPr>
                <w:rFonts w:hAnsi="Times New Roman" w:ascii="Times New Roman"/>
                <w:szCs w:val="24"/>
              </w:rPr>
              <w:t>a</w:t>
            </w:r>
            <w:r w:rsidRPr="00B714BD">
              <w:rPr>
                <w:rFonts w:hAnsi="Times New Roman" w:ascii="Times New Roman"/>
                <w:szCs w:val="24"/>
              </w:rPr>
              <w:t xml:space="preserve"> ukupne površine 611 m2,  upisane kod Općinskog suda u Šibeniku, Zemljišnoknjižni odjel Tisno, </w:t>
            </w:r>
            <w:r w:rsidR="001B4BB7" w:rsidRPr="00B714BD">
              <w:rPr>
                <w:rFonts w:hAnsi="Times New Roman" w:ascii="Times New Roman"/>
                <w:szCs w:val="24"/>
              </w:rPr>
              <w:t>u</w:t>
            </w:r>
            <w:r w:rsidRPr="00B714BD">
              <w:rPr>
                <w:rFonts w:hAnsi="Times New Roman" w:ascii="Times New Roman"/>
                <w:szCs w:val="24"/>
              </w:rPr>
              <w:t xml:space="preserve"> zk.ul. 6158 k.o. Murter Betina i to:</w:t>
            </w: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 xml:space="preserve">- suvlasnički dio 1507/1000 Etažno vlasništvo ( E-1) </w:t>
            </w:r>
          </w:p>
          <w:p w:rsidRDefault="004A5BB8" w:rsidP="00565196" w:rsidR="005C2258">
            <w:pPr>
              <w:pStyle w:val="Bezproreda"/>
              <w:ind w:left="720"/>
              <w:jc w:val="both"/>
              <w:rPr>
                <w:rFonts w:hAnsi="Times New Roman" w:ascii="Times New Roman"/>
                <w:bCs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 xml:space="preserve"> 1.stambena jedinica „1“ -</w:t>
            </w:r>
            <w:r w:rsidRPr="00B714BD">
              <w:rPr>
                <w:rFonts w:hAnsi="Times New Roman" w:ascii="Times New Roman"/>
                <w:bCs/>
                <w:szCs w:val="24"/>
              </w:rPr>
              <w:t xml:space="preserve">trosobni stan u suterenu površine 69,30 m2 s pripadajućom terasom površine 3,85 m2 te s pripadajućim parkirnim mjestom površine 12,50 m2 </w:t>
            </w:r>
          </w:p>
          <w:p w:rsidRDefault="004A5BB8" w:rsidP="00565196" w:rsidR="004A5BB8" w:rsidRPr="00B714BD">
            <w:pPr>
              <w:pStyle w:val="Bezproreda"/>
              <w:ind w:left="720"/>
              <w:jc w:val="both"/>
              <w:rPr>
                <w:rFonts w:hAnsi="Times New Roman" w:ascii="Times New Roman"/>
                <w:bCs/>
                <w:szCs w:val="24"/>
              </w:rPr>
            </w:pPr>
            <w:r w:rsidRPr="00B714BD">
              <w:rPr>
                <w:rFonts w:hAnsi="Times New Roman" w:ascii="Times New Roman"/>
                <w:bCs/>
                <w:szCs w:val="24"/>
              </w:rPr>
              <w:t xml:space="preserve">(oznake P1) odnosno sveukupne površine 85,65 m2, u nacrtu označen A, knjigovodstvene vrijednosti, </w:t>
            </w:r>
            <w:r w:rsidRPr="00B714BD">
              <w:rPr>
                <w:rFonts w:hAnsi="Times New Roman" w:ascii="Times New Roman"/>
                <w:szCs w:val="24"/>
              </w:rPr>
              <w:t>350.371,02 kn</w:t>
            </w:r>
          </w:p>
          <w:p w:rsidRDefault="004A5BB8" w:rsidP="00565196" w:rsidR="004A5BB8" w:rsidRPr="00B714BD">
            <w:pPr>
              <w:pStyle w:val="Bezproreda"/>
              <w:ind w:left="720"/>
              <w:jc w:val="both"/>
              <w:rPr>
                <w:rFonts w:hAnsi="Times New Roman" w:ascii="Times New Roman"/>
                <w:bCs/>
                <w:szCs w:val="24"/>
              </w:rPr>
            </w:pP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 xml:space="preserve">- suvlasnički dio 957/1000 Etažno vlasništvo ( E-2) </w:t>
            </w:r>
          </w:p>
          <w:p w:rsidRDefault="004A5BB8" w:rsidP="00565196" w:rsidR="004A5BB8" w:rsidRPr="00B714BD">
            <w:pPr>
              <w:pStyle w:val="Bezproreda"/>
              <w:ind w:left="720"/>
              <w:jc w:val="both"/>
              <w:rPr>
                <w:rFonts w:hAnsi="Times New Roman" w:ascii="Times New Roman"/>
                <w:bCs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>2.stambena jedinica „2“-</w:t>
            </w:r>
            <w:r w:rsidRPr="00B714BD">
              <w:rPr>
                <w:rFonts w:hAnsi="Times New Roman" w:ascii="Times New Roman"/>
                <w:bCs/>
                <w:szCs w:val="24"/>
              </w:rPr>
              <w:t xml:space="preserve"> jednosobni stan u suterenu površine 38,17 m2 s pripadajućom terasom površine 3,70 m2, te s pripadajućim parkirnim mjestom površine 12,50 m2 (oznake P2) odnosno sveukupne površine 54,37 m2, u nacrtu označen B, knjigovodstvene vrijednosti </w:t>
            </w:r>
            <w:r w:rsidRPr="00B714BD">
              <w:rPr>
                <w:rFonts w:hAnsi="Times New Roman" w:ascii="Times New Roman"/>
                <w:szCs w:val="24"/>
              </w:rPr>
              <w:t>324.580,25 kn</w:t>
            </w: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 xml:space="preserve">- suvlasnički dio 1498/1000 Etažno vlasništvo ( E-3) </w:t>
            </w:r>
          </w:p>
          <w:p w:rsidRDefault="004A5BB8" w:rsidP="00565196" w:rsidR="004A5BB8" w:rsidRPr="00B714BD">
            <w:pPr>
              <w:pStyle w:val="Bezproreda"/>
              <w:ind w:left="720"/>
              <w:jc w:val="both"/>
              <w:rPr>
                <w:rFonts w:hAnsi="Times New Roman" w:ascii="Times New Roman"/>
                <w:bCs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>3.stambena jedinica „3“-četverosobni stan u prizemlju površine 67,05 m2 s pripadajućim balkonom 1, površine 3,85 m2, s pripadajućim balkonom 2, površine 1,70 m2, te s pripadajućim parkirnim mjestom površine 12,50 m2 (oznake P3),odnosno sveukupne površine 85,10 m2, u nacrtu označen C, knjigovodstvene vrijednosti 348.121,12 kn</w:t>
            </w: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 xml:space="preserve">- suvlasnički dio 936/1000 Etažno vlasništvo ( E-4) </w:t>
            </w:r>
          </w:p>
          <w:p w:rsidRDefault="004A5BB8" w:rsidP="00565196" w:rsidR="004A5BB8" w:rsidRPr="00B714BD">
            <w:pPr>
              <w:pStyle w:val="Bezproreda"/>
              <w:ind w:left="720"/>
              <w:jc w:val="both"/>
              <w:rPr>
                <w:rFonts w:hAnsi="Times New Roman" w:ascii="Times New Roman"/>
                <w:bCs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>4.stambena jedinica „4“-</w:t>
            </w:r>
            <w:r w:rsidRPr="00B714BD">
              <w:rPr>
                <w:rFonts w:hAnsi="Times New Roman" w:ascii="Times New Roman"/>
                <w:bCs/>
                <w:szCs w:val="24"/>
              </w:rPr>
              <w:t xml:space="preserve"> dvosobni stan u prizemlju površine 36,97 m2 s pripadajućim balkonom  površine 3,70 m2 te s pripadajućim parkirnim mjestom površine 12,50 m2 (oznake P4) odnosno sveukupne površine 53,17 m2 u nacrtu označen D, knjigovodstvene vrijednosti </w:t>
            </w:r>
            <w:r w:rsidRPr="00B714BD">
              <w:rPr>
                <w:rFonts w:hAnsi="Times New Roman" w:ascii="Times New Roman"/>
                <w:szCs w:val="24"/>
              </w:rPr>
              <w:t>217.504,11 kn</w:t>
            </w:r>
          </w:p>
          <w:p w:rsidRDefault="004A5BB8" w:rsidP="00565196" w:rsidR="004A5BB8" w:rsidRPr="00B714BD">
            <w:pPr>
              <w:pStyle w:val="Bezproreda"/>
              <w:ind w:left="720"/>
              <w:jc w:val="both"/>
              <w:rPr>
                <w:rFonts w:hAnsi="Times New Roman" w:ascii="Times New Roman"/>
                <w:bCs/>
                <w:szCs w:val="24"/>
              </w:rPr>
            </w:pP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 xml:space="preserve">- suvlasnički dio 881/1000 Etažno vlasništvo ( E-5) </w:t>
            </w:r>
          </w:p>
          <w:p w:rsidRDefault="004A5BB8" w:rsidP="00565196" w:rsidR="004A5BB8" w:rsidRPr="00B714BD">
            <w:pPr>
              <w:pStyle w:val="Bezproreda"/>
              <w:ind w:hanging="715" w:left="715"/>
              <w:jc w:val="both"/>
              <w:rPr>
                <w:rFonts w:hAnsi="Times New Roman" w:ascii="Times New Roman"/>
                <w:bCs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 xml:space="preserve">             5.stambena jedinica „5“-</w:t>
            </w:r>
            <w:r w:rsidRPr="00B714BD">
              <w:rPr>
                <w:rFonts w:hAnsi="Times New Roman" w:ascii="Times New Roman"/>
                <w:bCs/>
                <w:szCs w:val="24"/>
              </w:rPr>
              <w:t xml:space="preserve"> dvosobni stan na prvom katu površine 33,74 m2 s pripadajućim balkonom površine 3,85 m2 te s pripadajućim parkirnim mjestom </w:t>
            </w:r>
            <w:r w:rsidRPr="00B714BD">
              <w:rPr>
                <w:rFonts w:hAnsi="Times New Roman" w:ascii="Times New Roman"/>
                <w:bCs/>
                <w:szCs w:val="24"/>
              </w:rPr>
              <w:lastRenderedPageBreak/>
              <w:t>površine 12,50 m2 (oznake P5) odnosno sveukupne površine 50,09 m2, u nacrtu označen E, knjigovodstvene vrijednosti 217.135,94 kn</w:t>
            </w:r>
          </w:p>
          <w:p w:rsidRDefault="004A5BB8" w:rsidP="00565196" w:rsidR="004A5BB8" w:rsidRPr="00B714BD">
            <w:pPr>
              <w:pStyle w:val="Bezproreda"/>
              <w:ind w:hanging="715" w:left="715"/>
              <w:jc w:val="both"/>
              <w:rPr>
                <w:rFonts w:hAnsi="Times New Roman" w:ascii="Times New Roman"/>
                <w:szCs w:val="24"/>
              </w:rPr>
            </w:pP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 xml:space="preserve">- suvlasnički dio 839/1000 Etažno vlasništvo ( E-6) </w:t>
            </w:r>
          </w:p>
          <w:p w:rsidRDefault="004A5BB8" w:rsidP="00565196" w:rsidR="004A5BB8" w:rsidRPr="00B714BD">
            <w:pPr>
              <w:pStyle w:val="Bezproreda"/>
              <w:ind w:left="720"/>
              <w:jc w:val="both"/>
              <w:rPr>
                <w:rFonts w:hAnsi="Times New Roman" w:ascii="Times New Roman"/>
                <w:bCs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>6.stambena jedinica „6“-</w:t>
            </w:r>
            <w:r w:rsidRPr="00B714BD">
              <w:rPr>
                <w:rFonts w:hAnsi="Times New Roman" w:ascii="Times New Roman"/>
                <w:bCs/>
                <w:szCs w:val="24"/>
              </w:rPr>
              <w:t xml:space="preserve"> dvosobni stan na prvom katu površine 33,49 m2 s pripadajućim balkonom  površine 1,68 m2, te s pripadajućim parkirnim mjestom površine 12,50 m2 (oznake P6) odnosno sveukupne površine 47,67 m2, u nacrtu označen F, knjigovodstvene vrijednosti </w:t>
            </w:r>
            <w:r w:rsidRPr="00B714BD">
              <w:rPr>
                <w:rFonts w:hAnsi="Times New Roman" w:ascii="Times New Roman"/>
                <w:szCs w:val="24"/>
              </w:rPr>
              <w:t>195.005,09 kn,</w:t>
            </w: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 xml:space="preserve">- suvlasnički dio 934/1000 Etažno vlasništvo ( E-7) </w:t>
            </w:r>
          </w:p>
          <w:p w:rsidRDefault="004A5BB8" w:rsidP="00565196" w:rsidR="004A5BB8" w:rsidRPr="00B714BD">
            <w:pPr>
              <w:pStyle w:val="Bezproreda"/>
              <w:ind w:left="720"/>
              <w:jc w:val="both"/>
              <w:rPr>
                <w:rFonts w:hAnsi="Times New Roman" w:ascii="Times New Roman"/>
                <w:bCs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>7.stambena jedinica „7“-</w:t>
            </w:r>
            <w:r w:rsidRPr="00B714BD">
              <w:rPr>
                <w:rFonts w:hAnsi="Times New Roman" w:ascii="Times New Roman"/>
                <w:bCs/>
                <w:szCs w:val="24"/>
              </w:rPr>
              <w:t xml:space="preserve"> dvosobni stan na prvom katu površine 36,88 m2, s pripadajućim balkonom  površine 3,70 m2 te s pripadajućim parkirnim mjestom površine 12,50 m2 (oznake P7) odnosno sveukupne površine 53,08, u nacrtu označen G</w:t>
            </w: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 xml:space="preserve">Temeljem </w:t>
            </w:r>
            <w:r w:rsidR="006864C0" w:rsidRPr="00B714BD">
              <w:rPr>
                <w:rFonts w:hAnsi="Times New Roman" w:ascii="Times New Roman"/>
                <w:szCs w:val="24"/>
              </w:rPr>
              <w:t xml:space="preserve">ovršnog </w:t>
            </w:r>
            <w:r w:rsidR="001B4BB7" w:rsidRPr="00B714BD">
              <w:rPr>
                <w:rFonts w:hAnsi="Times New Roman" w:ascii="Times New Roman"/>
                <w:szCs w:val="24"/>
              </w:rPr>
              <w:t>r</w:t>
            </w:r>
            <w:r w:rsidRPr="00B714BD">
              <w:rPr>
                <w:rFonts w:hAnsi="Times New Roman" w:ascii="Times New Roman"/>
                <w:szCs w:val="24"/>
              </w:rPr>
              <w:t>ješenja od 01.</w:t>
            </w:r>
            <w:r w:rsidR="006864C0" w:rsidRPr="00B714BD">
              <w:rPr>
                <w:rFonts w:hAnsi="Times New Roman" w:ascii="Times New Roman"/>
                <w:szCs w:val="24"/>
              </w:rPr>
              <w:t xml:space="preserve"> </w:t>
            </w:r>
            <w:r w:rsidR="001B4BB7" w:rsidRPr="00B714BD">
              <w:rPr>
                <w:rFonts w:hAnsi="Times New Roman" w:ascii="Times New Roman"/>
                <w:szCs w:val="24"/>
              </w:rPr>
              <w:t>veljače</w:t>
            </w:r>
            <w:r w:rsidR="006864C0" w:rsidRPr="00B714BD">
              <w:rPr>
                <w:rFonts w:hAnsi="Times New Roman" w:ascii="Times New Roman"/>
                <w:szCs w:val="24"/>
              </w:rPr>
              <w:t xml:space="preserve"> </w:t>
            </w:r>
            <w:r w:rsidRPr="00B714BD">
              <w:rPr>
                <w:rFonts w:hAnsi="Times New Roman" w:ascii="Times New Roman"/>
                <w:szCs w:val="24"/>
              </w:rPr>
              <w:t>201</w:t>
            </w:r>
            <w:r w:rsidR="006864C0" w:rsidRPr="00B714BD">
              <w:rPr>
                <w:rFonts w:hAnsi="Times New Roman" w:ascii="Times New Roman"/>
                <w:szCs w:val="24"/>
              </w:rPr>
              <w:t>6</w:t>
            </w:r>
            <w:r w:rsidRPr="00B714BD">
              <w:rPr>
                <w:rFonts w:hAnsi="Times New Roman" w:ascii="Times New Roman"/>
                <w:szCs w:val="24"/>
              </w:rPr>
              <w:t>. godine broj Ovr-2345/15 Općinskog suda u Šibeniku, Stalna služba u Kninu</w:t>
            </w:r>
            <w:r w:rsidR="006864C0" w:rsidRPr="00B714BD">
              <w:rPr>
                <w:rFonts w:hAnsi="Times New Roman" w:ascii="Times New Roman"/>
                <w:szCs w:val="24"/>
              </w:rPr>
              <w:t xml:space="preserve"> u zemljišnoj knjizi je </w:t>
            </w:r>
            <w:r w:rsidR="00C60FE0">
              <w:rPr>
                <w:rFonts w:hAnsi="Times New Roman" w:ascii="Times New Roman"/>
                <w:szCs w:val="24"/>
              </w:rPr>
              <w:t xml:space="preserve">nad predmetnom nekretninom </w:t>
            </w:r>
            <w:r w:rsidRPr="00B714BD">
              <w:rPr>
                <w:rFonts w:hAnsi="Times New Roman" w:ascii="Times New Roman"/>
                <w:szCs w:val="24"/>
              </w:rPr>
              <w:t xml:space="preserve">pod brojem Z-1813/15 </w:t>
            </w:r>
            <w:r w:rsidR="00C60FE0">
              <w:rPr>
                <w:rFonts w:hAnsi="Times New Roman" w:ascii="Times New Roman"/>
                <w:szCs w:val="24"/>
              </w:rPr>
              <w:t>od d</w:t>
            </w:r>
            <w:r w:rsidR="006864C0" w:rsidRPr="00B714BD">
              <w:rPr>
                <w:rFonts w:hAnsi="Times New Roman" w:ascii="Times New Roman"/>
                <w:szCs w:val="24"/>
              </w:rPr>
              <w:t xml:space="preserve">ana 30. studenog 2015.godine </w:t>
            </w:r>
            <w:r w:rsidRPr="00B714BD">
              <w:rPr>
                <w:rFonts w:hAnsi="Times New Roman" w:ascii="Times New Roman"/>
                <w:szCs w:val="24"/>
              </w:rPr>
              <w:t xml:space="preserve">uknjiženo založno pravo na teret Stambene jedine </w:t>
            </w:r>
            <w:r w:rsidR="001B4BB7" w:rsidRPr="00B714BD">
              <w:rPr>
                <w:rFonts w:hAnsi="Times New Roman" w:ascii="Times New Roman"/>
                <w:szCs w:val="24"/>
              </w:rPr>
              <w:t xml:space="preserve">(etaže) </w:t>
            </w:r>
            <w:r w:rsidRPr="00B714BD">
              <w:rPr>
                <w:rFonts w:hAnsi="Times New Roman" w:ascii="Times New Roman"/>
                <w:szCs w:val="24"/>
              </w:rPr>
              <w:t>od 1-7 u iznosu od 528.855,41 kn ( glavnica 339.538,05 kn i kamata 189.317,36 kn) sa zakonskim zateznim kamatama koja na iznos glavnice od 339.538.05 kn teče od 24.ožujka 2015. do isplate i troškova postupka u iznos</w:t>
            </w:r>
            <w:r w:rsidR="00D1510D">
              <w:rPr>
                <w:rFonts w:hAnsi="Times New Roman" w:ascii="Times New Roman"/>
                <w:szCs w:val="24"/>
              </w:rPr>
              <w:t>u</w:t>
            </w:r>
            <w:r w:rsidRPr="00B714BD">
              <w:rPr>
                <w:rFonts w:hAnsi="Times New Roman" w:ascii="Times New Roman"/>
                <w:szCs w:val="24"/>
              </w:rPr>
              <w:t xml:space="preserve"> u od 5.290,00 kn u korist Republike Hrvatske, Ministarstva Financija, Porezne uprave</w:t>
            </w:r>
            <w:r w:rsidR="001B4BB7" w:rsidRPr="00B714BD">
              <w:rPr>
                <w:rFonts w:hAnsi="Times New Roman" w:ascii="Times New Roman"/>
                <w:szCs w:val="24"/>
              </w:rPr>
              <w:t>,</w:t>
            </w:r>
            <w:r w:rsidRPr="00B714BD">
              <w:rPr>
                <w:rFonts w:hAnsi="Times New Roman" w:ascii="Times New Roman"/>
                <w:szCs w:val="24"/>
              </w:rPr>
              <w:t xml:space="preserve"> Područni ured Šibenik.</w:t>
            </w: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>Na</w:t>
            </w:r>
            <w:r w:rsidR="001B4BB7" w:rsidRPr="00B714BD">
              <w:rPr>
                <w:rFonts w:hAnsi="Times New Roman" w:ascii="Times New Roman"/>
                <w:szCs w:val="24"/>
              </w:rPr>
              <w:t xml:space="preserve"> temelju </w:t>
            </w:r>
            <w:r w:rsidRPr="00B714BD">
              <w:rPr>
                <w:rFonts w:hAnsi="Times New Roman" w:ascii="Times New Roman"/>
                <w:szCs w:val="24"/>
              </w:rPr>
              <w:t>knjigovodstven</w:t>
            </w:r>
            <w:r w:rsidR="001B4BB7" w:rsidRPr="00B714BD">
              <w:rPr>
                <w:rFonts w:hAnsi="Times New Roman" w:ascii="Times New Roman"/>
                <w:szCs w:val="24"/>
              </w:rPr>
              <w:t>e</w:t>
            </w:r>
            <w:r w:rsidRPr="00B714BD">
              <w:rPr>
                <w:rFonts w:hAnsi="Times New Roman" w:ascii="Times New Roman"/>
                <w:szCs w:val="24"/>
              </w:rPr>
              <w:t xml:space="preserve"> dokumentacij</w:t>
            </w:r>
            <w:r w:rsidR="001B4BB7" w:rsidRPr="00B714BD">
              <w:rPr>
                <w:rFonts w:hAnsi="Times New Roman" w:ascii="Times New Roman"/>
                <w:szCs w:val="24"/>
              </w:rPr>
              <w:t>e</w:t>
            </w:r>
            <w:r w:rsidRPr="00B714BD">
              <w:rPr>
                <w:rFonts w:hAnsi="Times New Roman" w:ascii="Times New Roman"/>
                <w:szCs w:val="24"/>
              </w:rPr>
              <w:t xml:space="preserve"> </w:t>
            </w:r>
            <w:r w:rsidR="001B4BB7" w:rsidRPr="00B714BD">
              <w:rPr>
                <w:rFonts w:hAnsi="Times New Roman" w:ascii="Times New Roman"/>
                <w:szCs w:val="24"/>
              </w:rPr>
              <w:t xml:space="preserve">stečajnog dužnika i vjerodostojnih isprava </w:t>
            </w:r>
            <w:r w:rsidR="00C60FE0">
              <w:rPr>
                <w:rFonts w:hAnsi="Times New Roman" w:ascii="Times New Roman"/>
                <w:szCs w:val="24"/>
              </w:rPr>
              <w:t xml:space="preserve">o obavljenom financiranju izgradnje stambenog objekta – apartmana </w:t>
            </w:r>
            <w:r w:rsidR="001B4BB7" w:rsidRPr="00B714BD">
              <w:rPr>
                <w:rFonts w:hAnsi="Times New Roman" w:ascii="Times New Roman"/>
                <w:szCs w:val="24"/>
              </w:rPr>
              <w:t xml:space="preserve">kao priloga podnesenih prijava tražbine u stečajnom postupku, </w:t>
            </w:r>
            <w:r w:rsidRPr="00B714BD">
              <w:rPr>
                <w:rFonts w:hAnsi="Times New Roman" w:ascii="Times New Roman"/>
                <w:szCs w:val="24"/>
              </w:rPr>
              <w:t>utvrđeno je:</w:t>
            </w: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</w:p>
          <w:p w:rsidRDefault="004A5BB8" w:rsidP="004A5BB8" w:rsidR="004A5BB8" w:rsidRPr="00B714BD">
            <w:pPr>
              <w:pStyle w:val="Bezproreda"/>
              <w:numPr>
                <w:ilvl w:val="0"/>
                <w:numId w:val="2"/>
              </w:numPr>
              <w:jc w:val="both"/>
              <w:rPr>
                <w:rFonts w:hAnsi="Times New Roman" w:ascii="Times New Roman"/>
                <w:bCs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>da je Gabor Adam Galdi (prijava br. 3)  pozajmicom od 324.580,25 kn uplaćenom stečajnom dužniku financirao gradnju apartmana</w:t>
            </w:r>
            <w:r w:rsidRPr="00B714BD">
              <w:rPr>
                <w:rFonts w:hAnsi="Times New Roman" w:ascii="Times New Roman"/>
                <w:bCs/>
                <w:szCs w:val="24"/>
              </w:rPr>
              <w:t xml:space="preserve"> stambena jedinica "2" jednosobni stan u suterenu površine 38,17 m2 s pripadajućom terasom površine 3,70 m2, te s pripadajućim parkirnim mjestom površine 12,50 m2 (oznake P2) odnosno sveukupne površine 54,37 m2, u nacrtu označen B,</w:t>
            </w:r>
            <w:r w:rsidR="0052119C">
              <w:rPr>
                <w:rFonts w:hAnsi="Times New Roman" w:ascii="Times New Roman"/>
                <w:bCs/>
                <w:szCs w:val="24"/>
              </w:rPr>
              <w:t xml:space="preserve"> </w:t>
            </w:r>
          </w:p>
          <w:p w:rsidRDefault="004A5BB8" w:rsidP="00565196" w:rsidR="004A5BB8" w:rsidRPr="00B714BD">
            <w:pPr>
              <w:pStyle w:val="Bezproreda"/>
              <w:ind w:left="720"/>
              <w:jc w:val="both"/>
              <w:rPr>
                <w:rFonts w:hAnsi="Times New Roman" w:ascii="Times New Roman"/>
                <w:bCs/>
                <w:szCs w:val="24"/>
              </w:rPr>
            </w:pPr>
          </w:p>
          <w:p w:rsidRDefault="004A5BB8" w:rsidP="004A5BB8" w:rsidR="004A5BB8" w:rsidRPr="00B714BD">
            <w:pPr>
              <w:pStyle w:val="Bezproreda"/>
              <w:numPr>
                <w:ilvl w:val="0"/>
                <w:numId w:val="2"/>
              </w:numPr>
              <w:jc w:val="both"/>
              <w:rPr>
                <w:rFonts w:hAnsi="Times New Roman" w:ascii="Times New Roman"/>
                <w:bCs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>da je Gabor Laszlo Velkei (prijava br. 4)  pozajmicom od 195.005,09 kn uplaćenom stečajnom dužniku financirao gradnju apartmana</w:t>
            </w:r>
            <w:r w:rsidRPr="00B714BD">
              <w:rPr>
                <w:rFonts w:hAnsi="Times New Roman" w:ascii="Times New Roman"/>
                <w:bCs/>
                <w:szCs w:val="24"/>
              </w:rPr>
              <w:t xml:space="preserve"> stambena jedinica "6" dvosobni stan na prvom katu površine 33,49 m2 s pripadajućim balkonom  površine 1,68 m2, te s pripadajućim parkirnim mjestom površine 12,50 m2 (oznake P6) odnosno sveukupne površine 47,67 m2, u nacrtu označen F,</w:t>
            </w:r>
          </w:p>
          <w:p w:rsidRDefault="004A5BB8" w:rsidP="00565196" w:rsidR="004A5BB8" w:rsidRPr="00B714BD">
            <w:pPr>
              <w:pStyle w:val="Bezproreda"/>
              <w:ind w:left="720"/>
              <w:jc w:val="both"/>
              <w:rPr>
                <w:rFonts w:hAnsi="Times New Roman" w:ascii="Times New Roman"/>
                <w:bCs/>
                <w:szCs w:val="24"/>
              </w:rPr>
            </w:pPr>
          </w:p>
          <w:p w:rsidRDefault="004A5BB8" w:rsidP="004A5BB8" w:rsidR="004A5BB8" w:rsidRPr="00B714BD">
            <w:pPr>
              <w:pStyle w:val="Bezproreda"/>
              <w:numPr>
                <w:ilvl w:val="0"/>
                <w:numId w:val="2"/>
              </w:numPr>
              <w:jc w:val="both"/>
              <w:rPr>
                <w:rFonts w:hAnsi="Times New Roman" w:ascii="Times New Roman"/>
                <w:bCs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>da je Gyorgy Narai (prijava br. 5) pozajmicom od 217.135,94 kn uplaćenom stečajnom dužniku financirao gradnju apartmana</w:t>
            </w:r>
            <w:r w:rsidRPr="00B714BD">
              <w:rPr>
                <w:rFonts w:hAnsi="Times New Roman" w:ascii="Times New Roman"/>
                <w:bCs/>
                <w:szCs w:val="24"/>
              </w:rPr>
              <w:t xml:space="preserve"> stambena jedinica "5" dvosobni stan na prvom katu površine 33,74 m2 s pripadajućim balkonom površine 3,85 m2 te s pripadajućim parkirnim mjestom površine 12,50 m2 (oznake P5) odnosno sveukupne površine 50,09 m2, u nacrtu označen E,</w:t>
            </w:r>
          </w:p>
          <w:p w:rsidRDefault="004A5BB8" w:rsidP="00565196" w:rsidR="004A5BB8" w:rsidRPr="00B714BD">
            <w:pPr>
              <w:pStyle w:val="Bezproreda"/>
              <w:ind w:left="720"/>
              <w:jc w:val="both"/>
              <w:rPr>
                <w:rFonts w:hAnsi="Times New Roman" w:ascii="Times New Roman"/>
                <w:bCs/>
                <w:szCs w:val="24"/>
              </w:rPr>
            </w:pPr>
          </w:p>
          <w:p w:rsidRDefault="004A5BB8" w:rsidP="004A5BB8" w:rsidR="004A5BB8" w:rsidRPr="00B714BD">
            <w:pPr>
              <w:pStyle w:val="Bezproreda"/>
              <w:numPr>
                <w:ilvl w:val="0"/>
                <w:numId w:val="2"/>
              </w:numPr>
              <w:jc w:val="both"/>
              <w:rPr>
                <w:rFonts w:hAnsi="Times New Roman" w:ascii="Times New Roman"/>
                <w:bCs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 xml:space="preserve">da je Gal Laszlo (prijava br. 6) pozajmicom od 102.452,33 kn uplaćenom stečajnom dužniku financirao gradnju apartmana pola </w:t>
            </w:r>
            <w:r w:rsidRPr="00B714BD">
              <w:rPr>
                <w:rFonts w:hAnsi="Times New Roman" w:ascii="Times New Roman"/>
                <w:bCs/>
                <w:szCs w:val="24"/>
              </w:rPr>
              <w:t>stambene jedinice "7" dvosobni stan na prvom katu površine 36,88 m2, s pripadajućim balkonom  površine 3,70 m2 te s pripadajućim parkirnim mjestom površine 12,50 m2 (oznake P7) odnosno sveukupne površine 53,08, u nacrtu označen G,</w:t>
            </w:r>
          </w:p>
          <w:p w:rsidRDefault="004A5BB8" w:rsidP="00565196" w:rsidR="004A5BB8" w:rsidRPr="00B714BD">
            <w:pPr>
              <w:pStyle w:val="Bezproreda"/>
              <w:ind w:left="720"/>
              <w:jc w:val="both"/>
              <w:rPr>
                <w:rFonts w:hAnsi="Times New Roman" w:ascii="Times New Roman"/>
                <w:bCs/>
                <w:szCs w:val="24"/>
              </w:rPr>
            </w:pPr>
          </w:p>
          <w:p w:rsidRDefault="004A5BB8" w:rsidP="004A5BB8" w:rsidR="004A5BB8" w:rsidRPr="00B714BD">
            <w:pPr>
              <w:pStyle w:val="Bezproreda"/>
              <w:numPr>
                <w:ilvl w:val="0"/>
                <w:numId w:val="2"/>
              </w:numPr>
              <w:jc w:val="both"/>
              <w:rPr>
                <w:rFonts w:hAnsi="Times New Roman" w:ascii="Times New Roman"/>
                <w:bCs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lastRenderedPageBreak/>
              <w:t>da je Gabor Jozsef Deri (prijava br.7) pozajmicom od 350.371,02 kn uplaćenom stečajnom dužniku financirao gradnju apartmana</w:t>
            </w:r>
            <w:r w:rsidRPr="00B714BD">
              <w:rPr>
                <w:rFonts w:hAnsi="Times New Roman" w:ascii="Times New Roman"/>
                <w:bCs/>
                <w:szCs w:val="24"/>
              </w:rPr>
              <w:t xml:space="preserve"> stambena jedinica "1" trosobni stan u suterenu površine 69,30 m2 s pripadajućom terasom površine 3,85 m2 te s pripadajućim parkirnim mjestom površine 12,50 m2 ( oznake P1) odnosno sveukupne površine 85,65 m2, u nacrtu označen A,</w:t>
            </w:r>
          </w:p>
          <w:p w:rsidRDefault="004A5BB8" w:rsidP="00565196" w:rsidR="004A5BB8" w:rsidRPr="00B714BD">
            <w:pPr>
              <w:pStyle w:val="Bezproreda"/>
              <w:ind w:left="720"/>
              <w:jc w:val="both"/>
              <w:rPr>
                <w:rFonts w:hAnsi="Times New Roman" w:ascii="Times New Roman"/>
                <w:bCs/>
                <w:szCs w:val="24"/>
              </w:rPr>
            </w:pPr>
          </w:p>
          <w:p w:rsidRDefault="004A5BB8" w:rsidP="004A5BB8" w:rsidR="004A5BB8" w:rsidRPr="00B714BD">
            <w:pPr>
              <w:pStyle w:val="Bezproreda"/>
              <w:numPr>
                <w:ilvl w:val="0"/>
                <w:numId w:val="2"/>
              </w:numPr>
              <w:jc w:val="both"/>
              <w:rPr>
                <w:rFonts w:hAnsi="Times New Roman" w:ascii="Times New Roman"/>
                <w:bCs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 xml:space="preserve">da je Galne Szego Agnes (prijava br. 8) pozajmicom od 102.452,33 kn uplaćenom stečajnom dužniku financirala gradnju apartmana pola </w:t>
            </w:r>
            <w:r w:rsidRPr="00B714BD">
              <w:rPr>
                <w:rFonts w:hAnsi="Times New Roman" w:ascii="Times New Roman"/>
                <w:bCs/>
                <w:szCs w:val="24"/>
              </w:rPr>
              <w:t>stambene jedinice "7" dvosobni stan na prvom katu površine 36,88 m2 s pripadajućim balkonom  površine 3,70 m2 te s pripadajućim parkirnim mjestom površine 12,50 m2 (oznake P7) odnosno sveukupne površine 53,08, u nacrtu označen G,</w:t>
            </w:r>
          </w:p>
          <w:p w:rsidRDefault="004A5BB8" w:rsidP="00565196" w:rsidR="004A5BB8" w:rsidRPr="00B714BD">
            <w:pPr>
              <w:pStyle w:val="Bezproreda"/>
              <w:ind w:left="720"/>
              <w:jc w:val="both"/>
              <w:rPr>
                <w:rFonts w:hAnsi="Times New Roman" w:ascii="Times New Roman"/>
                <w:bCs/>
                <w:szCs w:val="24"/>
              </w:rPr>
            </w:pPr>
          </w:p>
          <w:p w:rsidRDefault="004A5BB8" w:rsidP="004A5BB8" w:rsidR="004A5BB8" w:rsidRPr="00B714BD">
            <w:pPr>
              <w:pStyle w:val="Bezproreda"/>
              <w:numPr>
                <w:ilvl w:val="0"/>
                <w:numId w:val="2"/>
              </w:numPr>
              <w:jc w:val="both"/>
              <w:rPr>
                <w:rFonts w:hAnsi="Times New Roman" w:ascii="Times New Roman"/>
                <w:bCs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>da je Zoltan Lading (prijava br. 9) pozajmicom od 217.504,11 kn uplaćenom stečajnom dužniku financirao gradnju apartmana</w:t>
            </w:r>
            <w:r w:rsidRPr="00B714BD">
              <w:rPr>
                <w:rFonts w:hAnsi="Times New Roman" w:ascii="Times New Roman"/>
                <w:bCs/>
                <w:szCs w:val="24"/>
              </w:rPr>
              <w:t xml:space="preserve"> stambena jedinica "4" dvosobni stan u prizemlju površine 36,97 m2 s pripadajućim balkonom  površine 3,70 m2 te s pripadajućim parkirnim mjestom površine 12,50 m2 (oznake P4) odnosno sveukupne površine 53,17 m2 u nacrtu označen D</w:t>
            </w: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  <w:highlight w:val="yellow"/>
              </w:rPr>
            </w:pPr>
            <w:r w:rsidRPr="00B714BD">
              <w:rPr>
                <w:rFonts w:hAnsi="Times New Roman" w:ascii="Times New Roman"/>
                <w:szCs w:val="24"/>
              </w:rPr>
              <w:t xml:space="preserve">Louis Pavelcze iz SAD-a je u stečajnom postupku </w:t>
            </w:r>
            <w:r w:rsidR="00C22BA7" w:rsidRPr="00B714BD">
              <w:rPr>
                <w:rFonts w:hAnsi="Times New Roman" w:ascii="Times New Roman"/>
                <w:szCs w:val="24"/>
              </w:rPr>
              <w:t xml:space="preserve">postavio </w:t>
            </w:r>
            <w:r w:rsidRPr="00B714BD">
              <w:rPr>
                <w:rFonts w:hAnsi="Times New Roman" w:ascii="Times New Roman"/>
                <w:szCs w:val="24"/>
              </w:rPr>
              <w:t xml:space="preserve">izlučni zahtjev u odnosu na stambenu jedinicu br. „3“ u naravi četverosobni stan u prizemlju površine 67,05 m2 s pripadajuća dva balkona površine 3,85 m2 i 1,70 m2, te s pripadajućim parkirnim mjestom površine 12,50 m2 (oznake P3), tj. sveukupne površine 85,10 m2, u nacrtu </w:t>
            </w:r>
            <w:r w:rsidR="00C22BA7" w:rsidRPr="00B714BD">
              <w:rPr>
                <w:rFonts w:hAnsi="Times New Roman" w:ascii="Times New Roman"/>
                <w:szCs w:val="24"/>
              </w:rPr>
              <w:t xml:space="preserve">(etažnom elaboratu) </w:t>
            </w:r>
            <w:r w:rsidRPr="00B714BD">
              <w:rPr>
                <w:rFonts w:hAnsi="Times New Roman" w:ascii="Times New Roman"/>
                <w:szCs w:val="24"/>
              </w:rPr>
              <w:t>označen C</w:t>
            </w:r>
            <w:r w:rsidR="00C22BA7" w:rsidRPr="00B714BD">
              <w:rPr>
                <w:rFonts w:hAnsi="Times New Roman" w:ascii="Times New Roman"/>
                <w:szCs w:val="24"/>
              </w:rPr>
              <w:t>, a</w:t>
            </w:r>
            <w:r w:rsidRPr="00B714BD">
              <w:rPr>
                <w:rFonts w:hAnsi="Times New Roman" w:ascii="Times New Roman"/>
                <w:szCs w:val="24"/>
              </w:rPr>
              <w:t xml:space="preserve"> upisan</w:t>
            </w:r>
            <w:r w:rsidR="00C22BA7" w:rsidRPr="00B714BD">
              <w:rPr>
                <w:rFonts w:hAnsi="Times New Roman" w:ascii="Times New Roman"/>
                <w:szCs w:val="24"/>
              </w:rPr>
              <w:t>u</w:t>
            </w:r>
            <w:r w:rsidRPr="00B714BD">
              <w:rPr>
                <w:rFonts w:hAnsi="Times New Roman" w:ascii="Times New Roman"/>
                <w:szCs w:val="24"/>
              </w:rPr>
              <w:t xml:space="preserve"> u k.o. Murter Betina u z.k.ul. 6158 </w:t>
            </w:r>
            <w:r w:rsidR="00C22BA7" w:rsidRPr="00B714BD">
              <w:rPr>
                <w:rFonts w:hAnsi="Times New Roman" w:ascii="Times New Roman"/>
                <w:szCs w:val="24"/>
              </w:rPr>
              <w:t xml:space="preserve">kao </w:t>
            </w:r>
            <w:r w:rsidRPr="00B714BD">
              <w:rPr>
                <w:rFonts w:hAnsi="Times New Roman" w:ascii="Times New Roman"/>
                <w:szCs w:val="24"/>
              </w:rPr>
              <w:t>kč</w:t>
            </w:r>
            <w:r w:rsidR="00C22BA7" w:rsidRPr="00B714BD">
              <w:rPr>
                <w:rFonts w:hAnsi="Times New Roman" w:ascii="Times New Roman"/>
                <w:szCs w:val="24"/>
              </w:rPr>
              <w:t>br</w:t>
            </w:r>
            <w:r w:rsidRPr="00B714BD">
              <w:rPr>
                <w:rFonts w:hAnsi="Times New Roman" w:ascii="Times New Roman"/>
                <w:szCs w:val="24"/>
              </w:rPr>
              <w:t>. 2165/1</w:t>
            </w:r>
            <w:r w:rsidR="00C22BA7" w:rsidRPr="00B714BD">
              <w:rPr>
                <w:rFonts w:hAnsi="Times New Roman" w:ascii="Times New Roman"/>
                <w:szCs w:val="24"/>
              </w:rPr>
              <w:t>.</w:t>
            </w:r>
          </w:p>
          <w:p w:rsidRDefault="004A5BB8" w:rsidP="00565196" w:rsidR="004A5BB8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</w:p>
          <w:p w:rsidRDefault="00986B13" w:rsidP="00565196" w:rsidR="00986B13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b/>
                <w:szCs w:val="24"/>
                <w:u w:val="single"/>
              </w:rPr>
            </w:pPr>
            <w:r w:rsidRPr="00B714BD">
              <w:rPr>
                <w:rFonts w:hAnsi="Times New Roman" w:ascii="Times New Roman"/>
                <w:b/>
                <w:szCs w:val="24"/>
                <w:u w:val="single"/>
              </w:rPr>
              <w:t xml:space="preserve">b) </w:t>
            </w:r>
            <w:r w:rsidR="001B28F6">
              <w:rPr>
                <w:rFonts w:hAnsi="Times New Roman" w:ascii="Times New Roman"/>
                <w:b/>
                <w:szCs w:val="24"/>
                <w:u w:val="single"/>
              </w:rPr>
              <w:t xml:space="preserve"> Građevinsko zemljište</w:t>
            </w:r>
            <w:r w:rsidRPr="00B714BD">
              <w:rPr>
                <w:rFonts w:hAnsi="Times New Roman" w:ascii="Times New Roman"/>
                <w:b/>
                <w:szCs w:val="24"/>
                <w:u w:val="single"/>
              </w:rPr>
              <w:t xml:space="preserve"> </w:t>
            </w: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b/>
                <w:szCs w:val="24"/>
                <w:u w:val="single"/>
              </w:rPr>
            </w:pP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 xml:space="preserve">Stečajni dužnik je zemljišnoknjižni vlasnik </w:t>
            </w:r>
            <w:r w:rsidR="00C22BA7" w:rsidRPr="00B714BD">
              <w:rPr>
                <w:rFonts w:hAnsi="Times New Roman" w:ascii="Times New Roman"/>
                <w:szCs w:val="24"/>
              </w:rPr>
              <w:t xml:space="preserve">i </w:t>
            </w:r>
            <w:r w:rsidRPr="00B714BD">
              <w:rPr>
                <w:rFonts w:hAnsi="Times New Roman" w:ascii="Times New Roman"/>
                <w:szCs w:val="24"/>
              </w:rPr>
              <w:t>nekretnine kčbr. 2163/3 u</w:t>
            </w:r>
            <w:r w:rsidR="006864C0" w:rsidRPr="00B714BD">
              <w:rPr>
                <w:rFonts w:hAnsi="Times New Roman" w:ascii="Times New Roman"/>
                <w:szCs w:val="24"/>
              </w:rPr>
              <w:t xml:space="preserve">pisane u zemljišnoj knjizi </w:t>
            </w:r>
            <w:r w:rsidRPr="00B714BD">
              <w:rPr>
                <w:rFonts w:hAnsi="Times New Roman" w:ascii="Times New Roman"/>
                <w:szCs w:val="24"/>
              </w:rPr>
              <w:t>kod Općinskog suda u Šibeniku, Zemljišnoknjižni odjel Tisno u z.k.ul. 6162 k.o. Murter Betina</w:t>
            </w:r>
            <w:r w:rsidR="006864C0" w:rsidRPr="00B714BD">
              <w:rPr>
                <w:rFonts w:hAnsi="Times New Roman" w:ascii="Times New Roman"/>
                <w:szCs w:val="24"/>
              </w:rPr>
              <w:t xml:space="preserve"> kao voćnjak površine 162 m2. </w:t>
            </w:r>
            <w:r w:rsidR="001B28F6">
              <w:rPr>
                <w:rFonts w:hAnsi="Times New Roman" w:ascii="Times New Roman"/>
                <w:szCs w:val="24"/>
              </w:rPr>
              <w:t xml:space="preserve"> Radi se </w:t>
            </w:r>
            <w:r w:rsidR="006864C0" w:rsidRPr="00B714BD">
              <w:rPr>
                <w:rFonts w:hAnsi="Times New Roman" w:ascii="Times New Roman"/>
                <w:szCs w:val="24"/>
              </w:rPr>
              <w:t xml:space="preserve">o </w:t>
            </w:r>
            <w:r w:rsidR="001B28F6">
              <w:rPr>
                <w:rFonts w:hAnsi="Times New Roman" w:ascii="Times New Roman"/>
                <w:szCs w:val="24"/>
              </w:rPr>
              <w:t xml:space="preserve">građevinskom zemljištu koje se nalazi </w:t>
            </w:r>
            <w:r w:rsidRPr="00B714BD">
              <w:rPr>
                <w:rFonts w:hAnsi="Times New Roman" w:ascii="Times New Roman"/>
                <w:szCs w:val="24"/>
              </w:rPr>
              <w:t xml:space="preserve">ispred </w:t>
            </w:r>
            <w:r w:rsidR="001B28F6">
              <w:rPr>
                <w:rFonts w:hAnsi="Times New Roman" w:ascii="Times New Roman"/>
                <w:szCs w:val="24"/>
              </w:rPr>
              <w:t>glavnog ulaza u apartmanski objekt,</w:t>
            </w:r>
            <w:r w:rsidRPr="00B714BD">
              <w:rPr>
                <w:rFonts w:hAnsi="Times New Roman" w:ascii="Times New Roman"/>
                <w:szCs w:val="24"/>
              </w:rPr>
              <w:t xml:space="preserve"> </w:t>
            </w:r>
            <w:r w:rsidR="001B28F6">
              <w:rPr>
                <w:rFonts w:hAnsi="Times New Roman" w:ascii="Times New Roman"/>
                <w:szCs w:val="24"/>
              </w:rPr>
              <w:t xml:space="preserve">a u naravi izgrađeni dio čini dio parkirališta i uređenog dvorišta </w:t>
            </w:r>
            <w:r w:rsidR="00986B13">
              <w:rPr>
                <w:rFonts w:hAnsi="Times New Roman" w:ascii="Times New Roman"/>
                <w:szCs w:val="24"/>
              </w:rPr>
              <w:t xml:space="preserve">sa bazenom </w:t>
            </w:r>
            <w:r w:rsidR="001B28F6">
              <w:rPr>
                <w:rFonts w:hAnsi="Times New Roman" w:ascii="Times New Roman"/>
                <w:szCs w:val="24"/>
              </w:rPr>
              <w:t>uz apartmanski objekt.</w:t>
            </w: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 xml:space="preserve">Na predmetnoj nekretnini je temeljem </w:t>
            </w:r>
            <w:r w:rsidR="006864C0" w:rsidRPr="00B714BD">
              <w:rPr>
                <w:rFonts w:hAnsi="Times New Roman" w:ascii="Times New Roman"/>
                <w:szCs w:val="24"/>
              </w:rPr>
              <w:t>ovršnog r</w:t>
            </w:r>
            <w:r w:rsidRPr="00B714BD">
              <w:rPr>
                <w:rFonts w:hAnsi="Times New Roman" w:ascii="Times New Roman"/>
                <w:szCs w:val="24"/>
              </w:rPr>
              <w:t xml:space="preserve">ješenja od 01.02.2016. godine broj Ovr-2345/15 Općinskog suda u Šibeniku, Stalna služba u Kninu </w:t>
            </w:r>
            <w:r w:rsidR="006864C0" w:rsidRPr="00B714BD">
              <w:rPr>
                <w:rFonts w:hAnsi="Times New Roman" w:ascii="Times New Roman"/>
                <w:szCs w:val="24"/>
              </w:rPr>
              <w:t xml:space="preserve">u zemljišnoj knjizi pod brojem </w:t>
            </w:r>
            <w:r w:rsidRPr="00B714BD">
              <w:rPr>
                <w:rFonts w:hAnsi="Times New Roman" w:ascii="Times New Roman"/>
                <w:szCs w:val="24"/>
              </w:rPr>
              <w:t xml:space="preserve">Z-1813/15 </w:t>
            </w:r>
            <w:r w:rsidR="006864C0" w:rsidRPr="00B714BD">
              <w:rPr>
                <w:rFonts w:hAnsi="Times New Roman" w:ascii="Times New Roman"/>
                <w:szCs w:val="24"/>
              </w:rPr>
              <w:t xml:space="preserve">od dana 30. studenog 2015. godine uknjiženo </w:t>
            </w:r>
            <w:r w:rsidRPr="00B714BD">
              <w:rPr>
                <w:rFonts w:hAnsi="Times New Roman" w:ascii="Times New Roman"/>
                <w:szCs w:val="24"/>
              </w:rPr>
              <w:t>založno pravo u iznosu od 528.855,41 kn (glavnica 339.538,05 kn i kamata 189.317,36 kn) sa zakonskim zateznim kamatama koja na iznos glavnice od 339.538.05 kn teče od 24.ožujka 2015. do isplate i troškova postupka u iznosu od 5.290,00 kn u korist Republike Hrvatske, Ministarstva Financija, Porezne uprave</w:t>
            </w:r>
            <w:r w:rsidR="006864C0" w:rsidRPr="00B714BD">
              <w:rPr>
                <w:rFonts w:hAnsi="Times New Roman" w:ascii="Times New Roman"/>
                <w:szCs w:val="24"/>
              </w:rPr>
              <w:t xml:space="preserve">, </w:t>
            </w:r>
            <w:r w:rsidRPr="00B714BD">
              <w:rPr>
                <w:rFonts w:hAnsi="Times New Roman" w:ascii="Times New Roman"/>
                <w:szCs w:val="24"/>
              </w:rPr>
              <w:t>Područni ured Šibenik.</w:t>
            </w: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b/>
                <w:szCs w:val="24"/>
              </w:rPr>
            </w:pPr>
            <w:r w:rsidRPr="00B714BD">
              <w:rPr>
                <w:rFonts w:hAnsi="Times New Roman" w:ascii="Times New Roman"/>
                <w:b/>
                <w:szCs w:val="24"/>
              </w:rPr>
              <w:t>II. POKRETNINE</w:t>
            </w: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 xml:space="preserve">Stečajni dužnik vlasnik </w:t>
            </w:r>
            <w:r w:rsidR="006864C0" w:rsidRPr="00B714BD">
              <w:rPr>
                <w:rFonts w:hAnsi="Times New Roman" w:ascii="Times New Roman"/>
                <w:szCs w:val="24"/>
              </w:rPr>
              <w:t xml:space="preserve">je </w:t>
            </w:r>
            <w:r w:rsidRPr="00B714BD">
              <w:rPr>
                <w:rFonts w:hAnsi="Times New Roman" w:ascii="Times New Roman"/>
                <w:szCs w:val="24"/>
              </w:rPr>
              <w:t>namještaja, kućanskih aparata, TV</w:t>
            </w:r>
            <w:r w:rsidR="006864C0" w:rsidRPr="00B714BD">
              <w:rPr>
                <w:rFonts w:hAnsi="Times New Roman" w:ascii="Times New Roman"/>
                <w:szCs w:val="24"/>
              </w:rPr>
              <w:t xml:space="preserve"> i druge</w:t>
            </w:r>
            <w:r w:rsidRPr="00B714BD">
              <w:rPr>
                <w:rFonts w:hAnsi="Times New Roman" w:ascii="Times New Roman"/>
                <w:szCs w:val="24"/>
              </w:rPr>
              <w:t xml:space="preserve"> bijele tehnike, sanitarija, perilica za rublje itd. kojima je opremljen svaki apartman </w:t>
            </w:r>
            <w:r w:rsidR="006864C0" w:rsidRPr="00B714BD">
              <w:rPr>
                <w:rFonts w:hAnsi="Times New Roman" w:ascii="Times New Roman"/>
                <w:szCs w:val="24"/>
              </w:rPr>
              <w:t xml:space="preserve">čiji je vlasnik </w:t>
            </w:r>
            <w:r w:rsidRPr="00B714BD">
              <w:rPr>
                <w:rFonts w:hAnsi="Times New Roman" w:ascii="Times New Roman"/>
                <w:szCs w:val="24"/>
              </w:rPr>
              <w:t>stečajni dužnik.</w:t>
            </w: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>Navedene pokretnine su</w:t>
            </w:r>
            <w:r w:rsidR="006F00F8" w:rsidRPr="00B714BD">
              <w:rPr>
                <w:rFonts w:hAnsi="Times New Roman" w:ascii="Times New Roman"/>
                <w:szCs w:val="24"/>
              </w:rPr>
              <w:t xml:space="preserve"> od strane angažiranog sudskog vještaka procijenjene </w:t>
            </w:r>
            <w:r w:rsidR="00C67BDC">
              <w:rPr>
                <w:rFonts w:hAnsi="Times New Roman" w:ascii="Times New Roman"/>
                <w:szCs w:val="24"/>
              </w:rPr>
              <w:t xml:space="preserve">radi </w:t>
            </w:r>
            <w:r w:rsidR="00C67BDC">
              <w:rPr>
                <w:rFonts w:hAnsi="Times New Roman" w:ascii="Times New Roman"/>
                <w:szCs w:val="24"/>
              </w:rPr>
              <w:lastRenderedPageBreak/>
              <w:t xml:space="preserve">iskazivanja njihove tržišne vrijednosti u početnoj stečajnoj bilanci, a </w:t>
            </w:r>
            <w:r w:rsidR="00C14FDF">
              <w:rPr>
                <w:rFonts w:hAnsi="Times New Roman" w:ascii="Times New Roman"/>
                <w:szCs w:val="24"/>
              </w:rPr>
              <w:t xml:space="preserve">sastavni </w:t>
            </w:r>
            <w:r w:rsidR="00C67BDC">
              <w:rPr>
                <w:rFonts w:hAnsi="Times New Roman" w:ascii="Times New Roman"/>
                <w:szCs w:val="24"/>
              </w:rPr>
              <w:t xml:space="preserve">su </w:t>
            </w:r>
            <w:r w:rsidR="00C14FDF">
              <w:rPr>
                <w:rFonts w:hAnsi="Times New Roman" w:ascii="Times New Roman"/>
                <w:szCs w:val="24"/>
              </w:rPr>
              <w:t xml:space="preserve">dio </w:t>
            </w:r>
            <w:r w:rsidR="00C67BDC">
              <w:rPr>
                <w:rFonts w:hAnsi="Times New Roman" w:ascii="Times New Roman"/>
                <w:szCs w:val="24"/>
              </w:rPr>
              <w:t>Procjembenog elaborata za svaki apartan zasebno</w:t>
            </w:r>
            <w:r w:rsidR="006F00F8" w:rsidRPr="00B714BD">
              <w:rPr>
                <w:rFonts w:hAnsi="Times New Roman" w:ascii="Times New Roman"/>
                <w:szCs w:val="24"/>
              </w:rPr>
              <w:t>.</w:t>
            </w:r>
          </w:p>
          <w:p w:rsidRDefault="00FF13A4" w:rsidP="00565196" w:rsidR="00FF13A4">
            <w:pPr>
              <w:pStyle w:val="Bezproreda"/>
              <w:jc w:val="both"/>
              <w:rPr>
                <w:rFonts w:hAnsi="Times New Roman" w:ascii="Times New Roman"/>
                <w:b/>
                <w:szCs w:val="24"/>
              </w:rPr>
            </w:pP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b/>
                <w:szCs w:val="24"/>
              </w:rPr>
            </w:pPr>
            <w:r w:rsidRPr="00B714BD">
              <w:rPr>
                <w:rFonts w:hAnsi="Times New Roman" w:ascii="Times New Roman"/>
                <w:b/>
                <w:szCs w:val="24"/>
              </w:rPr>
              <w:t>III. DIONICE i UDJELI</w:t>
            </w: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>Stečajni dužnik nema udjela/dionica u drugim trgovačkim društvima.</w:t>
            </w: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</w:p>
          <w:p w:rsidRDefault="006F00F8" w:rsidP="00565196" w:rsidR="006F00F8" w:rsidRPr="00B714BD">
            <w:pPr>
              <w:pStyle w:val="Bezproreda"/>
              <w:jc w:val="both"/>
              <w:rPr>
                <w:rFonts w:hAnsi="Times New Roman" w:ascii="Times New Roman"/>
                <w:b/>
                <w:szCs w:val="24"/>
              </w:rPr>
            </w:pP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b/>
                <w:szCs w:val="24"/>
              </w:rPr>
            </w:pPr>
            <w:r w:rsidRPr="00B714BD">
              <w:rPr>
                <w:rFonts w:hAnsi="Times New Roman" w:ascii="Times New Roman"/>
                <w:b/>
                <w:szCs w:val="24"/>
              </w:rPr>
              <w:t>IV.</w:t>
            </w:r>
            <w:r w:rsidR="006F00F8" w:rsidRPr="00B714BD">
              <w:rPr>
                <w:rFonts w:hAnsi="Times New Roman" w:ascii="Times New Roman"/>
                <w:b/>
                <w:szCs w:val="24"/>
              </w:rPr>
              <w:t xml:space="preserve"> </w:t>
            </w:r>
            <w:r w:rsidRPr="00B714BD">
              <w:rPr>
                <w:rFonts w:hAnsi="Times New Roman" w:ascii="Times New Roman"/>
                <w:b/>
                <w:szCs w:val="24"/>
              </w:rPr>
              <w:t>NOVAC</w:t>
            </w: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</w:p>
          <w:p w:rsidRDefault="004A5BB8" w:rsidP="00565196" w:rsidR="00C67BDC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>Stečajni dužnik je imao otvoren poslovni račun u RBA</w:t>
            </w:r>
            <w:r w:rsidR="006F00F8" w:rsidRPr="00B714BD">
              <w:rPr>
                <w:rFonts w:hAnsi="Times New Roman" w:ascii="Times New Roman"/>
                <w:szCs w:val="24"/>
              </w:rPr>
              <w:t xml:space="preserve"> d.d..</w:t>
            </w:r>
            <w:r w:rsidRPr="00B714BD">
              <w:rPr>
                <w:rFonts w:hAnsi="Times New Roman" w:ascii="Times New Roman"/>
                <w:szCs w:val="24"/>
              </w:rPr>
              <w:t xml:space="preserve"> </w:t>
            </w:r>
            <w:r w:rsidR="006F00F8" w:rsidRPr="00B714BD">
              <w:rPr>
                <w:rFonts w:hAnsi="Times New Roman" w:ascii="Times New Roman"/>
                <w:szCs w:val="24"/>
              </w:rPr>
              <w:t>U vrijeme otvaranja stečajnog postupka n</w:t>
            </w:r>
            <w:r w:rsidRPr="00B714BD">
              <w:rPr>
                <w:rFonts w:hAnsi="Times New Roman" w:ascii="Times New Roman"/>
                <w:szCs w:val="24"/>
              </w:rPr>
              <w:t xml:space="preserve">a računu </w:t>
            </w:r>
            <w:r w:rsidR="006F00F8" w:rsidRPr="00B714BD">
              <w:rPr>
                <w:rFonts w:hAnsi="Times New Roman" w:ascii="Times New Roman"/>
                <w:szCs w:val="24"/>
              </w:rPr>
              <w:t xml:space="preserve">ili </w:t>
            </w:r>
            <w:r w:rsidRPr="00B714BD">
              <w:rPr>
                <w:rFonts w:hAnsi="Times New Roman" w:ascii="Times New Roman"/>
                <w:szCs w:val="24"/>
              </w:rPr>
              <w:t xml:space="preserve">u blagajni stečajnog dužnika nije bilo novčanih sredstava. </w:t>
            </w: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 xml:space="preserve">Poslovni račun stečajnog dužnika je zatvoren te je otvoren  novi poslovni račun društva u stečaju kod Hrvatske poštanske banke d.d. </w:t>
            </w:r>
          </w:p>
          <w:p w:rsidRDefault="004A5BB8" w:rsidP="00565196" w:rsidR="004A5BB8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</w:p>
          <w:p w:rsidRDefault="006F00F8" w:rsidP="00565196" w:rsidR="006F00F8" w:rsidRPr="00B714BD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5BB8" w:rsidP="00565196" w:rsidR="004A5BB8" w:rsidRPr="00B714BD">
            <w:pPr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8. Mjere poduzete radi stvaranja pretpostavki za ostvarivanje cilja stečajnog plana</w:t>
            </w:r>
          </w:p>
          <w:p w:rsidRDefault="004A5BB8" w:rsidP="00565196" w:rsidR="004A5BB8" w:rsidRPr="00B714BD">
            <w:pPr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Nakon otvaranja stečajnog postupka poduzete su sljedeće mjere:</w:t>
            </w:r>
          </w:p>
          <w:p w:rsidRDefault="004A5BB8" w:rsidP="00565196" w:rsidR="004A5BB8" w:rsidRPr="00B714BD">
            <w:pPr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 upućen je dopis Županijskom državnom odvjetništvu koje zastupa Republiku Hrvatsku, Ministarstvo financija, Poreznu upravu kako bi se razmotril</w:t>
            </w:r>
            <w:r w:rsidR="00A86DD2"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e</w:t>
            </w: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mogućnosti podmirenja porezne obveze </w:t>
            </w:r>
            <w:r w:rsidR="00C67BD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odnosno prijavljene i utvrđene tražbine ovog vjerovnika p</w:t>
            </w: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reko trgovačkog društva SCARDON –MURTER d.o.o. sa sjedištem</w:t>
            </w:r>
            <w:r w:rsidRPr="00B714BD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 xml:space="preserve"> </w:t>
            </w: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 Zagrebu, Savska cesta 183</w:t>
            </w:r>
            <w:r w:rsidR="00A86DD2"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  <w:r w:rsidR="00A94D9F"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ili od strane </w:t>
            </w:r>
            <w:r w:rsidR="00A86DD2"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samih </w:t>
            </w:r>
            <w:r w:rsidR="00A94D9F"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članova stečajnog dužnika</w:t>
            </w:r>
            <w:r w:rsidR="00A86DD2"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;</w:t>
            </w:r>
          </w:p>
          <w:p w:rsidRDefault="004A5BB8" w:rsidP="00565196" w:rsidR="004A5BB8" w:rsidRPr="00B714BD">
            <w:pPr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 podmirena je </w:t>
            </w:r>
            <w:r w:rsidR="00A86DD2"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u cijelosti utvrđena </w:t>
            </w: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tražbina stečajno</w:t>
            </w:r>
            <w:r w:rsidR="00A86DD2"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</w:t>
            </w: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vjerovnik</w:t>
            </w:r>
            <w:r w:rsidR="00A86DD2"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</w:t>
            </w: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Hrvatska radiotelevizija u iznosu od 243,32 kn</w:t>
            </w:r>
            <w:r w:rsidR="00A86DD2"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;</w:t>
            </w:r>
            <w:r w:rsidRPr="00B714B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</w:t>
            </w:r>
          </w:p>
          <w:p w:rsidRDefault="004A5BB8" w:rsidP="00A94D9F" w:rsidR="00A86DD2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  <w:r w:rsidRPr="00B714BD">
              <w:rPr>
                <w:rFonts w:hAnsi="Times New Roman" w:ascii="Times New Roman"/>
                <w:szCs w:val="24"/>
              </w:rPr>
              <w:t>-</w:t>
            </w:r>
            <w:r w:rsidR="00F82534" w:rsidRPr="00B714BD">
              <w:rPr>
                <w:rFonts w:hAnsi="Times New Roman" w:ascii="Times New Roman"/>
                <w:szCs w:val="24"/>
              </w:rPr>
              <w:t xml:space="preserve"> angažiran je ovlašteni sudski vještak za građevinarstvo i ujedno procjenitelj</w:t>
            </w:r>
            <w:r w:rsidR="00A86DD2" w:rsidRPr="00B714BD">
              <w:rPr>
                <w:rFonts w:hAnsi="Times New Roman" w:ascii="Times New Roman"/>
                <w:szCs w:val="24"/>
              </w:rPr>
              <w:t>,</w:t>
            </w:r>
            <w:r w:rsidR="00F82534" w:rsidRPr="00B714BD">
              <w:rPr>
                <w:rFonts w:hAnsi="Times New Roman" w:ascii="Times New Roman"/>
                <w:szCs w:val="24"/>
              </w:rPr>
              <w:t xml:space="preserve"> Darko Geček, dipl.ing.aedif iz TRI PROJEKT d.o.o. Ivanec</w:t>
            </w:r>
            <w:r w:rsidR="00A86DD2" w:rsidRPr="00B714BD">
              <w:rPr>
                <w:rFonts w:hAnsi="Times New Roman" w:ascii="Times New Roman"/>
                <w:szCs w:val="24"/>
              </w:rPr>
              <w:t>,</w:t>
            </w:r>
            <w:r w:rsidR="00F82534" w:rsidRPr="00B714BD">
              <w:rPr>
                <w:rFonts w:hAnsi="Times New Roman" w:ascii="Times New Roman"/>
                <w:szCs w:val="24"/>
              </w:rPr>
              <w:t xml:space="preserve"> koji je izradio Procjembeni elaborat </w:t>
            </w:r>
            <w:r w:rsidR="00A94D9F" w:rsidRPr="00B714BD">
              <w:rPr>
                <w:rFonts w:hAnsi="Times New Roman" w:ascii="Times New Roman"/>
                <w:szCs w:val="24"/>
              </w:rPr>
              <w:t>za svu imovinu (nepokretnu i pokretnu) stečajnog dužnika</w:t>
            </w:r>
            <w:r w:rsidR="00A86DD2" w:rsidRPr="00B714BD">
              <w:rPr>
                <w:rFonts w:hAnsi="Times New Roman" w:ascii="Times New Roman"/>
                <w:szCs w:val="24"/>
              </w:rPr>
              <w:t>;</w:t>
            </w:r>
          </w:p>
          <w:p w:rsidRDefault="00A86DD2" w:rsidP="00A94D9F" w:rsidR="00A86DD2" w:rsidRPr="00B714BD">
            <w:pPr>
              <w:pStyle w:val="Bezproreda"/>
              <w:jc w:val="both"/>
              <w:rPr>
                <w:rFonts w:hAnsi="Times New Roman" w:ascii="Times New Roman"/>
                <w:szCs w:val="24"/>
              </w:rPr>
            </w:pPr>
          </w:p>
          <w:p w:rsidRDefault="00A86DD2" w:rsidP="00A86DD2" w:rsidR="004A5BB8" w:rsidRPr="00B714BD">
            <w:pPr>
              <w:pStyle w:val="Bezproreda"/>
              <w:jc w:val="both"/>
              <w:rPr>
                <w:rFonts w:eastAsia="Times New Roman" w:hAnsi="Times New Roman" w:ascii="Times New Roman"/>
                <w:szCs w:val="24"/>
                <w:lang w:eastAsia="hr-HR"/>
              </w:rPr>
            </w:pPr>
            <w:r w:rsidRPr="00B714BD">
              <w:rPr>
                <w:rFonts w:hAnsi="Times New Roman" w:ascii="Times New Roman"/>
                <w:szCs w:val="24"/>
              </w:rPr>
              <w:t>- na temelju obavljene procjene i utvrđenih tražbina vjerovnika II. višeg isplatnog reda sačinjena je Početna stečajna bilanca;</w:t>
            </w:r>
          </w:p>
          <w:p w:rsidRDefault="00A86DD2" w:rsidP="00A86DD2" w:rsidR="00A86DD2" w:rsidRPr="00B714BD">
            <w:pPr>
              <w:pStyle w:val="Bezproreda"/>
              <w:jc w:val="both"/>
              <w:rPr>
                <w:rFonts w:eastAsia="Times New Roman" w:hAnsi="Times New Roman" w:ascii="Times New Roman"/>
                <w:szCs w:val="24"/>
                <w:lang w:eastAsia="hr-HR"/>
              </w:rPr>
            </w:pPr>
          </w:p>
          <w:p w:rsidRDefault="00872E1F" w:rsidP="00A86DD2" w:rsidR="00872E1F" w:rsidRPr="00B714BD">
            <w:pPr>
              <w:pStyle w:val="Bezproreda"/>
              <w:jc w:val="both"/>
              <w:rPr>
                <w:rFonts w:eastAsia="Times New Roman" w:hAnsi="Times New Roman" w:ascii="Times New Roman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- obavljena je detaljna pravna i financijska analiza izvršenih financijskih ulaganja članova stečajnog dužnika i g. Louise Pavelcze u izgradnju i opremanje apartmana i uređenje dvorišta u vlasništvu stečajnog dužnika, kao osnov za priznavanje prijavljenih tražbina </w:t>
            </w:r>
            <w:r w:rsidR="00BF5976"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članova </w:t>
            </w:r>
            <w:r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kao tražbine II. višeg isplatnog reda </w:t>
            </w:r>
            <w:r w:rsidR="00BF5976"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i priznanje </w:t>
            </w:r>
            <w:r w:rsidR="00C67BDC">
              <w:rPr>
                <w:rFonts w:eastAsia="Times New Roman" w:hAnsi="Times New Roman" w:ascii="Times New Roman"/>
                <w:szCs w:val="24"/>
                <w:lang w:eastAsia="hr-HR"/>
              </w:rPr>
              <w:t xml:space="preserve">izlučnog </w:t>
            </w:r>
            <w:r w:rsidR="00BF5976" w:rsidRPr="00B714BD">
              <w:rPr>
                <w:rFonts w:eastAsia="Times New Roman" w:hAnsi="Times New Roman" w:ascii="Times New Roman"/>
                <w:szCs w:val="24"/>
                <w:lang w:eastAsia="hr-HR"/>
              </w:rPr>
              <w:t>prava g. Louise Pavelcze na apartmanu etaže E-3, u etažnom elaboratu oznake ''C''</w:t>
            </w:r>
            <w:r w:rsidRPr="00B714BD">
              <w:rPr>
                <w:rFonts w:eastAsia="Times New Roman" w:hAnsi="Times New Roman" w:ascii="Times New Roman"/>
                <w:szCs w:val="24"/>
                <w:lang w:eastAsia="hr-HR"/>
              </w:rPr>
              <w:t>;</w:t>
            </w:r>
          </w:p>
          <w:p w:rsidRDefault="00872E1F" w:rsidP="00A86DD2" w:rsidR="00872E1F" w:rsidRPr="00B714BD">
            <w:pPr>
              <w:pStyle w:val="Bezproreda"/>
              <w:jc w:val="both"/>
              <w:rPr>
                <w:rFonts w:eastAsia="Times New Roman" w:hAnsi="Times New Roman" w:ascii="Times New Roman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 </w:t>
            </w:r>
          </w:p>
          <w:p w:rsidRDefault="00A86DD2" w:rsidP="00A86DD2" w:rsidR="00A86DD2" w:rsidRPr="00B714BD">
            <w:pPr>
              <w:pStyle w:val="Bezproreda"/>
              <w:jc w:val="both"/>
              <w:rPr>
                <w:rFonts w:eastAsia="Times New Roman" w:hAnsi="Times New Roman" w:ascii="Times New Roman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- </w:t>
            </w:r>
            <w:r w:rsidR="00872E1F"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utvrđene su ukupne obveze stečajne mase </w:t>
            </w:r>
            <w:r w:rsidR="00C67BDC">
              <w:rPr>
                <w:rFonts w:eastAsia="Times New Roman" w:hAnsi="Times New Roman" w:ascii="Times New Roman"/>
                <w:szCs w:val="24"/>
                <w:lang w:eastAsia="hr-HR"/>
              </w:rPr>
              <w:t xml:space="preserve">koje su </w:t>
            </w:r>
            <w:r w:rsidR="00872E1F"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nastale i dospjele nakon otvaranja stečajnog postupka te </w:t>
            </w:r>
            <w:r w:rsidR="00C67BDC">
              <w:rPr>
                <w:rFonts w:eastAsia="Times New Roman" w:hAnsi="Times New Roman" w:ascii="Times New Roman"/>
                <w:szCs w:val="24"/>
                <w:lang w:eastAsia="hr-HR"/>
              </w:rPr>
              <w:t>poduzete radnje vezano za podmirenj</w:t>
            </w:r>
            <w:r w:rsidR="00FF13A4">
              <w:rPr>
                <w:rFonts w:eastAsia="Times New Roman" w:hAnsi="Times New Roman" w:ascii="Times New Roman"/>
                <w:szCs w:val="24"/>
                <w:lang w:eastAsia="hr-HR"/>
              </w:rPr>
              <w:t>e istih</w:t>
            </w:r>
            <w:r w:rsidR="00C67BDC">
              <w:rPr>
                <w:rFonts w:eastAsia="Times New Roman" w:hAnsi="Times New Roman" w:ascii="Times New Roman"/>
                <w:szCs w:val="24"/>
                <w:lang w:eastAsia="hr-HR"/>
              </w:rPr>
              <w:t>, a sve kako je to utvrđeno ovi</w:t>
            </w:r>
            <w:r w:rsidR="00872E1F" w:rsidRPr="00B714BD">
              <w:rPr>
                <w:rFonts w:eastAsia="Times New Roman" w:hAnsi="Times New Roman" w:ascii="Times New Roman"/>
                <w:szCs w:val="24"/>
                <w:lang w:eastAsia="hr-HR"/>
              </w:rPr>
              <w:t>m stečajnim planom;</w:t>
            </w:r>
          </w:p>
          <w:p w:rsidRDefault="00872E1F" w:rsidP="00A86DD2" w:rsidR="00872E1F" w:rsidRPr="00B714BD">
            <w:pPr>
              <w:pStyle w:val="Bezproreda"/>
              <w:jc w:val="both"/>
              <w:rPr>
                <w:rFonts w:eastAsia="Times New Roman" w:hAnsi="Times New Roman" w:ascii="Times New Roman"/>
                <w:szCs w:val="24"/>
                <w:lang w:eastAsia="hr-HR"/>
              </w:rPr>
            </w:pPr>
          </w:p>
          <w:p w:rsidRDefault="00872E1F" w:rsidP="00A86DD2" w:rsidR="00872E1F" w:rsidRPr="00B714BD">
            <w:pPr>
              <w:pStyle w:val="Bezproreda"/>
              <w:jc w:val="both"/>
              <w:rPr>
                <w:rFonts w:eastAsia="Times New Roman" w:hAnsi="Times New Roman" w:ascii="Times New Roman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- svi članovi stečajnog dužnika upoznati </w:t>
            </w:r>
            <w:r w:rsidR="00C67BDC">
              <w:rPr>
                <w:rFonts w:eastAsia="Times New Roman" w:hAnsi="Times New Roman" w:ascii="Times New Roman"/>
                <w:szCs w:val="24"/>
                <w:lang w:eastAsia="hr-HR"/>
              </w:rPr>
              <w:t xml:space="preserve">su </w:t>
            </w:r>
            <w:r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sa stanjem nastalih i dospjelih obveza stečajne mase </w:t>
            </w:r>
            <w:r w:rsidR="00567716"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te priznatih i utvrđenih tražbina svih vjerovnika II. višeg isplatnog reda, </w:t>
            </w:r>
            <w:r w:rsidR="00C67BDC">
              <w:rPr>
                <w:rFonts w:eastAsia="Times New Roman" w:hAnsi="Times New Roman" w:ascii="Times New Roman"/>
                <w:szCs w:val="24"/>
                <w:lang w:eastAsia="hr-HR"/>
              </w:rPr>
              <w:t xml:space="preserve">a </w:t>
            </w:r>
            <w:r w:rsidR="00567716"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posebno o postojanju razlučnog prava RH, Ministarstva financija na apartmanskom objektu vlasništvo stečajnog dužnika, </w:t>
            </w:r>
            <w:r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i </w:t>
            </w:r>
            <w:r w:rsidR="00567716"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svi članovi </w:t>
            </w:r>
            <w:r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izrazili svoju namjeru za podmirenjem </w:t>
            </w:r>
            <w:r w:rsidR="00567716"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tražbine osigurane </w:t>
            </w:r>
            <w:r w:rsidR="00567716" w:rsidRPr="00B714BD">
              <w:rPr>
                <w:rFonts w:eastAsia="Times New Roman" w:hAnsi="Times New Roman" w:ascii="Times New Roman"/>
                <w:szCs w:val="24"/>
                <w:lang w:eastAsia="hr-HR"/>
              </w:rPr>
              <w:lastRenderedPageBreak/>
              <w:t>razlučnim pravom i svih dospjelih obveza stečajne mase</w:t>
            </w:r>
            <w:r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 prema kriteriju namirenja predviđenim ovim stečajnim planom (provedbena osnova);</w:t>
            </w:r>
          </w:p>
          <w:p w:rsidRDefault="00872E1F" w:rsidP="00A86DD2" w:rsidR="00872E1F" w:rsidRPr="00B714BD">
            <w:pPr>
              <w:pStyle w:val="Bezproreda"/>
              <w:jc w:val="both"/>
              <w:rPr>
                <w:rFonts w:eastAsia="Times New Roman" w:hAnsi="Times New Roman" w:ascii="Times New Roman"/>
                <w:szCs w:val="24"/>
                <w:lang w:eastAsia="hr-HR"/>
              </w:rPr>
            </w:pPr>
          </w:p>
          <w:p w:rsidRDefault="00872E1F" w:rsidP="00A86DD2" w:rsidR="00872E1F" w:rsidRPr="00B714BD">
            <w:pPr>
              <w:pStyle w:val="Bezproreda"/>
              <w:jc w:val="both"/>
              <w:rPr>
                <w:rFonts w:eastAsia="Times New Roman" w:hAnsi="Times New Roman" w:ascii="Times New Roman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- </w:t>
            </w:r>
            <w:r w:rsidR="00BF5976"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dana 16. travnja 2018.g. </w:t>
            </w:r>
            <w:r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zaključen je </w:t>
            </w:r>
            <w:r w:rsidR="00BF5976"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između stečajnog dužnika kao zakupodavca i trgovačkog društva SCARDON – MURTER d.o.o. Zagreb, Trpanjska 47. kao zakupnika  </w:t>
            </w:r>
            <w:r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Ugovor o zakupu </w:t>
            </w:r>
            <w:r w:rsidR="00BF5976"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i organizaciji smještaja </w:t>
            </w:r>
            <w:r w:rsidR="005C2258">
              <w:rPr>
                <w:rFonts w:eastAsia="Times New Roman" w:hAnsi="Times New Roman" w:ascii="Times New Roman"/>
                <w:szCs w:val="24"/>
                <w:lang w:eastAsia="hr-HR"/>
              </w:rPr>
              <w:t xml:space="preserve">i Aneks broj 1 istom od 11. listopada 2018.g. </w:t>
            </w:r>
            <w:r w:rsidR="00BF5976"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kojim se ukupno šest apartmana (osim apartmana g. Pavelcze) </w:t>
            </w:r>
            <w:r w:rsidR="00505108"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vlasništvo stečajnog dužnika </w:t>
            </w:r>
            <w:r w:rsidR="00BF5976" w:rsidRPr="00B714BD">
              <w:rPr>
                <w:rFonts w:eastAsia="Times New Roman" w:hAnsi="Times New Roman" w:ascii="Times New Roman"/>
                <w:szCs w:val="24"/>
                <w:lang w:eastAsia="hr-HR"/>
              </w:rPr>
              <w:t>daje na korištenje zakupniku u razdoblju od 01. svibnja do 01. rujna 2018. godine, a u svrhu pribavljanja sredstava za podmirenje dospjelih obveza stečajne mase</w:t>
            </w:r>
            <w:r w:rsidR="00FF13A4">
              <w:rPr>
                <w:rFonts w:eastAsia="Times New Roman" w:hAnsi="Times New Roman" w:ascii="Times New Roman"/>
                <w:szCs w:val="24"/>
                <w:lang w:eastAsia="hr-HR"/>
              </w:rPr>
              <w:t xml:space="preserve"> (režijskih troškova i dr.)</w:t>
            </w:r>
            <w:r w:rsidR="00BF5976" w:rsidRPr="00B714BD">
              <w:rPr>
                <w:rFonts w:eastAsia="Times New Roman" w:hAnsi="Times New Roman" w:ascii="Times New Roman"/>
                <w:szCs w:val="24"/>
                <w:lang w:eastAsia="hr-HR"/>
              </w:rPr>
              <w:t>;</w:t>
            </w:r>
          </w:p>
          <w:p w:rsidRDefault="00BF5976" w:rsidP="00A86DD2" w:rsidR="00BF5976" w:rsidRPr="00B714BD">
            <w:pPr>
              <w:pStyle w:val="Bezproreda"/>
              <w:jc w:val="both"/>
              <w:rPr>
                <w:rFonts w:eastAsia="Times New Roman" w:hAnsi="Times New Roman" w:ascii="Times New Roman"/>
                <w:szCs w:val="24"/>
                <w:lang w:eastAsia="hr-HR"/>
              </w:rPr>
            </w:pPr>
          </w:p>
          <w:p w:rsidRDefault="00BF5976" w:rsidP="00505108" w:rsidR="00FF13A4">
            <w:pPr>
              <w:pStyle w:val="Bezproreda"/>
              <w:jc w:val="both"/>
              <w:rPr>
                <w:rFonts w:eastAsia="Times New Roman" w:hAnsi="Times New Roman" w:ascii="Times New Roman"/>
                <w:szCs w:val="24"/>
                <w:lang w:eastAsia="hr-HR"/>
              </w:rPr>
            </w:pPr>
            <w:r w:rsidRPr="00B714BD">
              <w:rPr>
                <w:rFonts w:eastAsia="Times New Roman" w:hAnsi="Times New Roman" w:ascii="Times New Roman"/>
                <w:szCs w:val="24"/>
                <w:lang w:eastAsia="hr-HR"/>
              </w:rPr>
              <w:t>- ostvaren priliv novčanih sredstava po osnov</w:t>
            </w:r>
            <w:r w:rsidR="002B2936">
              <w:rPr>
                <w:rFonts w:eastAsia="Times New Roman" w:hAnsi="Times New Roman" w:ascii="Times New Roman"/>
                <w:szCs w:val="24"/>
                <w:lang w:eastAsia="hr-HR"/>
              </w:rPr>
              <w:t>u</w:t>
            </w:r>
            <w:r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 zakupa apartmana u ukupnom iznosu od </w:t>
            </w:r>
            <w:r w:rsidR="00567716" w:rsidRPr="00B714BD">
              <w:rPr>
                <w:rFonts w:eastAsia="Times New Roman" w:hAnsi="Times New Roman" w:ascii="Times New Roman"/>
                <w:szCs w:val="24"/>
                <w:lang w:eastAsia="hr-HR"/>
              </w:rPr>
              <w:t>45.182,00 kn</w:t>
            </w:r>
            <w:r w:rsidR="00FF13A4">
              <w:rPr>
                <w:rFonts w:eastAsia="Times New Roman" w:hAnsi="Times New Roman" w:ascii="Times New Roman"/>
                <w:szCs w:val="24"/>
                <w:lang w:eastAsia="hr-HR"/>
              </w:rPr>
              <w:t xml:space="preserve"> u 2018. godini;</w:t>
            </w:r>
          </w:p>
          <w:p w:rsidRDefault="00FF13A4" w:rsidP="00505108" w:rsidR="00FF13A4">
            <w:pPr>
              <w:pStyle w:val="Bezproreda"/>
              <w:jc w:val="both"/>
              <w:rPr>
                <w:rFonts w:eastAsia="Times New Roman" w:hAnsi="Times New Roman" w:ascii="Times New Roman"/>
                <w:szCs w:val="24"/>
                <w:lang w:eastAsia="hr-HR"/>
              </w:rPr>
            </w:pPr>
          </w:p>
          <w:p w:rsidRDefault="00FF13A4" w:rsidP="005C2258" w:rsidR="00FF13A4">
            <w:pPr>
              <w:pStyle w:val="Bezproreda"/>
              <w:jc w:val="both"/>
              <w:rPr>
                <w:rFonts w:eastAsia="Times New Roman" w:hAnsi="Times New Roman" w:ascii="Times New Roman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Cs w:val="24"/>
                <w:lang w:eastAsia="hr-HR"/>
              </w:rPr>
              <w:t xml:space="preserve">- od iznosa naplaćene zakupnine </w:t>
            </w:r>
            <w:r w:rsidR="00567716"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podmiren </w:t>
            </w:r>
            <w:r>
              <w:rPr>
                <w:rFonts w:eastAsia="Times New Roman" w:hAnsi="Times New Roman" w:ascii="Times New Roman"/>
                <w:szCs w:val="24"/>
                <w:lang w:eastAsia="hr-HR"/>
              </w:rPr>
              <w:t xml:space="preserve">je </w:t>
            </w:r>
            <w:r w:rsidR="00567716"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dio dospjelih obveza stečajne mase </w:t>
            </w:r>
            <w:r w:rsidR="005C2258">
              <w:rPr>
                <w:rFonts w:eastAsia="Times New Roman" w:hAnsi="Times New Roman" w:ascii="Times New Roman"/>
                <w:szCs w:val="24"/>
                <w:lang w:eastAsia="hr-HR"/>
              </w:rPr>
              <w:t>(</w:t>
            </w:r>
            <w:r>
              <w:rPr>
                <w:rFonts w:eastAsia="Times New Roman" w:hAnsi="Times New Roman" w:ascii="Times New Roman"/>
                <w:szCs w:val="24"/>
                <w:lang w:eastAsia="hr-HR"/>
              </w:rPr>
              <w:t>režijski troškovi nekretnine)</w:t>
            </w:r>
            <w:r w:rsidR="00567716" w:rsidRPr="00B714BD">
              <w:rPr>
                <w:rFonts w:eastAsia="Times New Roman" w:hAnsi="Times New Roman" w:ascii="Times New Roman"/>
                <w:szCs w:val="24"/>
                <w:lang w:eastAsia="hr-HR"/>
              </w:rPr>
              <w:t xml:space="preserve">, a sve kako je to prikazano </w:t>
            </w:r>
            <w:r w:rsidR="005C2258">
              <w:rPr>
                <w:rFonts w:eastAsia="Times New Roman" w:hAnsi="Times New Roman" w:ascii="Times New Roman"/>
                <w:szCs w:val="24"/>
                <w:lang w:eastAsia="hr-HR"/>
              </w:rPr>
              <w:t xml:space="preserve">u pripremnoj osnovi ovog stečajnog plana pod točkom 9. </w:t>
            </w:r>
            <w:r w:rsidR="0087145B">
              <w:rPr>
                <w:rFonts w:eastAsia="Times New Roman" w:hAnsi="Times New Roman" w:ascii="Times New Roman"/>
                <w:szCs w:val="24"/>
                <w:lang w:eastAsia="hr-HR"/>
              </w:rPr>
              <w:t>Obveze stečajne mase</w:t>
            </w:r>
            <w:r>
              <w:rPr>
                <w:rFonts w:eastAsia="Times New Roman" w:hAnsi="Times New Roman" w:ascii="Times New Roman"/>
                <w:szCs w:val="24"/>
                <w:lang w:eastAsia="hr-HR"/>
              </w:rPr>
              <w:t>;</w:t>
            </w:r>
          </w:p>
          <w:p w:rsidRDefault="00567716" w:rsidP="00FF13A4" w:rsidR="00567716">
            <w:pPr>
              <w:pStyle w:val="Bezproreda"/>
              <w:jc w:val="both"/>
              <w:rPr>
                <w:rFonts w:eastAsia="Times New Roman" w:hAnsi="Times New Roman" w:ascii="Times New Roman"/>
                <w:szCs w:val="24"/>
                <w:lang w:eastAsia="hr-HR"/>
              </w:rPr>
            </w:pPr>
          </w:p>
          <w:p w:rsidRDefault="00FF13A4" w:rsidP="00FF13A4" w:rsidR="00FF13A4">
            <w:pPr>
              <w:pStyle w:val="Bezproreda"/>
              <w:jc w:val="both"/>
              <w:rPr>
                <w:rFonts w:eastAsia="Times New Roman" w:hAnsi="Times New Roman" w:ascii="Times New Roman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Cs w:val="24"/>
                <w:lang w:eastAsia="hr-HR"/>
              </w:rPr>
              <w:t>- izrađena godišnja financijska izvješća za 2017.godinu i za 2018. godinu od strane angažiranog knjigovodstvenog ureda DI-USLUGE d.o.o. Zagreb</w:t>
            </w:r>
            <w:r w:rsidR="005C2258">
              <w:rPr>
                <w:rFonts w:eastAsia="Times New Roman" w:hAnsi="Times New Roman" w:ascii="Times New Roman"/>
                <w:szCs w:val="24"/>
                <w:lang w:eastAsia="hr-HR"/>
              </w:rPr>
              <w:t xml:space="preserve">, </w:t>
            </w:r>
            <w:r w:rsidR="002B2936">
              <w:rPr>
                <w:rFonts w:eastAsia="Times New Roman" w:hAnsi="Times New Roman" w:ascii="Times New Roman"/>
                <w:szCs w:val="24"/>
                <w:lang w:eastAsia="hr-HR"/>
              </w:rPr>
              <w:t xml:space="preserve">time da su GFI za 2018. godinu </w:t>
            </w:r>
            <w:r w:rsidR="005C2258">
              <w:rPr>
                <w:rFonts w:eastAsia="Times New Roman" w:hAnsi="Times New Roman" w:ascii="Times New Roman"/>
                <w:szCs w:val="24"/>
                <w:lang w:eastAsia="hr-HR"/>
              </w:rPr>
              <w:t>prilog ovog stečajnog plana</w:t>
            </w:r>
            <w:r>
              <w:rPr>
                <w:rFonts w:eastAsia="Times New Roman" w:hAnsi="Times New Roman" w:ascii="Times New Roman"/>
                <w:szCs w:val="24"/>
                <w:lang w:eastAsia="hr-HR"/>
              </w:rPr>
              <w:t>.</w:t>
            </w:r>
          </w:p>
          <w:p w:rsidRDefault="00FF13A4" w:rsidP="00FF13A4" w:rsidR="00FF13A4">
            <w:pPr>
              <w:pStyle w:val="Bezproreda"/>
              <w:jc w:val="both"/>
              <w:rPr>
                <w:rFonts w:eastAsia="Times New Roman" w:hAnsi="Times New Roman" w:ascii="Times New Roman"/>
                <w:szCs w:val="24"/>
                <w:lang w:eastAsia="hr-HR"/>
              </w:rPr>
            </w:pPr>
          </w:p>
          <w:p w:rsidRDefault="00FF13A4" w:rsidP="00FF13A4" w:rsidR="00FF13A4">
            <w:pPr>
              <w:pStyle w:val="Bezproreda"/>
              <w:jc w:val="both"/>
              <w:rPr>
                <w:rFonts w:eastAsia="Times New Roman" w:hAnsi="Times New Roman" w:ascii="Times New Roman"/>
                <w:szCs w:val="24"/>
                <w:lang w:eastAsia="hr-HR"/>
              </w:rPr>
            </w:pPr>
          </w:p>
          <w:p w:rsidRDefault="00E921BD" w:rsidP="00FF13A4" w:rsidR="00E921BD" w:rsidRPr="00B714BD">
            <w:pPr>
              <w:pStyle w:val="Bezproreda"/>
              <w:jc w:val="both"/>
              <w:rPr>
                <w:rFonts w:eastAsia="Times New Roman" w:hAnsi="Times New Roman" w:ascii="Times New Roman"/>
                <w:szCs w:val="24"/>
                <w:lang w:eastAsia="hr-HR"/>
              </w:rPr>
            </w:pPr>
          </w:p>
        </w:tc>
      </w:tr>
    </w:tbl>
    <w:p w:rsidRDefault="00E921BD" w:rsidP="004A5BB8" w:rsidR="00E921BD">
      <w:pPr>
        <w:pStyle w:val="Odlomakpopisa"/>
        <w:ind w:left="0"/>
        <w:jc w:val="both"/>
        <w:rPr>
          <w:rFonts w:hAnsi="Times New Roman" w:ascii="Times New Roman"/>
        </w:rPr>
      </w:pPr>
    </w:p>
    <w:p w:rsidRDefault="00E921BD" w:rsidP="004A5BB8" w:rsidR="00E921BD">
      <w:pPr>
        <w:pStyle w:val="Odlomakpopisa"/>
        <w:ind w:left="0"/>
        <w:jc w:val="both"/>
        <w:rPr>
          <w:rFonts w:hAnsi="Times New Roman" w:ascii="Times New Roman"/>
        </w:rPr>
      </w:pPr>
    </w:p>
    <w:p w:rsidRDefault="00E921BD" w:rsidP="004A5BB8" w:rsidR="00E921BD">
      <w:pPr>
        <w:pStyle w:val="Odlomakpopisa"/>
        <w:ind w:left="0"/>
        <w:jc w:val="both"/>
        <w:rPr>
          <w:rFonts w:hAnsi="Times New Roman" w:ascii="Times New Roman"/>
        </w:rPr>
      </w:pPr>
    </w:p>
    <w:p w:rsidRDefault="00E921BD" w:rsidP="004A5BB8" w:rsidR="00E921BD">
      <w:pPr>
        <w:pStyle w:val="Odlomakpopisa"/>
        <w:ind w:left="0"/>
        <w:jc w:val="both"/>
        <w:rPr>
          <w:rFonts w:hAnsi="Times New Roman" w:ascii="Times New Roman"/>
        </w:rPr>
      </w:pPr>
    </w:p>
    <w:p w:rsidRDefault="00E921BD" w:rsidP="004A5BB8" w:rsidR="00E921BD">
      <w:pPr>
        <w:pStyle w:val="Odlomakpopisa"/>
        <w:ind w:left="0"/>
        <w:jc w:val="both"/>
        <w:rPr>
          <w:rFonts w:hAnsi="Times New Roman" w:ascii="Times New Roman"/>
        </w:rPr>
      </w:pPr>
    </w:p>
    <w:p w:rsidRDefault="00E921BD" w:rsidP="004A5BB8" w:rsidR="00E921BD">
      <w:pPr>
        <w:pStyle w:val="Odlomakpopisa"/>
        <w:ind w:left="0"/>
        <w:jc w:val="both"/>
        <w:rPr>
          <w:rFonts w:hAnsi="Times New Roman" w:ascii="Times New Roman"/>
        </w:rPr>
      </w:pPr>
    </w:p>
    <w:p w:rsidRDefault="00E921BD" w:rsidP="004A5BB8" w:rsidR="00E921BD">
      <w:pPr>
        <w:pStyle w:val="Odlomakpopisa"/>
        <w:ind w:left="0"/>
        <w:jc w:val="both"/>
        <w:rPr>
          <w:rFonts w:hAnsi="Times New Roman" w:ascii="Times New Roman"/>
        </w:rPr>
      </w:pPr>
    </w:p>
    <w:p w:rsidRDefault="00E921BD" w:rsidP="004A5BB8" w:rsidR="00E921BD">
      <w:pPr>
        <w:pStyle w:val="Odlomakpopisa"/>
        <w:ind w:left="0"/>
        <w:jc w:val="both"/>
        <w:rPr>
          <w:rFonts w:hAnsi="Times New Roman" w:ascii="Times New Roman"/>
        </w:rPr>
      </w:pPr>
    </w:p>
    <w:p w:rsidRDefault="00E921BD" w:rsidP="004A5BB8" w:rsidR="00E921BD">
      <w:pPr>
        <w:pStyle w:val="Odlomakpopisa"/>
        <w:ind w:left="0"/>
        <w:jc w:val="both"/>
        <w:rPr>
          <w:rFonts w:hAnsi="Times New Roman" w:ascii="Times New Roman"/>
        </w:rPr>
      </w:pPr>
    </w:p>
    <w:p w:rsidRDefault="00E921BD" w:rsidP="004A5BB8" w:rsidR="00E921BD">
      <w:pPr>
        <w:pStyle w:val="Odlomakpopisa"/>
        <w:ind w:left="0"/>
        <w:jc w:val="both"/>
        <w:rPr>
          <w:rFonts w:hAnsi="Times New Roman" w:ascii="Times New Roman"/>
        </w:rPr>
      </w:pPr>
    </w:p>
    <w:p w:rsidRDefault="00E921BD" w:rsidP="004A5BB8" w:rsidR="00E921BD">
      <w:pPr>
        <w:pStyle w:val="Odlomakpopisa"/>
        <w:ind w:left="0"/>
        <w:jc w:val="both"/>
        <w:rPr>
          <w:rFonts w:hAnsi="Times New Roman" w:ascii="Times New Roman"/>
        </w:rPr>
      </w:pPr>
    </w:p>
    <w:p w:rsidRDefault="00E921BD" w:rsidP="004A5BB8" w:rsidR="00E921BD">
      <w:pPr>
        <w:pStyle w:val="Odlomakpopisa"/>
        <w:ind w:left="0"/>
        <w:jc w:val="both"/>
        <w:rPr>
          <w:rFonts w:hAnsi="Times New Roman" w:ascii="Times New Roman"/>
        </w:rPr>
      </w:pPr>
    </w:p>
    <w:p w:rsidRDefault="00E921BD" w:rsidP="004A5BB8" w:rsidR="00E921BD">
      <w:pPr>
        <w:pStyle w:val="Odlomakpopisa"/>
        <w:ind w:left="0"/>
        <w:jc w:val="both"/>
        <w:rPr>
          <w:rFonts w:hAnsi="Times New Roman" w:ascii="Times New Roman"/>
        </w:rPr>
      </w:pPr>
    </w:p>
    <w:p w:rsidRDefault="00E921BD" w:rsidP="004A5BB8" w:rsidR="00E921BD">
      <w:pPr>
        <w:pStyle w:val="Odlomakpopisa"/>
        <w:ind w:left="0"/>
        <w:jc w:val="both"/>
        <w:rPr>
          <w:rFonts w:hAnsi="Times New Roman" w:ascii="Times New Roman"/>
        </w:rPr>
      </w:pPr>
    </w:p>
    <w:p w:rsidRDefault="00E921BD" w:rsidP="004A5BB8" w:rsidR="00E921BD">
      <w:pPr>
        <w:pStyle w:val="Odlomakpopisa"/>
        <w:ind w:left="0"/>
        <w:jc w:val="both"/>
        <w:rPr>
          <w:rFonts w:hAnsi="Times New Roman" w:ascii="Times New Roman"/>
        </w:rPr>
      </w:pPr>
    </w:p>
    <w:p w:rsidRDefault="00E921BD" w:rsidP="004A5BB8" w:rsidR="00E921BD">
      <w:pPr>
        <w:pStyle w:val="Odlomakpopisa"/>
        <w:ind w:left="0"/>
        <w:jc w:val="both"/>
        <w:rPr>
          <w:rFonts w:hAnsi="Times New Roman" w:ascii="Times New Roman"/>
        </w:rPr>
      </w:pPr>
    </w:p>
    <w:p w:rsidRDefault="00E921BD" w:rsidP="004A5BB8" w:rsidR="00E921BD">
      <w:pPr>
        <w:pStyle w:val="Odlomakpopisa"/>
        <w:ind w:left="0"/>
        <w:jc w:val="both"/>
        <w:rPr>
          <w:rFonts w:hAnsi="Times New Roman" w:ascii="Times New Roman"/>
        </w:rPr>
      </w:pPr>
    </w:p>
    <w:p w:rsidRDefault="004A5BB8" w:rsidP="004A5BB8" w:rsidR="004A5BB8" w:rsidRPr="00B714BD">
      <w:pPr>
        <w:pStyle w:val="Odlomakpopisa"/>
        <w:ind w:left="0"/>
        <w:jc w:val="both"/>
        <w:rPr>
          <w:rFonts w:hAnsi="Times New Roman" w:ascii="Times New Roman"/>
          <w:b/>
        </w:rPr>
      </w:pPr>
      <w:bookmarkStart w:name="_Hlk2171299" w:id="3"/>
      <w:r w:rsidRPr="00B714BD">
        <w:rPr>
          <w:rFonts w:hAnsi="Times New Roman" w:ascii="Times New Roman"/>
        </w:rPr>
        <w:lastRenderedPageBreak/>
        <w:t xml:space="preserve"> </w:t>
      </w:r>
      <w:r w:rsidRPr="00B714BD">
        <w:rPr>
          <w:rFonts w:hAnsi="Times New Roman" w:ascii="Times New Roman"/>
          <w:b/>
        </w:rPr>
        <w:t xml:space="preserve">9. Obveze stečajne mase  </w:t>
      </w:r>
    </w:p>
    <w:p w:rsidRDefault="004A5BB8" w:rsidP="004A5BB8" w:rsidR="004A5BB8" w:rsidRPr="00B714BD">
      <w:pPr>
        <w:pStyle w:val="Odlomakpopisa"/>
        <w:ind w:left="0"/>
        <w:jc w:val="both"/>
        <w:rPr>
          <w:rFonts w:hAnsi="Times New Roman" w:ascii="Times New Roman"/>
          <w:b/>
        </w:rPr>
      </w:pPr>
    </w:p>
    <w:p w:rsidRDefault="00A94D9F" w:rsidP="004A5BB8" w:rsidR="004A5BB8" w:rsidRPr="00B714BD">
      <w:pPr>
        <w:pStyle w:val="Odlomakpopisa"/>
        <w:ind w:left="0"/>
        <w:jc w:val="both"/>
        <w:rPr>
          <w:rFonts w:hAnsi="Times New Roman" w:ascii="Times New Roman"/>
        </w:rPr>
      </w:pPr>
      <w:r w:rsidRPr="00B714BD">
        <w:rPr>
          <w:rFonts w:hAnsi="Times New Roman" w:ascii="Times New Roman"/>
        </w:rPr>
        <w:t xml:space="preserve">Obveze stečajne mase sastoje se od troškova </w:t>
      </w:r>
      <w:r w:rsidR="004A5BB8" w:rsidRPr="00B714BD">
        <w:rPr>
          <w:rFonts w:hAnsi="Times New Roman" w:ascii="Times New Roman"/>
        </w:rPr>
        <w:t>stečajnog postupka i ostal</w:t>
      </w:r>
      <w:r w:rsidRPr="00B714BD">
        <w:rPr>
          <w:rFonts w:hAnsi="Times New Roman" w:ascii="Times New Roman"/>
        </w:rPr>
        <w:t>ih obveza s</w:t>
      </w:r>
      <w:r w:rsidR="004A5BB8" w:rsidRPr="00B714BD">
        <w:rPr>
          <w:rFonts w:hAnsi="Times New Roman" w:ascii="Times New Roman"/>
        </w:rPr>
        <w:t xml:space="preserve">tečajne mase </w:t>
      </w:r>
      <w:r w:rsidRPr="00B714BD">
        <w:rPr>
          <w:rFonts w:hAnsi="Times New Roman" w:ascii="Times New Roman"/>
        </w:rPr>
        <w:t xml:space="preserve">koje su nastale tijekom stečajnog postupka, </w:t>
      </w:r>
      <w:r w:rsidR="00C354EC">
        <w:rPr>
          <w:rFonts w:hAnsi="Times New Roman" w:ascii="Times New Roman"/>
        </w:rPr>
        <w:t>počev od dana otvaranja istog (20.10.2016.g.) pa do dana izrade prijedloga ovog stečajnog plana, a</w:t>
      </w:r>
      <w:r w:rsidRPr="00B714BD">
        <w:rPr>
          <w:rFonts w:hAnsi="Times New Roman" w:ascii="Times New Roman"/>
        </w:rPr>
        <w:t xml:space="preserve"> </w:t>
      </w:r>
      <w:r w:rsidR="00C354EC">
        <w:rPr>
          <w:rFonts w:hAnsi="Times New Roman" w:ascii="Times New Roman"/>
        </w:rPr>
        <w:t xml:space="preserve">nakon dospijeća biti će </w:t>
      </w:r>
      <w:r w:rsidRPr="00B714BD">
        <w:rPr>
          <w:rFonts w:hAnsi="Times New Roman" w:ascii="Times New Roman"/>
        </w:rPr>
        <w:t>podmirene u skladu sa ovim Stečajnim planom.</w:t>
      </w:r>
    </w:p>
    <w:p w:rsidRDefault="004A5BB8" w:rsidP="004A5BB8" w:rsidR="004A5BB8" w:rsidRPr="00B714BD">
      <w:pPr>
        <w:pStyle w:val="Odlomakpopisa"/>
        <w:ind w:left="0"/>
        <w:jc w:val="both"/>
        <w:rPr>
          <w:rFonts w:hAnsi="Times New Roman" w:ascii="Times New Roman"/>
        </w:rPr>
      </w:pPr>
    </w:p>
    <w:p w:rsidRDefault="00223073" w:rsidP="004A5BB8" w:rsidR="004A5BB8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I/</w:t>
      </w:r>
      <w:r>
        <w:rPr>
          <w:rFonts w:hAnsi="Times New Roman" w:ascii="Times New Roman"/>
        </w:rPr>
        <w:tab/>
        <w:t>Dospjeli tro</w:t>
      </w:r>
      <w:r w:rsidR="004A5BB8" w:rsidRPr="00B714BD">
        <w:rPr>
          <w:rFonts w:hAnsi="Times New Roman" w:ascii="Times New Roman"/>
        </w:rPr>
        <w:t>škov</w:t>
      </w:r>
      <w:r w:rsidR="00A94D9F" w:rsidRPr="00B714BD">
        <w:rPr>
          <w:rFonts w:hAnsi="Times New Roman" w:ascii="Times New Roman"/>
        </w:rPr>
        <w:t>i</w:t>
      </w:r>
      <w:r w:rsidR="004A5BB8" w:rsidRPr="00B714BD">
        <w:rPr>
          <w:rFonts w:hAnsi="Times New Roman" w:ascii="Times New Roman"/>
        </w:rPr>
        <w:t xml:space="preserve"> stečajnog postupka </w:t>
      </w:r>
      <w:r>
        <w:rPr>
          <w:rFonts w:hAnsi="Times New Roman" w:ascii="Times New Roman"/>
        </w:rPr>
        <w:t xml:space="preserve">od 10.10.2016.g. do 31.12.2018.g. </w:t>
      </w:r>
      <w:r w:rsidR="00A94D9F" w:rsidRPr="00B714BD">
        <w:rPr>
          <w:rFonts w:hAnsi="Times New Roman" w:ascii="Times New Roman"/>
        </w:rPr>
        <w:t>su</w:t>
      </w:r>
      <w:r w:rsidR="004A5BB8" w:rsidRPr="00B714BD">
        <w:rPr>
          <w:rFonts w:hAnsi="Times New Roman" w:ascii="Times New Roman"/>
        </w:rPr>
        <w:t>:</w:t>
      </w:r>
    </w:p>
    <w:p w:rsidRDefault="00223073" w:rsidP="004A5BB8" w:rsidR="00223073" w:rsidRPr="00B714BD">
      <w:pPr>
        <w:pStyle w:val="Odlomakpopisa"/>
        <w:ind w:left="0"/>
        <w:jc w:val="both"/>
        <w:rPr>
          <w:rFonts w:hAnsi="Times New Roman" w:ascii="Times New Roman"/>
        </w:rPr>
      </w:pPr>
    </w:p>
    <w:p w:rsidRDefault="004A5BB8" w:rsidP="004A5BB8" w:rsidR="00223073">
      <w:pPr>
        <w:pStyle w:val="Odlomakpopisa"/>
        <w:ind w:left="0"/>
        <w:jc w:val="both"/>
        <w:rPr>
          <w:rFonts w:hAnsi="Times New Roman" w:ascii="Times New Roman"/>
        </w:rPr>
      </w:pPr>
      <w:r w:rsidRPr="00B714BD">
        <w:rPr>
          <w:rFonts w:hAnsi="Times New Roman" w:ascii="Times New Roman"/>
        </w:rPr>
        <w:t>-</w:t>
      </w:r>
      <w:r w:rsidR="00A94D9F" w:rsidRPr="00B714BD">
        <w:rPr>
          <w:rFonts w:hAnsi="Times New Roman" w:ascii="Times New Roman"/>
        </w:rPr>
        <w:t xml:space="preserve"> </w:t>
      </w:r>
      <w:r w:rsidR="00C354EC">
        <w:rPr>
          <w:rFonts w:hAnsi="Times New Roman" w:ascii="Times New Roman"/>
        </w:rPr>
        <w:t xml:space="preserve">materijalni </w:t>
      </w:r>
      <w:r w:rsidRPr="00B714BD">
        <w:rPr>
          <w:rFonts w:hAnsi="Times New Roman" w:ascii="Times New Roman"/>
        </w:rPr>
        <w:t>troškovi stečajnog upravitelja</w:t>
      </w:r>
      <w:r w:rsidR="00C354EC">
        <w:rPr>
          <w:rFonts w:hAnsi="Times New Roman" w:ascii="Times New Roman"/>
        </w:rPr>
        <w:t xml:space="preserve"> </w:t>
      </w:r>
      <w:r w:rsidR="00223073">
        <w:rPr>
          <w:rFonts w:hAnsi="Times New Roman" w:ascii="Times New Roman"/>
        </w:rPr>
        <w:t>i to:</w:t>
      </w:r>
    </w:p>
    <w:p w:rsidRDefault="00223073" w:rsidP="004A5BB8" w:rsidR="00370B7E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a/ </w:t>
      </w:r>
      <w:r w:rsidR="00C354EC">
        <w:rPr>
          <w:rFonts w:hAnsi="Times New Roman" w:ascii="Times New Roman"/>
        </w:rPr>
        <w:t xml:space="preserve">putni trošak </w:t>
      </w:r>
      <w:r>
        <w:rPr>
          <w:rFonts w:hAnsi="Times New Roman" w:ascii="Times New Roman"/>
        </w:rPr>
        <w:t>(</w:t>
      </w:r>
      <w:r w:rsidR="00C354EC">
        <w:rPr>
          <w:rFonts w:hAnsi="Times New Roman" w:ascii="Times New Roman"/>
        </w:rPr>
        <w:t>Vž-Zg-Vž i Vž-Murter-Vž</w:t>
      </w:r>
      <w:r w:rsidR="00370B7E">
        <w:rPr>
          <w:rFonts w:hAnsi="Times New Roman" w:ascii="Times New Roman"/>
        </w:rPr>
        <w:t>) sastanci u knjig.uredu DI-USLUGE d.o.o. i</w:t>
      </w:r>
      <w:r>
        <w:rPr>
          <w:rFonts w:hAnsi="Times New Roman" w:ascii="Times New Roman"/>
        </w:rPr>
        <w:t xml:space="preserve"> </w:t>
      </w:r>
      <w:r w:rsidR="00C354EC">
        <w:rPr>
          <w:rFonts w:hAnsi="Times New Roman" w:ascii="Times New Roman"/>
        </w:rPr>
        <w:t xml:space="preserve">očevid </w:t>
      </w:r>
    </w:p>
    <w:p w:rsidRDefault="00370B7E" w:rsidP="004A5BB8" w:rsidR="00370B7E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C354EC">
        <w:rPr>
          <w:rFonts w:hAnsi="Times New Roman" w:ascii="Times New Roman"/>
        </w:rPr>
        <w:t>nekretnin</w:t>
      </w:r>
      <w:r>
        <w:rPr>
          <w:rFonts w:hAnsi="Times New Roman" w:ascii="Times New Roman"/>
        </w:rPr>
        <w:t>a u svrhu procjene vrijednosti iste</w:t>
      </w:r>
      <w:r w:rsidR="00C354EC">
        <w:rPr>
          <w:rFonts w:hAnsi="Times New Roman" w:ascii="Times New Roman"/>
        </w:rPr>
        <w:t xml:space="preserve"> i sastan</w:t>
      </w:r>
      <w:r>
        <w:rPr>
          <w:rFonts w:hAnsi="Times New Roman" w:ascii="Times New Roman"/>
        </w:rPr>
        <w:t>ak</w:t>
      </w:r>
      <w:r w:rsidR="00C354EC">
        <w:rPr>
          <w:rFonts w:hAnsi="Times New Roman" w:ascii="Times New Roman"/>
        </w:rPr>
        <w:t xml:space="preserve"> kod nadležnih tijela radi utvrđenja</w:t>
      </w:r>
    </w:p>
    <w:p w:rsidRDefault="00370B7E" w:rsidP="004A5BB8" w:rsidR="00370B7E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C354EC">
        <w:rPr>
          <w:rFonts w:hAnsi="Times New Roman" w:ascii="Times New Roman"/>
        </w:rPr>
        <w:t xml:space="preserve"> režijskim troškova koje terete nekretninu – apartmanski objekt u Murteru, Murterskih</w:t>
      </w:r>
    </w:p>
    <w:p w:rsidRDefault="00370B7E" w:rsidP="004A5BB8" w:rsidR="008C2853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C354EC">
        <w:rPr>
          <w:rFonts w:hAnsi="Times New Roman" w:ascii="Times New Roman"/>
        </w:rPr>
        <w:t xml:space="preserve"> Braščin 2D</w:t>
      </w:r>
      <w:r>
        <w:rPr>
          <w:rFonts w:hAnsi="Times New Roman" w:ascii="Times New Roman"/>
        </w:rPr>
        <w:t xml:space="preserve">: ukupan iznos od </w:t>
      </w:r>
      <w:r w:rsidR="007C1FD4">
        <w:rPr>
          <w:rFonts w:hAnsi="Times New Roman" w:ascii="Times New Roman"/>
        </w:rPr>
        <w:t xml:space="preserve">5.000,00 </w:t>
      </w:r>
      <w:r>
        <w:rPr>
          <w:rFonts w:hAnsi="Times New Roman" w:ascii="Times New Roman"/>
        </w:rPr>
        <w:t>kn</w:t>
      </w:r>
      <w:r w:rsidR="008C2853">
        <w:rPr>
          <w:rFonts w:hAnsi="Times New Roman" w:ascii="Times New Roman"/>
        </w:rPr>
        <w:t>;</w:t>
      </w:r>
    </w:p>
    <w:p w:rsidRDefault="00223073" w:rsidP="004A5BB8" w:rsidR="00223073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b/ </w:t>
      </w:r>
      <w:r w:rsidR="00370B7E">
        <w:rPr>
          <w:rFonts w:hAnsi="Times New Roman" w:ascii="Times New Roman"/>
        </w:rPr>
        <w:t xml:space="preserve">trošak uredskog materijala i </w:t>
      </w:r>
      <w:r w:rsidR="00663FB0">
        <w:rPr>
          <w:rFonts w:hAnsi="Times New Roman" w:ascii="Times New Roman"/>
        </w:rPr>
        <w:t xml:space="preserve">opreme, </w:t>
      </w:r>
      <w:r w:rsidR="00370B7E">
        <w:rPr>
          <w:rFonts w:hAnsi="Times New Roman" w:ascii="Times New Roman"/>
        </w:rPr>
        <w:t xml:space="preserve">usluge telefona u </w:t>
      </w:r>
      <w:r w:rsidR="002B2936">
        <w:rPr>
          <w:rFonts w:hAnsi="Times New Roman" w:ascii="Times New Roman"/>
        </w:rPr>
        <w:t xml:space="preserve">ukupnom </w:t>
      </w:r>
      <w:r w:rsidR="00370B7E">
        <w:rPr>
          <w:rFonts w:hAnsi="Times New Roman" w:ascii="Times New Roman"/>
        </w:rPr>
        <w:t xml:space="preserve">iznosu od </w:t>
      </w:r>
      <w:r w:rsidR="007C1FD4">
        <w:rPr>
          <w:rFonts w:hAnsi="Times New Roman" w:ascii="Times New Roman"/>
        </w:rPr>
        <w:t>1.000,00</w:t>
      </w:r>
      <w:r w:rsidR="00370B7E">
        <w:rPr>
          <w:rFonts w:hAnsi="Times New Roman" w:ascii="Times New Roman"/>
        </w:rPr>
        <w:t xml:space="preserve"> kn i</w:t>
      </w:r>
    </w:p>
    <w:p w:rsidRDefault="006C5BAB" w:rsidP="004A5BB8" w:rsidR="006C5BAB">
      <w:pPr>
        <w:pStyle w:val="Odlomakpopisa"/>
        <w:ind w:left="0"/>
        <w:jc w:val="both"/>
        <w:rPr>
          <w:rFonts w:hAnsi="Times New Roman" w:ascii="Times New Roman"/>
        </w:rPr>
      </w:pPr>
    </w:p>
    <w:p w:rsidRDefault="008C2853" w:rsidP="004A5BB8" w:rsidR="004A0DD0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usluge knjigovodstva </w:t>
      </w:r>
      <w:r w:rsidR="00370B7E">
        <w:rPr>
          <w:rFonts w:hAnsi="Times New Roman" w:ascii="Times New Roman"/>
        </w:rPr>
        <w:t xml:space="preserve">(izrada </w:t>
      </w:r>
      <w:r w:rsidR="00663FB0">
        <w:rPr>
          <w:rFonts w:hAnsi="Times New Roman" w:ascii="Times New Roman"/>
        </w:rPr>
        <w:t xml:space="preserve">financijskih izvješća </w:t>
      </w:r>
      <w:r w:rsidR="00370B7E">
        <w:rPr>
          <w:rFonts w:hAnsi="Times New Roman" w:ascii="Times New Roman"/>
        </w:rPr>
        <w:t>za 2017.g. i 2018.g.</w:t>
      </w:r>
      <w:r w:rsidR="004A0DD0">
        <w:rPr>
          <w:rFonts w:hAnsi="Times New Roman" w:ascii="Times New Roman"/>
        </w:rPr>
        <w:t xml:space="preserve"> od strane DI-USLUGE </w:t>
      </w:r>
    </w:p>
    <w:p w:rsidRDefault="004A0DD0" w:rsidP="004A5BB8" w:rsidR="004A5BB8" w:rsidRPr="00B714BD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d.o.o. Zagreb</w:t>
      </w:r>
      <w:r w:rsidR="00370B7E">
        <w:rPr>
          <w:rFonts w:hAnsi="Times New Roman" w:ascii="Times New Roman"/>
        </w:rPr>
        <w:t xml:space="preserve">) u </w:t>
      </w:r>
      <w:r w:rsidR="002B2936">
        <w:rPr>
          <w:rFonts w:hAnsi="Times New Roman" w:ascii="Times New Roman"/>
        </w:rPr>
        <w:t xml:space="preserve">ukupnom </w:t>
      </w:r>
      <w:r w:rsidR="00370B7E">
        <w:rPr>
          <w:rFonts w:hAnsi="Times New Roman" w:ascii="Times New Roman"/>
        </w:rPr>
        <w:t xml:space="preserve">iznosu od </w:t>
      </w:r>
      <w:r w:rsidR="002B2936">
        <w:rPr>
          <w:rFonts w:hAnsi="Times New Roman" w:ascii="Times New Roman"/>
        </w:rPr>
        <w:t xml:space="preserve">3.750,00 </w:t>
      </w:r>
      <w:r w:rsidR="00370B7E">
        <w:rPr>
          <w:rFonts w:hAnsi="Times New Roman" w:ascii="Times New Roman"/>
        </w:rPr>
        <w:t>kn.</w:t>
      </w:r>
    </w:p>
    <w:p w:rsidRDefault="00223073" w:rsidP="00223073" w:rsidR="00223073">
      <w:pPr>
        <w:pStyle w:val="Odlomakpopisa"/>
        <w:ind w:left="0"/>
        <w:jc w:val="both"/>
        <w:rPr>
          <w:rFonts w:hAnsi="Times New Roman" w:ascii="Times New Roman"/>
        </w:rPr>
      </w:pPr>
    </w:p>
    <w:p w:rsidRDefault="00750B75" w:rsidP="00223073" w:rsidR="00750B75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Do dana izrade ovog stečajnog plana dospjeli troškovi stečajnog postupka nisu podmireni</w:t>
      </w:r>
      <w:r w:rsidR="00AF5286">
        <w:rPr>
          <w:rFonts w:hAnsi="Times New Roman" w:ascii="Times New Roman"/>
        </w:rPr>
        <w:t xml:space="preserve">, a isti će se </w:t>
      </w:r>
      <w:r>
        <w:rPr>
          <w:rFonts w:hAnsi="Times New Roman" w:ascii="Times New Roman"/>
        </w:rPr>
        <w:t xml:space="preserve">podmiriti </w:t>
      </w:r>
      <w:r w:rsidR="00F64FDB">
        <w:rPr>
          <w:rFonts w:hAnsi="Times New Roman" w:ascii="Times New Roman"/>
        </w:rPr>
        <w:t xml:space="preserve">od strane članova društva stečajnog dužnika </w:t>
      </w:r>
      <w:r w:rsidR="004E3200">
        <w:rPr>
          <w:rFonts w:hAnsi="Times New Roman" w:ascii="Times New Roman"/>
        </w:rPr>
        <w:t xml:space="preserve">(i Pavelcze Louisa) prema kriteriju iz Tablice broj 4 (strana 24.) </w:t>
      </w:r>
      <w:r w:rsidR="00F64FDB">
        <w:rPr>
          <w:rFonts w:hAnsi="Times New Roman" w:ascii="Times New Roman"/>
        </w:rPr>
        <w:t xml:space="preserve">najkasnije do prihvaćanja </w:t>
      </w:r>
      <w:r>
        <w:rPr>
          <w:rFonts w:hAnsi="Times New Roman" w:ascii="Times New Roman"/>
        </w:rPr>
        <w:t>ovog stečajnog plana</w:t>
      </w:r>
      <w:r w:rsidR="00F64FDB">
        <w:rPr>
          <w:rFonts w:hAnsi="Times New Roman" w:ascii="Times New Roman"/>
        </w:rPr>
        <w:t xml:space="preserve"> od strane članova društva stečajnog dužnika u skladu sa čl. 333.st.3. Stečajnog zakona</w:t>
      </w:r>
      <w:r>
        <w:rPr>
          <w:rFonts w:hAnsi="Times New Roman" w:ascii="Times New Roman"/>
        </w:rPr>
        <w:t>.</w:t>
      </w:r>
    </w:p>
    <w:p w:rsidRDefault="00750B75" w:rsidP="00223073" w:rsidR="00750B75">
      <w:pPr>
        <w:pStyle w:val="Odlomakpopisa"/>
        <w:ind w:left="0"/>
        <w:jc w:val="both"/>
        <w:rPr>
          <w:rFonts w:hAnsi="Times New Roman" w:ascii="Times New Roman"/>
        </w:rPr>
      </w:pPr>
    </w:p>
    <w:p w:rsidRDefault="00750B75" w:rsidP="00223073" w:rsidR="00750B75">
      <w:pPr>
        <w:pStyle w:val="Odlomakpopisa"/>
        <w:ind w:left="0"/>
        <w:jc w:val="both"/>
        <w:rPr>
          <w:rFonts w:hAnsi="Times New Roman" w:ascii="Times New Roman"/>
        </w:rPr>
      </w:pPr>
    </w:p>
    <w:p w:rsidRDefault="00223073" w:rsidP="00223073" w:rsidR="00223073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II/</w:t>
      </w:r>
      <w:r>
        <w:rPr>
          <w:rFonts w:hAnsi="Times New Roman" w:ascii="Times New Roman"/>
        </w:rPr>
        <w:tab/>
        <w:t>Predvidivi troškovi stečajnog postupka su:</w:t>
      </w:r>
    </w:p>
    <w:p w:rsidRDefault="006C5BAB" w:rsidP="00223073" w:rsidR="006C5BAB">
      <w:pPr>
        <w:pStyle w:val="Odlomakpopisa"/>
        <w:ind w:left="0"/>
        <w:jc w:val="both"/>
        <w:rPr>
          <w:rFonts w:hAnsi="Times New Roman" w:ascii="Times New Roman"/>
        </w:rPr>
      </w:pPr>
    </w:p>
    <w:p w:rsidRDefault="00223073" w:rsidP="00223073" w:rsidR="006C5BAB">
      <w:pPr>
        <w:pStyle w:val="Odlomakpopisa"/>
        <w:ind w:left="0"/>
        <w:jc w:val="both"/>
        <w:rPr>
          <w:rFonts w:hAnsi="Times New Roman" w:ascii="Times New Roman"/>
        </w:rPr>
      </w:pPr>
      <w:r w:rsidRPr="00B714BD">
        <w:rPr>
          <w:rFonts w:hAnsi="Times New Roman" w:ascii="Times New Roman"/>
        </w:rPr>
        <w:t>- nagrada stečajnom upravitelju</w:t>
      </w:r>
      <w:r>
        <w:rPr>
          <w:rFonts w:hAnsi="Times New Roman" w:ascii="Times New Roman"/>
        </w:rPr>
        <w:t xml:space="preserve"> prema Uredbi o kriterijima i načinu obračuna i plaćanja nagrade</w:t>
      </w:r>
    </w:p>
    <w:p w:rsidRDefault="006C5BAB" w:rsidP="00223073" w:rsidR="00223073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223073">
        <w:rPr>
          <w:rFonts w:hAnsi="Times New Roman" w:ascii="Times New Roman"/>
        </w:rPr>
        <w:t>stečajnim upraviteljima (NN. 105/2015)</w:t>
      </w:r>
      <w:r w:rsidR="00370B7E">
        <w:rPr>
          <w:rFonts w:hAnsi="Times New Roman" w:ascii="Times New Roman"/>
        </w:rPr>
        <w:t xml:space="preserve"> </w:t>
      </w:r>
      <w:r w:rsidR="004A0DD0">
        <w:rPr>
          <w:rFonts w:hAnsi="Times New Roman" w:ascii="Times New Roman"/>
        </w:rPr>
        <w:t xml:space="preserve">u iznosu 200.000,00 kn </w:t>
      </w:r>
      <w:r w:rsidR="00370B7E">
        <w:rPr>
          <w:rFonts w:hAnsi="Times New Roman" w:ascii="Times New Roman"/>
        </w:rPr>
        <w:t>i</w:t>
      </w:r>
    </w:p>
    <w:p w:rsidRDefault="00223073" w:rsidP="00223073" w:rsidR="00223073" w:rsidRPr="00B714BD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usluge knjigovodstva  za 2019. godinu</w:t>
      </w:r>
      <w:r w:rsidR="009E2CFB">
        <w:rPr>
          <w:rFonts w:hAnsi="Times New Roman" w:ascii="Times New Roman"/>
        </w:rPr>
        <w:t xml:space="preserve"> (u iznosu do pod točkom I)</w:t>
      </w:r>
      <w:r w:rsidR="00370B7E">
        <w:rPr>
          <w:rFonts w:hAnsi="Times New Roman" w:ascii="Times New Roman"/>
        </w:rPr>
        <w:t>.</w:t>
      </w:r>
    </w:p>
    <w:p w:rsidRDefault="00223073" w:rsidP="00223073" w:rsidR="00223073">
      <w:pPr>
        <w:pStyle w:val="Odlomakpopisa"/>
        <w:ind w:left="0"/>
        <w:jc w:val="both"/>
        <w:rPr>
          <w:rFonts w:hAnsi="Times New Roman" w:ascii="Times New Roman"/>
        </w:rPr>
      </w:pPr>
    </w:p>
    <w:p w:rsidRDefault="00750B75" w:rsidP="004A5BB8" w:rsidR="004A5BB8">
      <w:pPr>
        <w:pStyle w:val="Bezproreda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Predvidivi troškovi stečajnog </w:t>
      </w:r>
      <w:r w:rsidR="00F64FDB">
        <w:rPr>
          <w:rFonts w:hAnsi="Times New Roman" w:ascii="Times New Roman"/>
          <w:szCs w:val="24"/>
        </w:rPr>
        <w:t xml:space="preserve">postupka </w:t>
      </w:r>
      <w:r w:rsidR="004B7DC2">
        <w:rPr>
          <w:rFonts w:hAnsi="Times New Roman" w:ascii="Times New Roman"/>
          <w:szCs w:val="24"/>
        </w:rPr>
        <w:t xml:space="preserve">podmirit će se po dospijeću, </w:t>
      </w:r>
      <w:r w:rsidR="0078511A">
        <w:rPr>
          <w:rFonts w:hAnsi="Times New Roman" w:ascii="Times New Roman"/>
          <w:szCs w:val="24"/>
        </w:rPr>
        <w:t xml:space="preserve">po kriteriju kao i dospjeli troškovi stečajnog postupka (točka I), </w:t>
      </w:r>
      <w:r w:rsidR="004B7DC2">
        <w:rPr>
          <w:rFonts w:hAnsi="Times New Roman" w:ascii="Times New Roman"/>
          <w:szCs w:val="24"/>
        </w:rPr>
        <w:t>najkasnije do dana pravomoćnosti rješenja o potvrdi stečajnog plana u skladu sa čl. 344.st.2. Stečajnog zakona.</w:t>
      </w:r>
      <w:r w:rsidR="00C30932">
        <w:rPr>
          <w:rFonts w:hAnsi="Times New Roman" w:ascii="Times New Roman"/>
          <w:szCs w:val="24"/>
        </w:rPr>
        <w:t xml:space="preserve">  </w:t>
      </w:r>
    </w:p>
    <w:p w:rsidRDefault="00F64FDB" w:rsidP="004A5BB8" w:rsidR="00F64FDB">
      <w:pPr>
        <w:pStyle w:val="Bezproreda"/>
        <w:jc w:val="both"/>
        <w:rPr>
          <w:rFonts w:hAnsi="Times New Roman" w:ascii="Times New Roman"/>
          <w:szCs w:val="24"/>
        </w:rPr>
      </w:pPr>
    </w:p>
    <w:p w:rsidRDefault="00F64FDB" w:rsidP="004A5BB8" w:rsidR="00F64FDB">
      <w:pPr>
        <w:pStyle w:val="Bezproreda"/>
        <w:jc w:val="both"/>
        <w:rPr>
          <w:rFonts w:hAnsi="Times New Roman" w:ascii="Times New Roman"/>
          <w:szCs w:val="24"/>
        </w:rPr>
      </w:pPr>
    </w:p>
    <w:p w:rsidRDefault="00223073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  <w:t>Dospjele o</w:t>
      </w:r>
      <w:r w:rsidR="00A94D9F" w:rsidRPr="00B714BD">
        <w:rPr>
          <w:rFonts w:hAnsi="Times New Roman" w:ascii="Times New Roman"/>
          <w:szCs w:val="24"/>
        </w:rPr>
        <w:t xml:space="preserve">bveze </w:t>
      </w:r>
      <w:r w:rsidR="004A5BB8" w:rsidRPr="00B714BD">
        <w:rPr>
          <w:rFonts w:hAnsi="Times New Roman" w:ascii="Times New Roman"/>
          <w:szCs w:val="24"/>
        </w:rPr>
        <w:t>stečajne mase</w:t>
      </w:r>
      <w:r w:rsidR="008C285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 20.10.2016.g. do 31.12.2018.g. </w:t>
      </w:r>
      <w:r w:rsidR="008C2853">
        <w:rPr>
          <w:rFonts w:hAnsi="Times New Roman" w:ascii="Times New Roman"/>
          <w:szCs w:val="24"/>
        </w:rPr>
        <w:t>su</w:t>
      </w:r>
      <w:r w:rsidR="004A5BB8" w:rsidRPr="00B714BD">
        <w:rPr>
          <w:rFonts w:hAnsi="Times New Roman" w:ascii="Times New Roman"/>
          <w:szCs w:val="24"/>
        </w:rPr>
        <w:t>:</w:t>
      </w:r>
    </w:p>
    <w:p w:rsidRDefault="004A5BB8" w:rsidP="004A5BB8" w:rsidR="004E3200">
      <w:pPr>
        <w:pStyle w:val="Bezproreda"/>
        <w:jc w:val="both"/>
        <w:rPr>
          <w:rFonts w:hAnsi="Times New Roman" w:ascii="Times New Roman"/>
        </w:rPr>
      </w:pPr>
      <w:r w:rsidRPr="00B714BD">
        <w:rPr>
          <w:rFonts w:hAnsi="Times New Roman" w:ascii="Times New Roman"/>
          <w:szCs w:val="24"/>
        </w:rPr>
        <w:t>-</w:t>
      </w:r>
      <w:r w:rsidR="00A94D9F" w:rsidRPr="00B714BD">
        <w:rPr>
          <w:rFonts w:hAnsi="Times New Roman" w:ascii="Times New Roman"/>
          <w:szCs w:val="24"/>
        </w:rPr>
        <w:t xml:space="preserve"> </w:t>
      </w:r>
      <w:r w:rsidRPr="00B714BD">
        <w:rPr>
          <w:rFonts w:hAnsi="Times New Roman" w:ascii="Times New Roman"/>
          <w:szCs w:val="24"/>
        </w:rPr>
        <w:t>trošak</w:t>
      </w:r>
      <w:r w:rsidR="00A94D9F" w:rsidRPr="00B714BD">
        <w:rPr>
          <w:rFonts w:hAnsi="Times New Roman" w:ascii="Times New Roman"/>
        </w:rPr>
        <w:t xml:space="preserve"> </w:t>
      </w:r>
      <w:r w:rsidR="008C2853">
        <w:rPr>
          <w:rFonts w:hAnsi="Times New Roman" w:ascii="Times New Roman"/>
        </w:rPr>
        <w:t xml:space="preserve">procjene </w:t>
      </w:r>
      <w:r w:rsidR="00A94D9F" w:rsidRPr="00B714BD">
        <w:rPr>
          <w:rFonts w:hAnsi="Times New Roman" w:ascii="Times New Roman"/>
        </w:rPr>
        <w:t xml:space="preserve">vrijednosti </w:t>
      </w:r>
      <w:r w:rsidR="008C2853">
        <w:rPr>
          <w:rFonts w:hAnsi="Times New Roman" w:ascii="Times New Roman"/>
        </w:rPr>
        <w:t xml:space="preserve">imovine kao </w:t>
      </w:r>
      <w:r w:rsidR="00A94D9F" w:rsidRPr="00B714BD">
        <w:rPr>
          <w:rFonts w:hAnsi="Times New Roman" w:ascii="Times New Roman"/>
        </w:rPr>
        <w:t>stečajne mase</w:t>
      </w:r>
      <w:r w:rsidR="008C2853">
        <w:rPr>
          <w:rFonts w:hAnsi="Times New Roman" w:ascii="Times New Roman"/>
        </w:rPr>
        <w:t xml:space="preserve"> prema računu vještaka građ</w:t>
      </w:r>
      <w:r w:rsidR="004E3200">
        <w:rPr>
          <w:rFonts w:hAnsi="Times New Roman" w:ascii="Times New Roman"/>
        </w:rPr>
        <w:t xml:space="preserve">evinske  </w:t>
      </w:r>
    </w:p>
    <w:p w:rsidRDefault="004E3200" w:rsidP="004A5BB8" w:rsidR="00A94D9F" w:rsidRPr="00B714BD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8C2853">
        <w:rPr>
          <w:rFonts w:hAnsi="Times New Roman" w:ascii="Times New Roman"/>
        </w:rPr>
        <w:t>struke</w:t>
      </w:r>
      <w:r w:rsidR="006C5BAB">
        <w:rPr>
          <w:rFonts w:hAnsi="Times New Roman" w:ascii="Times New Roman"/>
        </w:rPr>
        <w:t xml:space="preserve"> u iznosu od 33.125,00 kn</w:t>
      </w:r>
      <w:r w:rsidR="008C2853">
        <w:rPr>
          <w:rFonts w:hAnsi="Times New Roman" w:ascii="Times New Roman"/>
        </w:rPr>
        <w:t>;</w:t>
      </w:r>
    </w:p>
    <w:p w:rsidRDefault="004A5BB8" w:rsidP="004A5BB8" w:rsidR="008C2853">
      <w:pPr>
        <w:pStyle w:val="Bezproreda"/>
        <w:jc w:val="both"/>
        <w:rPr>
          <w:rFonts w:hAnsi="Times New Roman" w:ascii="Times New Roman"/>
          <w:szCs w:val="24"/>
        </w:rPr>
      </w:pPr>
      <w:r w:rsidRPr="00B714BD">
        <w:rPr>
          <w:rFonts w:hAnsi="Times New Roman" w:ascii="Times New Roman"/>
          <w:szCs w:val="24"/>
        </w:rPr>
        <w:t xml:space="preserve">- </w:t>
      </w:r>
      <w:r w:rsidR="008C2853">
        <w:rPr>
          <w:rFonts w:hAnsi="Times New Roman" w:ascii="Times New Roman"/>
          <w:szCs w:val="24"/>
        </w:rPr>
        <w:t>bankarska usluga vođenja računa stečajnog dužnika</w:t>
      </w:r>
      <w:r w:rsidR="006C5BAB">
        <w:rPr>
          <w:rFonts w:hAnsi="Times New Roman" w:ascii="Times New Roman"/>
          <w:szCs w:val="24"/>
        </w:rPr>
        <w:t xml:space="preserve"> u iznosu od </w:t>
      </w:r>
      <w:r w:rsidR="002B2936">
        <w:rPr>
          <w:rFonts w:hAnsi="Times New Roman" w:ascii="Times New Roman"/>
          <w:szCs w:val="24"/>
        </w:rPr>
        <w:t>900,00</w:t>
      </w:r>
      <w:r w:rsidR="006C5BAB">
        <w:rPr>
          <w:rFonts w:hAnsi="Times New Roman" w:ascii="Times New Roman"/>
          <w:szCs w:val="24"/>
        </w:rPr>
        <w:t xml:space="preserve"> kn i</w:t>
      </w:r>
    </w:p>
    <w:p w:rsidRDefault="004A5BB8" w:rsidP="004A5BB8" w:rsidR="004A5BB8">
      <w:pPr>
        <w:pStyle w:val="Bezproreda"/>
        <w:jc w:val="both"/>
        <w:rPr>
          <w:rFonts w:hAnsi="Times New Roman" w:ascii="Times New Roman"/>
          <w:szCs w:val="24"/>
        </w:rPr>
      </w:pPr>
      <w:r w:rsidRPr="00B714BD">
        <w:rPr>
          <w:rFonts w:hAnsi="Times New Roman" w:ascii="Times New Roman"/>
          <w:szCs w:val="24"/>
        </w:rPr>
        <w:t>-</w:t>
      </w:r>
      <w:r w:rsidR="00A94D9F" w:rsidRPr="00B714BD">
        <w:rPr>
          <w:rFonts w:hAnsi="Times New Roman" w:ascii="Times New Roman"/>
          <w:szCs w:val="24"/>
        </w:rPr>
        <w:t xml:space="preserve"> </w:t>
      </w:r>
      <w:r w:rsidR="008C2853">
        <w:rPr>
          <w:rFonts w:hAnsi="Times New Roman" w:ascii="Times New Roman"/>
          <w:szCs w:val="24"/>
        </w:rPr>
        <w:t xml:space="preserve">režijski troškovi koji terete </w:t>
      </w:r>
      <w:r w:rsidR="00A94D9F" w:rsidRPr="00B714BD">
        <w:rPr>
          <w:rFonts w:hAnsi="Times New Roman" w:ascii="Times New Roman"/>
          <w:szCs w:val="24"/>
        </w:rPr>
        <w:t>nekretninu</w:t>
      </w:r>
      <w:r w:rsidR="009E7A07">
        <w:rPr>
          <w:rFonts w:hAnsi="Times New Roman" w:ascii="Times New Roman"/>
          <w:szCs w:val="24"/>
        </w:rPr>
        <w:t xml:space="preserve"> u sveukupnom iznosu od 35.881,44 kn</w:t>
      </w:r>
      <w:r w:rsidR="00A94D9F" w:rsidRPr="00B714BD">
        <w:rPr>
          <w:rFonts w:hAnsi="Times New Roman" w:ascii="Times New Roman"/>
          <w:szCs w:val="24"/>
        </w:rPr>
        <w:t xml:space="preserve"> i to:</w:t>
      </w:r>
    </w:p>
    <w:p w:rsidRDefault="006C5BAB" w:rsidP="004A5BB8" w:rsidR="006C5BAB" w:rsidRPr="00B714BD">
      <w:pPr>
        <w:pStyle w:val="Bezproreda"/>
        <w:jc w:val="both"/>
        <w:rPr>
          <w:rFonts w:hAnsi="Times New Roman" w:ascii="Times New Roman"/>
          <w:szCs w:val="24"/>
          <w:highlight w:val="green"/>
        </w:rPr>
      </w:pPr>
    </w:p>
    <w:p w:rsidRDefault="008C2853" w:rsidP="001E0CC9" w:rsidR="00223073" w:rsidRPr="006C5BAB">
      <w:pPr>
        <w:shd w:themeFill="background1" w:fill="FFFFFF" w:color="auto" w:val="clear"/>
        <w:spacing w:after="0"/>
        <w:rPr>
          <w:rFonts w:hAnsi="Times New Roman" w:ascii="Times New Roman"/>
          <w:sz w:val="24"/>
          <w:szCs w:val="24"/>
        </w:rPr>
      </w:pPr>
      <w:r w:rsidRPr="006C5BAB">
        <w:rPr>
          <w:rFonts w:hAnsi="Times New Roman" w:ascii="Times New Roman"/>
          <w:sz w:val="24"/>
          <w:szCs w:val="24"/>
        </w:rPr>
        <w:t xml:space="preserve">  </w:t>
      </w:r>
      <w:r w:rsidR="00EC1583" w:rsidRPr="006C5BAB">
        <w:rPr>
          <w:rFonts w:hAnsi="Times New Roman" w:ascii="Times New Roman"/>
          <w:sz w:val="24"/>
          <w:szCs w:val="24"/>
        </w:rPr>
        <w:t xml:space="preserve">               </w:t>
      </w:r>
      <w:r w:rsidR="006C5BAB" w:rsidRPr="006C5BAB">
        <w:rPr>
          <w:rFonts w:hAnsi="Times New Roman" w:ascii="Times New Roman"/>
          <w:sz w:val="24"/>
          <w:szCs w:val="24"/>
        </w:rPr>
        <w:t xml:space="preserve">1. </w:t>
      </w:r>
      <w:r w:rsidR="00223073" w:rsidRPr="006C5BAB">
        <w:rPr>
          <w:rFonts w:hAnsi="Times New Roman" w:ascii="Times New Roman"/>
          <w:sz w:val="24"/>
          <w:szCs w:val="24"/>
        </w:rPr>
        <w:t xml:space="preserve">komunalna naknada u iznosu </w:t>
      </w:r>
      <w:r w:rsidR="006C5BAB" w:rsidRPr="006C5BAB">
        <w:rPr>
          <w:rFonts w:hAnsi="Times New Roman" w:ascii="Times New Roman"/>
          <w:sz w:val="24"/>
          <w:szCs w:val="24"/>
        </w:rPr>
        <w:t>od 8.118,75 kn</w:t>
      </w:r>
    </w:p>
    <w:p w:rsidRDefault="006C5BAB" w:rsidP="001E0CC9" w:rsidR="00223073" w:rsidRPr="006C5BAB">
      <w:pPr>
        <w:pStyle w:val="Odlomakpopisa"/>
        <w:shd w:themeFill="background1" w:fill="FFFFFF" w:color="auto" w:val="clear"/>
        <w:ind w:left="1065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="00223073" w:rsidRPr="006C5BAB">
        <w:rPr>
          <w:rFonts w:hAnsi="Times New Roman" w:ascii="Times New Roman"/>
        </w:rPr>
        <w:t xml:space="preserve">(Općina Murter, obračun kvartalno = 1.623,75 kn ili 541,25 kn mj.) </w:t>
      </w:r>
    </w:p>
    <w:p w:rsidRDefault="004A5BB8" w:rsidP="001E0CC9" w:rsidR="00EC1583" w:rsidRPr="006C5BAB">
      <w:pPr>
        <w:shd w:themeFill="background1" w:fill="FFFFFF" w:color="auto" w:val="clear"/>
        <w:spacing w:after="0"/>
        <w:rPr>
          <w:rFonts w:hAnsi="Times New Roman" w:ascii="Times New Roman"/>
          <w:sz w:val="24"/>
          <w:szCs w:val="24"/>
        </w:rPr>
      </w:pPr>
      <w:r w:rsidRPr="006C5BAB">
        <w:rPr>
          <w:rFonts w:hAnsi="Times New Roman" w:ascii="Times New Roman"/>
          <w:sz w:val="24"/>
          <w:szCs w:val="24"/>
        </w:rPr>
        <w:t>      </w:t>
      </w:r>
      <w:r w:rsidR="006C5BAB" w:rsidRPr="006C5BAB">
        <w:rPr>
          <w:rFonts w:hAnsi="Times New Roman" w:ascii="Times New Roman"/>
          <w:sz w:val="24"/>
          <w:szCs w:val="24"/>
        </w:rPr>
        <w:t xml:space="preserve">        </w:t>
      </w:r>
      <w:r w:rsidR="006C5BAB">
        <w:rPr>
          <w:rFonts w:hAnsi="Times New Roman" w:ascii="Times New Roman"/>
          <w:sz w:val="24"/>
          <w:szCs w:val="24"/>
        </w:rPr>
        <w:t xml:space="preserve">   </w:t>
      </w:r>
      <w:r w:rsidR="006C5BAB" w:rsidRPr="006C5BAB">
        <w:rPr>
          <w:rFonts w:hAnsi="Times New Roman" w:ascii="Times New Roman"/>
          <w:sz w:val="24"/>
          <w:szCs w:val="24"/>
        </w:rPr>
        <w:t>2. naknada za korištenje i uređenje voda u iznosu od 9.365,12 kn</w:t>
      </w:r>
    </w:p>
    <w:p w:rsidRDefault="006C5BAB" w:rsidP="001E0CC9" w:rsidR="006C5BAB">
      <w:pPr>
        <w:shd w:themeFill="background1" w:fill="FFFFFF" w:color="auto" w:val="clear"/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    (Vodovod i odvodnja d.o.o. Šibenik, mjesečni paušalni obračun za objekt od </w:t>
      </w:r>
    </w:p>
    <w:p w:rsidRDefault="006C5BAB" w:rsidP="001E0CC9" w:rsidR="006C5BAB">
      <w:pPr>
        <w:shd w:themeFill="background1" w:fill="FFFFFF" w:color="auto" w:val="clear"/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180,80 kn ili 22,60 kn po 1 apartmanu)</w:t>
      </w:r>
    </w:p>
    <w:p w:rsidRDefault="006C5BAB" w:rsidP="001E0CC9" w:rsidR="006C5BAB">
      <w:pPr>
        <w:shd w:themeFill="background1" w:fill="FFFFFF" w:color="auto" w:val="clear"/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      3. el.</w:t>
      </w:r>
      <w:r w:rsidR="00912CA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energija u iznosu od 15.164,59 kn</w:t>
      </w:r>
    </w:p>
    <w:p w:rsidRDefault="006C5BAB" w:rsidP="001E0CC9" w:rsidR="00912CA7">
      <w:pPr>
        <w:shd w:themeFill="background1" w:fill="FFFFFF" w:color="auto" w:val="clear"/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(HEP Zagreb, obračun po potrošnji e</w:t>
      </w:r>
      <w:r w:rsidR="00912CA7">
        <w:rPr>
          <w:rFonts w:hAnsi="Times New Roman" w:ascii="Times New Roman"/>
          <w:sz w:val="24"/>
          <w:szCs w:val="24"/>
        </w:rPr>
        <w:t>l</w:t>
      </w:r>
      <w:r>
        <w:rPr>
          <w:rFonts w:hAnsi="Times New Roman" w:ascii="Times New Roman"/>
          <w:sz w:val="24"/>
          <w:szCs w:val="24"/>
        </w:rPr>
        <w:t>.</w:t>
      </w:r>
      <w:r w:rsidR="00912CA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energije u pojedinom </w:t>
      </w:r>
      <w:r w:rsidR="00912CA7">
        <w:rPr>
          <w:rFonts w:hAnsi="Times New Roman" w:ascii="Times New Roman"/>
          <w:sz w:val="24"/>
          <w:szCs w:val="24"/>
        </w:rPr>
        <w:t xml:space="preserve">apartmanu od </w:t>
      </w:r>
    </w:p>
    <w:p w:rsidRDefault="00912CA7" w:rsidP="006C5BAB" w:rsidR="006C5BAB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ukupno</w:t>
      </w:r>
      <w:r w:rsidR="006C5BAB">
        <w:rPr>
          <w:rFonts w:hAnsi="Times New Roman" w:ascii="Times New Roman"/>
          <w:sz w:val="24"/>
          <w:szCs w:val="24"/>
        </w:rPr>
        <w:t xml:space="preserve"> 8 </w:t>
      </w:r>
      <w:r w:rsidR="009E7A07">
        <w:rPr>
          <w:rFonts w:hAnsi="Times New Roman" w:ascii="Times New Roman"/>
          <w:sz w:val="24"/>
          <w:szCs w:val="24"/>
        </w:rPr>
        <w:t>a</w:t>
      </w:r>
      <w:r w:rsidR="006C5BAB">
        <w:rPr>
          <w:rFonts w:hAnsi="Times New Roman" w:ascii="Times New Roman"/>
          <w:sz w:val="24"/>
          <w:szCs w:val="24"/>
        </w:rPr>
        <w:t>partman</w:t>
      </w:r>
      <w:r w:rsidR="003927C2">
        <w:rPr>
          <w:rFonts w:hAnsi="Times New Roman" w:ascii="Times New Roman"/>
          <w:sz w:val="24"/>
          <w:szCs w:val="24"/>
        </w:rPr>
        <w:t>a</w:t>
      </w:r>
      <w:r w:rsidR="00AC1CD5">
        <w:rPr>
          <w:rFonts w:hAnsi="Times New Roman" w:ascii="Times New Roman"/>
          <w:sz w:val="24"/>
          <w:szCs w:val="24"/>
        </w:rPr>
        <w:t xml:space="preserve">; od toga 2 apartmana spojena </w:t>
      </w:r>
      <w:r>
        <w:rPr>
          <w:rFonts w:hAnsi="Times New Roman" w:ascii="Times New Roman"/>
          <w:sz w:val="24"/>
          <w:szCs w:val="24"/>
        </w:rPr>
        <w:t xml:space="preserve">u jedan </w:t>
      </w:r>
      <w:r w:rsidR="00AC1CD5">
        <w:rPr>
          <w:rFonts w:hAnsi="Times New Roman" w:ascii="Times New Roman"/>
          <w:sz w:val="24"/>
          <w:szCs w:val="24"/>
        </w:rPr>
        <w:t>kao etaža 3</w:t>
      </w:r>
      <w:r w:rsidR="006C5BAB">
        <w:rPr>
          <w:rFonts w:hAnsi="Times New Roman" w:ascii="Times New Roman"/>
          <w:sz w:val="24"/>
          <w:szCs w:val="24"/>
        </w:rPr>
        <w:t>)</w:t>
      </w:r>
    </w:p>
    <w:p w:rsidRDefault="006C5BAB" w:rsidP="006C5BAB" w:rsidR="006C5BAB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4. naknada za odvoz smeća u iznosu od 2.912,98 kn</w:t>
      </w:r>
    </w:p>
    <w:p w:rsidRDefault="006C5BAB" w:rsidP="006C5BAB" w:rsidR="006C5BAB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(Murtela d.o.o. Šibenik, obračun na godišnjoj razini)</w:t>
      </w:r>
    </w:p>
    <w:p w:rsidRDefault="009E7A07" w:rsidP="006C5BAB" w:rsidR="009E7A07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5. naknada za HRT u iznosu od 320,00 kn</w:t>
      </w:r>
    </w:p>
    <w:p w:rsidRDefault="009E7A07" w:rsidP="006C5BAB" w:rsidR="009E7A07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(HRT Zagreb, obračun u razdoblju 06.mj-09.mj. godišnje)</w:t>
      </w:r>
    </w:p>
    <w:bookmarkEnd w:id="3"/>
    <w:p w:rsidRDefault="00F64FDB" w:rsidP="00223073" w:rsidR="00F64FDB">
      <w:pPr>
        <w:rPr>
          <w:rFonts w:hAnsi="Times New Roman" w:ascii="Times New Roman"/>
          <w:sz w:val="24"/>
          <w:szCs w:val="24"/>
        </w:rPr>
      </w:pPr>
    </w:p>
    <w:p w:rsidRDefault="00F64FDB" w:rsidP="00223073" w:rsidR="0022307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Sve d</w:t>
      </w:r>
      <w:r w:rsidR="00750B75">
        <w:rPr>
          <w:rFonts w:hAnsi="Times New Roman" w:ascii="Times New Roman"/>
          <w:sz w:val="24"/>
          <w:szCs w:val="24"/>
        </w:rPr>
        <w:t xml:space="preserve">ospjele obveze stečajne mase po osnovi režija </w:t>
      </w:r>
      <w:r w:rsidR="00AF5286">
        <w:rPr>
          <w:rFonts w:hAnsi="Times New Roman" w:ascii="Times New Roman"/>
          <w:sz w:val="24"/>
          <w:szCs w:val="24"/>
        </w:rPr>
        <w:t xml:space="preserve">zaključno do 31.12.2018.g. </w:t>
      </w:r>
      <w:r w:rsidR="00750B75">
        <w:rPr>
          <w:rFonts w:hAnsi="Times New Roman" w:ascii="Times New Roman"/>
          <w:sz w:val="24"/>
          <w:szCs w:val="24"/>
        </w:rPr>
        <w:t xml:space="preserve">podmirene su u cijelosti (35.881,44 kn) iz naplaćene zakupnine od SCARDON-MURTER d.o.o.. </w:t>
      </w:r>
    </w:p>
    <w:p w:rsidRDefault="00F64FDB" w:rsidP="004A5BB8" w:rsidR="00F64FDB">
      <w:pPr>
        <w:jc w:val="both"/>
        <w:rPr>
          <w:rFonts w:hAnsi="Times New Roman" w:ascii="Times New Roman"/>
          <w:sz w:val="24"/>
          <w:szCs w:val="24"/>
        </w:rPr>
      </w:pPr>
    </w:p>
    <w:p w:rsidRDefault="00223073" w:rsidP="004A5BB8" w:rsidR="00EC1583" w:rsidRPr="005C225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IV/</w:t>
      </w:r>
      <w:r>
        <w:rPr>
          <w:rFonts w:hAnsi="Times New Roman" w:ascii="Times New Roman"/>
          <w:sz w:val="24"/>
          <w:szCs w:val="24"/>
        </w:rPr>
        <w:tab/>
      </w:r>
      <w:r w:rsidR="00EC1583" w:rsidRPr="005C2258">
        <w:rPr>
          <w:rFonts w:hAnsi="Times New Roman" w:ascii="Times New Roman"/>
          <w:sz w:val="24"/>
          <w:szCs w:val="24"/>
        </w:rPr>
        <w:t xml:space="preserve">Predvidive obveze stečajne mase koje će dospijevati </w:t>
      </w:r>
      <w:r w:rsidRPr="005C2258">
        <w:rPr>
          <w:rFonts w:hAnsi="Times New Roman" w:ascii="Times New Roman"/>
          <w:sz w:val="24"/>
          <w:szCs w:val="24"/>
        </w:rPr>
        <w:t xml:space="preserve">tijekom 2019. godine </w:t>
      </w:r>
      <w:r w:rsidR="00EC1583" w:rsidRPr="005C2258">
        <w:rPr>
          <w:rFonts w:hAnsi="Times New Roman" w:ascii="Times New Roman"/>
          <w:sz w:val="24"/>
          <w:szCs w:val="24"/>
        </w:rPr>
        <w:t>odnose se na režijske troškove koji terete nekretninu i to:</w:t>
      </w:r>
    </w:p>
    <w:p w:rsidRDefault="000C2EE7" w:rsidP="003927C2" w:rsidR="00EC1583" w:rsidRPr="005C225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5C2258">
        <w:rPr>
          <w:rFonts w:hAnsi="Times New Roman" w:ascii="Times New Roman"/>
        </w:rPr>
        <w:t>komunalna naknada kvartal</w:t>
      </w:r>
      <w:r w:rsidR="005C2258" w:rsidRPr="005C2258">
        <w:rPr>
          <w:rFonts w:hAnsi="Times New Roman" w:ascii="Times New Roman"/>
        </w:rPr>
        <w:t>n</w:t>
      </w:r>
      <w:r w:rsidRPr="005C2258">
        <w:rPr>
          <w:rFonts w:hAnsi="Times New Roman" w:ascii="Times New Roman"/>
        </w:rPr>
        <w:t>o u iznosu od 541,25 kn;</w:t>
      </w:r>
    </w:p>
    <w:p w:rsidRDefault="000C2EE7" w:rsidP="003927C2" w:rsidR="000C2EE7" w:rsidRPr="005C225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5C2258">
        <w:rPr>
          <w:rFonts w:hAnsi="Times New Roman" w:ascii="Times New Roman"/>
        </w:rPr>
        <w:t xml:space="preserve">naknada za korištenje i uređenje voda u paušalnom mj. iznosu po apartmanu u iznosu od </w:t>
      </w:r>
      <w:r w:rsidR="00750B75" w:rsidRPr="005C2258">
        <w:rPr>
          <w:rFonts w:hAnsi="Times New Roman" w:ascii="Times New Roman"/>
        </w:rPr>
        <w:t xml:space="preserve">22,60 kn ili za 8 </w:t>
      </w:r>
      <w:r w:rsidR="00CE7CDA" w:rsidRPr="005C2258">
        <w:rPr>
          <w:rFonts w:hAnsi="Times New Roman" w:ascii="Times New Roman"/>
        </w:rPr>
        <w:t xml:space="preserve">obračunskih mjesta </w:t>
      </w:r>
      <w:r w:rsidR="00750B75" w:rsidRPr="005C2258">
        <w:rPr>
          <w:rFonts w:hAnsi="Times New Roman" w:ascii="Times New Roman"/>
        </w:rPr>
        <w:t>mj. iznos od 180,80 kn;</w:t>
      </w:r>
    </w:p>
    <w:p w:rsidRDefault="00750B75" w:rsidP="003927C2" w:rsidR="00750B75" w:rsidRPr="005C225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5C2258">
        <w:rPr>
          <w:rFonts w:hAnsi="Times New Roman" w:ascii="Times New Roman"/>
        </w:rPr>
        <w:t>el.</w:t>
      </w:r>
      <w:r w:rsidR="00CE7CDA" w:rsidRPr="005C2258">
        <w:rPr>
          <w:rFonts w:hAnsi="Times New Roman" w:ascii="Times New Roman"/>
        </w:rPr>
        <w:t xml:space="preserve"> </w:t>
      </w:r>
      <w:r w:rsidRPr="005C2258">
        <w:rPr>
          <w:rFonts w:hAnsi="Times New Roman" w:ascii="Times New Roman"/>
        </w:rPr>
        <w:t>energija za 8</w:t>
      </w:r>
      <w:r w:rsidR="00CE7CDA" w:rsidRPr="005C2258">
        <w:rPr>
          <w:rFonts w:hAnsi="Times New Roman" w:ascii="Times New Roman"/>
        </w:rPr>
        <w:t xml:space="preserve"> obračunskih mjesta z</w:t>
      </w:r>
      <w:r w:rsidRPr="005C2258">
        <w:rPr>
          <w:rFonts w:hAnsi="Times New Roman" w:ascii="Times New Roman"/>
        </w:rPr>
        <w:t>a siječanj u iznosu od 421,56 kn, a ostale mjesece prema rješenju za mjesečni paušal u 2019.g.;</w:t>
      </w:r>
    </w:p>
    <w:p w:rsidRDefault="00750B75" w:rsidP="003927C2" w:rsidR="00AF488B" w:rsidRPr="005C225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5C2258">
        <w:rPr>
          <w:rFonts w:hAnsi="Times New Roman" w:ascii="Times New Roman"/>
        </w:rPr>
        <w:t xml:space="preserve">naknada za odvoz smeća prema računu za razdoblje 06.mj – 10. mj u </w:t>
      </w:r>
      <w:r w:rsidR="00CE7CDA" w:rsidRPr="005C2258">
        <w:rPr>
          <w:rFonts w:hAnsi="Times New Roman" w:ascii="Times New Roman"/>
        </w:rPr>
        <w:t>2019.</w:t>
      </w:r>
      <w:r w:rsidRPr="005C2258">
        <w:rPr>
          <w:rFonts w:hAnsi="Times New Roman" w:ascii="Times New Roman"/>
        </w:rPr>
        <w:t>godini</w:t>
      </w:r>
      <w:r w:rsidR="00AF488B" w:rsidRPr="005C2258">
        <w:rPr>
          <w:rFonts w:hAnsi="Times New Roman" w:ascii="Times New Roman"/>
        </w:rPr>
        <w:t xml:space="preserve"> </w:t>
      </w:r>
    </w:p>
    <w:p w:rsidRDefault="00AF488B" w:rsidP="00AF488B" w:rsidR="00AF488B">
      <w:pPr>
        <w:jc w:val="both"/>
        <w:rPr>
          <w:rFonts w:hAnsi="Times New Roman" w:ascii="Times New Roman"/>
        </w:rPr>
      </w:pPr>
    </w:p>
    <w:p w:rsidRDefault="00AF488B" w:rsidP="00AF488B" w:rsidR="00AF488B" w:rsidRPr="005C2258">
      <w:pPr>
        <w:jc w:val="both"/>
        <w:rPr>
          <w:rFonts w:hAnsi="Times New Roman" w:ascii="Times New Roman"/>
          <w:sz w:val="24"/>
          <w:szCs w:val="24"/>
        </w:rPr>
      </w:pPr>
      <w:r w:rsidRPr="005C2258">
        <w:rPr>
          <w:rFonts w:hAnsi="Times New Roman" w:ascii="Times New Roman"/>
          <w:sz w:val="24"/>
          <w:szCs w:val="24"/>
        </w:rPr>
        <w:t>i bankarsku uslugu vođenja računa u 2019. godini.</w:t>
      </w:r>
    </w:p>
    <w:p w:rsidRDefault="004B7DC2" w:rsidP="00750B75" w:rsidR="00750B75" w:rsidRPr="005C2258">
      <w:pPr>
        <w:jc w:val="both"/>
        <w:rPr>
          <w:rFonts w:hAnsi="Times New Roman" w:ascii="Times New Roman"/>
          <w:sz w:val="24"/>
          <w:szCs w:val="24"/>
        </w:rPr>
      </w:pPr>
      <w:r w:rsidRPr="005C2258">
        <w:rPr>
          <w:rFonts w:hAnsi="Times New Roman" w:ascii="Times New Roman"/>
          <w:sz w:val="24"/>
          <w:szCs w:val="24"/>
        </w:rPr>
        <w:t xml:space="preserve">Predvidive obveze stečajne mase po osnovi režija koje terete nekretninu u 2019.g. podmirivat će se po dospijeću od strane članova društva stečajnog dužnika </w:t>
      </w:r>
      <w:r w:rsidR="00AF5286" w:rsidRPr="005C2258">
        <w:rPr>
          <w:rFonts w:hAnsi="Times New Roman" w:ascii="Times New Roman"/>
          <w:sz w:val="24"/>
          <w:szCs w:val="24"/>
        </w:rPr>
        <w:t>i Pavelcze Lo</w:t>
      </w:r>
      <w:r w:rsidR="0040013C" w:rsidRPr="005C2258">
        <w:rPr>
          <w:rFonts w:hAnsi="Times New Roman" w:ascii="Times New Roman"/>
          <w:sz w:val="24"/>
          <w:szCs w:val="24"/>
        </w:rPr>
        <w:t>uisa</w:t>
      </w:r>
      <w:r w:rsidR="00AF5286" w:rsidRPr="005C2258">
        <w:rPr>
          <w:rFonts w:hAnsi="Times New Roman" w:ascii="Times New Roman"/>
          <w:sz w:val="24"/>
          <w:szCs w:val="24"/>
        </w:rPr>
        <w:t xml:space="preserve"> kao korisnika apartmana, odnosno, iz sredstava na računu stečajnog dužnika uplaćenih od strane navedenih osoba kao korisnika apartmana. </w:t>
      </w:r>
    </w:p>
    <w:p w:rsidRDefault="00AF5286" w:rsidP="00750B75" w:rsidR="00AF5286" w:rsidRPr="005C2258">
      <w:pPr>
        <w:jc w:val="both"/>
        <w:rPr>
          <w:rFonts w:hAnsi="Times New Roman" w:ascii="Times New Roman"/>
          <w:sz w:val="24"/>
          <w:szCs w:val="24"/>
        </w:rPr>
      </w:pPr>
    </w:p>
    <w:p w:rsidRDefault="00EC1583" w:rsidP="004A5BB8" w:rsidR="00EC1583" w:rsidRPr="00EC1583">
      <w:pPr>
        <w:jc w:val="both"/>
        <w:rPr>
          <w:rFonts w:hAnsi="Times New Roman" w:ascii="Times New Roman"/>
          <w:sz w:val="24"/>
          <w:szCs w:val="24"/>
        </w:rPr>
      </w:pPr>
    </w:p>
    <w:p w:rsidRDefault="00872E1F" w:rsidP="004A5BB8" w:rsidR="00872E1F" w:rsidRPr="00B714BD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72E1F" w:rsidP="004A5BB8" w:rsidR="00872E1F" w:rsidRPr="00B714BD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72E1F" w:rsidP="004A5BB8" w:rsidR="00872E1F" w:rsidRPr="00B714BD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C2853" w:rsidP="004A5BB8" w:rsidR="008C285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C2853" w:rsidP="004A5BB8" w:rsidR="008C285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C2853" w:rsidP="004A5BB8" w:rsidR="008C285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C2853" w:rsidP="004A5BB8" w:rsidR="008C285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C2853" w:rsidP="004A5BB8" w:rsidR="008C285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C2853" w:rsidP="004A5BB8" w:rsidR="008C285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C2853" w:rsidP="004A5BB8" w:rsidR="008C285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C2853" w:rsidP="004A5BB8" w:rsidR="008C285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4A5BB8" w:rsidP="004A5BB8" w:rsidR="004A5BB8" w:rsidRPr="00B714BD">
      <w:pPr>
        <w:jc w:val="both"/>
        <w:rPr>
          <w:rFonts w:hAnsi="Times New Roman" w:ascii="Times New Roman"/>
          <w:b/>
          <w:sz w:val="24"/>
          <w:szCs w:val="24"/>
        </w:rPr>
      </w:pPr>
      <w:r w:rsidRPr="00B714BD">
        <w:rPr>
          <w:rFonts w:hAnsi="Times New Roman" w:ascii="Times New Roman"/>
          <w:b/>
          <w:sz w:val="24"/>
          <w:szCs w:val="24"/>
        </w:rPr>
        <w:t>PROVEDBENA OSNOVA</w:t>
      </w:r>
    </w:p>
    <w:p w:rsidRDefault="004A5BB8" w:rsidP="004A5BB8" w:rsidR="004A5BB8" w:rsidRPr="00B714BD">
      <w:pPr>
        <w:jc w:val="both"/>
        <w:rPr>
          <w:rFonts w:hAnsi="Times New Roman" w:ascii="Times New Roman"/>
          <w:sz w:val="24"/>
          <w:szCs w:val="24"/>
        </w:rPr>
      </w:pPr>
    </w:p>
    <w:p w:rsidRDefault="004A5BB8" w:rsidP="004A5BB8" w:rsidR="004A5BB8" w:rsidRPr="00B714BD">
      <w:pPr>
        <w:pStyle w:val="Odlomakpopisa"/>
        <w:ind w:left="0"/>
        <w:jc w:val="both"/>
        <w:rPr>
          <w:rFonts w:hAnsi="Times New Roman" w:ascii="Times New Roman"/>
          <w:b/>
        </w:rPr>
      </w:pPr>
      <w:r w:rsidRPr="00B714BD">
        <w:rPr>
          <w:rFonts w:hAnsi="Times New Roman" w:ascii="Times New Roman"/>
          <w:b/>
        </w:rPr>
        <w:t xml:space="preserve">1. </w:t>
      </w:r>
      <w:r w:rsidR="00116CBE">
        <w:rPr>
          <w:rFonts w:hAnsi="Times New Roman" w:ascii="Times New Roman"/>
          <w:b/>
        </w:rPr>
        <w:t xml:space="preserve"> Redoslijed i način podmirenja tražbina stečajnih vjerovnika</w:t>
      </w:r>
    </w:p>
    <w:p w:rsidRDefault="004A5BB8" w:rsidP="004A5BB8" w:rsidR="004A5BB8" w:rsidRPr="00B714BD">
      <w:pPr>
        <w:jc w:val="both"/>
        <w:rPr>
          <w:rFonts w:hAnsi="Times New Roman" w:ascii="Times New Roman"/>
          <w:sz w:val="24"/>
          <w:szCs w:val="24"/>
        </w:rPr>
      </w:pPr>
    </w:p>
    <w:p w:rsidRDefault="008220AA" w:rsidP="004A5BB8" w:rsidR="004A5BB8">
      <w:pPr>
        <w:jc w:val="both"/>
        <w:rPr>
          <w:rFonts w:hAnsi="Times New Roman" w:ascii="Times New Roman"/>
          <w:sz w:val="24"/>
          <w:szCs w:val="24"/>
        </w:rPr>
      </w:pPr>
      <w:bookmarkStart w:name="_Hlk2167320" w:id="4"/>
      <w:r>
        <w:rPr>
          <w:rFonts w:hAnsi="Times New Roman" w:ascii="Times New Roman"/>
          <w:sz w:val="24"/>
          <w:szCs w:val="24"/>
        </w:rPr>
        <w:t>Razvrstavanje stečajnih vjerovnika u skupine za glasovanje o stečajnom planu vezano je za predviđeni redoslijed i način podmirenja utvrđenih tražbina</w:t>
      </w:r>
      <w:r w:rsidR="00D24A3C">
        <w:rPr>
          <w:rFonts w:hAnsi="Times New Roman" w:ascii="Times New Roman"/>
          <w:sz w:val="24"/>
          <w:szCs w:val="24"/>
        </w:rPr>
        <w:t xml:space="preserve"> svih stečajnih</w:t>
      </w:r>
      <w:r>
        <w:rPr>
          <w:rFonts w:hAnsi="Times New Roman" w:ascii="Times New Roman"/>
          <w:sz w:val="24"/>
          <w:szCs w:val="24"/>
        </w:rPr>
        <w:t xml:space="preserve"> vjerovnika, a u skladu sa čl.</w:t>
      </w:r>
      <w:r w:rsidR="004A5BB8" w:rsidRPr="00B714BD">
        <w:rPr>
          <w:rFonts w:hAnsi="Times New Roman" w:ascii="Times New Roman"/>
          <w:sz w:val="24"/>
          <w:szCs w:val="24"/>
        </w:rPr>
        <w:t xml:space="preserve"> 308. Stečajnog zakona</w:t>
      </w:r>
      <w:r>
        <w:rPr>
          <w:rFonts w:hAnsi="Times New Roman" w:ascii="Times New Roman"/>
          <w:sz w:val="24"/>
          <w:szCs w:val="24"/>
        </w:rPr>
        <w:t>,</w:t>
      </w:r>
      <w:r w:rsidR="008C2853">
        <w:rPr>
          <w:rFonts w:hAnsi="Times New Roman" w:ascii="Times New Roman"/>
          <w:sz w:val="24"/>
          <w:szCs w:val="24"/>
        </w:rPr>
        <w:t xml:space="preserve"> prema učincima stečajnog plana na iste.</w:t>
      </w:r>
    </w:p>
    <w:p w:rsidRDefault="00BA33B5" w:rsidP="008C2853" w:rsidR="008C2853" w:rsidRPr="00354EB1">
      <w:pPr>
        <w:pStyle w:val="tekst"/>
        <w:spacing w:afterAutospacing="false" w:after="235" w:beforeAutospacing="false" w:before="0"/>
        <w:jc w:val="both"/>
        <w:textAlignment w:val="baseline"/>
      </w:pPr>
      <w:r w:rsidRPr="00354EB1">
        <w:t xml:space="preserve">Ovim stečajnim planom predviđa se </w:t>
      </w:r>
      <w:r w:rsidR="008C2853" w:rsidRPr="00354EB1">
        <w:t xml:space="preserve">slijedeći </w:t>
      </w:r>
      <w:r w:rsidRPr="00354EB1">
        <w:t xml:space="preserve">redoslijed i način </w:t>
      </w:r>
      <w:r w:rsidR="008C2853" w:rsidRPr="00354EB1">
        <w:t>podmirenja utvrđenih tražbina stečajnih vjerovnika:</w:t>
      </w:r>
    </w:p>
    <w:p w:rsidRDefault="008C2853" w:rsidP="008C2853" w:rsidR="008C2853" w:rsidRPr="00354EB1">
      <w:pPr>
        <w:pStyle w:val="tekst"/>
        <w:spacing w:afterAutospacing="false" w:after="235" w:beforeAutospacing="false" w:before="0"/>
        <w:jc w:val="both"/>
        <w:textAlignment w:val="baseline"/>
        <w:rPr>
          <w:b/>
        </w:rPr>
      </w:pPr>
      <w:r w:rsidRPr="00354EB1">
        <w:rPr>
          <w:b/>
        </w:rPr>
        <w:t xml:space="preserve">1.  </w:t>
      </w:r>
      <w:r w:rsidR="00BA33B5" w:rsidRPr="00354EB1">
        <w:rPr>
          <w:b/>
        </w:rPr>
        <w:t xml:space="preserve"> </w:t>
      </w:r>
      <w:r w:rsidRPr="00354EB1">
        <w:rPr>
          <w:b/>
        </w:rPr>
        <w:t xml:space="preserve">podmirenje cjelokupne </w:t>
      </w:r>
      <w:r w:rsidR="00BA33B5" w:rsidRPr="00354EB1">
        <w:rPr>
          <w:b/>
        </w:rPr>
        <w:t xml:space="preserve">utvrđene </w:t>
      </w:r>
      <w:r w:rsidRPr="00354EB1">
        <w:rPr>
          <w:b/>
        </w:rPr>
        <w:t>tražbine vjerovnika RH, Ministarstvo financija</w:t>
      </w:r>
      <w:r w:rsidR="00BA33B5" w:rsidRPr="00354EB1">
        <w:rPr>
          <w:b/>
        </w:rPr>
        <w:t xml:space="preserve"> osigurane razlučnim pravom na nekretninama stečajnog dužnika</w:t>
      </w:r>
      <w:r w:rsidRPr="00354EB1">
        <w:rPr>
          <w:b/>
        </w:rPr>
        <w:t xml:space="preserve"> </w:t>
      </w:r>
      <w:r w:rsidR="00BA33B5" w:rsidRPr="00354EB1">
        <w:rPr>
          <w:b/>
        </w:rPr>
        <w:t>od strane članova društva stečajnog dužnika</w:t>
      </w:r>
      <w:r w:rsidR="0040013C" w:rsidRPr="00354EB1">
        <w:rPr>
          <w:b/>
        </w:rPr>
        <w:t>;</w:t>
      </w:r>
    </w:p>
    <w:p w:rsidRDefault="008C2853" w:rsidP="008C2853" w:rsidR="00BA33B5" w:rsidRPr="00354EB1">
      <w:pPr>
        <w:pStyle w:val="tekst"/>
        <w:spacing w:afterAutospacing="false" w:after="235" w:beforeAutospacing="false" w:before="0"/>
        <w:jc w:val="both"/>
        <w:textAlignment w:val="baseline"/>
        <w:rPr>
          <w:b/>
        </w:rPr>
      </w:pPr>
      <w:r w:rsidRPr="00354EB1">
        <w:rPr>
          <w:b/>
        </w:rPr>
        <w:t xml:space="preserve">2. </w:t>
      </w:r>
      <w:r w:rsidR="00BA33B5" w:rsidRPr="00354EB1">
        <w:rPr>
          <w:b/>
        </w:rPr>
        <w:t xml:space="preserve"> </w:t>
      </w:r>
      <w:r w:rsidRPr="00354EB1">
        <w:rPr>
          <w:b/>
        </w:rPr>
        <w:t xml:space="preserve">podmirenje svih dospjelih obveza stečajne mase </w:t>
      </w:r>
      <w:r w:rsidR="00BA33B5" w:rsidRPr="00354EB1">
        <w:rPr>
          <w:b/>
        </w:rPr>
        <w:t xml:space="preserve">od strane članova društva stečajnog dužnika </w:t>
      </w:r>
      <w:r w:rsidR="0040013C" w:rsidRPr="00354EB1">
        <w:rPr>
          <w:b/>
        </w:rPr>
        <w:t>(u podmirenju obv</w:t>
      </w:r>
      <w:r w:rsidR="00AF5286" w:rsidRPr="00354EB1">
        <w:rPr>
          <w:b/>
        </w:rPr>
        <w:t xml:space="preserve">eza </w:t>
      </w:r>
      <w:r w:rsidR="0040013C" w:rsidRPr="00354EB1">
        <w:rPr>
          <w:b/>
        </w:rPr>
        <w:t xml:space="preserve">osim članova </w:t>
      </w:r>
      <w:r w:rsidR="00BE509D">
        <w:rPr>
          <w:b/>
        </w:rPr>
        <w:t xml:space="preserve">stečajnog dužnika sudjeluje </w:t>
      </w:r>
      <w:r w:rsidR="0040013C" w:rsidRPr="00354EB1">
        <w:rPr>
          <w:b/>
        </w:rPr>
        <w:t xml:space="preserve">i Pavelcze Louis </w:t>
      </w:r>
      <w:r w:rsidR="00BE509D">
        <w:rPr>
          <w:b/>
        </w:rPr>
        <w:t xml:space="preserve">i to za režijske troškove </w:t>
      </w:r>
      <w:r w:rsidR="0040013C" w:rsidRPr="00354EB1">
        <w:rPr>
          <w:b/>
        </w:rPr>
        <w:t>koji teret</w:t>
      </w:r>
      <w:r w:rsidR="00932483">
        <w:rPr>
          <w:b/>
        </w:rPr>
        <w:t>i</w:t>
      </w:r>
      <w:r w:rsidR="0040013C" w:rsidRPr="00354EB1">
        <w:rPr>
          <w:b/>
        </w:rPr>
        <w:t xml:space="preserve"> njegov apartman etaža 3. oznake ,,C'' u Etažnom elaboratu iz 2010.g.</w:t>
      </w:r>
      <w:r w:rsidR="00BE509D">
        <w:rPr>
          <w:b/>
        </w:rPr>
        <w:t xml:space="preserve"> i pripadajući dio obveza stečajne mase prema Tab</w:t>
      </w:r>
      <w:r w:rsidR="004E3200">
        <w:rPr>
          <w:b/>
        </w:rPr>
        <w:t>lici</w:t>
      </w:r>
      <w:r w:rsidR="00BE509D">
        <w:rPr>
          <w:b/>
        </w:rPr>
        <w:t xml:space="preserve"> broj 4 Participacija u podmirenju obveza stečajne mase</w:t>
      </w:r>
      <w:r w:rsidR="0040013C" w:rsidRPr="00354EB1">
        <w:rPr>
          <w:b/>
        </w:rPr>
        <w:t>);</w:t>
      </w:r>
    </w:p>
    <w:p w:rsidRDefault="008C2853" w:rsidP="008C2853" w:rsidR="008C2853" w:rsidRPr="00354EB1">
      <w:pPr>
        <w:pStyle w:val="tekst"/>
        <w:spacing w:afterAutospacing="false" w:after="235" w:beforeAutospacing="false" w:before="0"/>
        <w:jc w:val="both"/>
        <w:textAlignment w:val="baseline"/>
        <w:rPr>
          <w:b/>
        </w:rPr>
      </w:pPr>
      <w:r w:rsidRPr="00354EB1">
        <w:rPr>
          <w:b/>
        </w:rPr>
        <w:t xml:space="preserve">3. </w:t>
      </w:r>
      <w:r w:rsidR="00BA33B5" w:rsidRPr="00354EB1">
        <w:rPr>
          <w:b/>
        </w:rPr>
        <w:t xml:space="preserve">   ostvarenje izlučnog prava vjerovnika </w:t>
      </w:r>
      <w:r w:rsidRPr="00354EB1">
        <w:rPr>
          <w:b/>
        </w:rPr>
        <w:t>Pavelcze</w:t>
      </w:r>
      <w:r w:rsidR="00BA33B5" w:rsidRPr="00354EB1">
        <w:rPr>
          <w:b/>
        </w:rPr>
        <w:t xml:space="preserve"> </w:t>
      </w:r>
      <w:r w:rsidR="0040013C" w:rsidRPr="00354EB1">
        <w:rPr>
          <w:b/>
        </w:rPr>
        <w:t xml:space="preserve">Louisa </w:t>
      </w:r>
      <w:r w:rsidR="00BA33B5" w:rsidRPr="00354EB1">
        <w:rPr>
          <w:b/>
        </w:rPr>
        <w:t xml:space="preserve">na način da se istom osobno ili osobi po njegovu nalogu </w:t>
      </w:r>
      <w:r w:rsidR="00CE4CA9">
        <w:rPr>
          <w:b/>
        </w:rPr>
        <w:t xml:space="preserve">(ugovor o ustupu potraživanja) </w:t>
      </w:r>
      <w:r w:rsidR="00BA33B5" w:rsidRPr="00354EB1">
        <w:rPr>
          <w:b/>
        </w:rPr>
        <w:t xml:space="preserve">preda uređeni apartman etaže 3 oznake ''C'' u prizemlju apartmanskog stambenog objekta u Murteru, ulica Murterskih Brašćin 2D sa </w:t>
      </w:r>
      <w:r w:rsidR="00930D0A" w:rsidRPr="00354EB1">
        <w:rPr>
          <w:b/>
        </w:rPr>
        <w:t xml:space="preserve">postojećom opremom i </w:t>
      </w:r>
      <w:r w:rsidR="00BA33B5" w:rsidRPr="00354EB1">
        <w:rPr>
          <w:b/>
        </w:rPr>
        <w:t xml:space="preserve">pripadajućim idealnim suvlasničkim dijelom na zajedničkim dijelovima zgrade i dvorišta (sa parkiralištem i bazenom) zaključenjem kupoprodajnog ugovora i izdavanjem tabularne izjave podobne za uknjižbu prava vlasništva </w:t>
      </w:r>
      <w:r w:rsidR="00930D0A" w:rsidRPr="00354EB1">
        <w:rPr>
          <w:b/>
        </w:rPr>
        <w:t>u z.k.</w:t>
      </w:r>
      <w:r w:rsidR="0040013C" w:rsidRPr="00354EB1">
        <w:rPr>
          <w:b/>
        </w:rPr>
        <w:t>;</w:t>
      </w:r>
    </w:p>
    <w:p w:rsidRDefault="00BA33B5" w:rsidP="00BA33B5" w:rsidR="00BA33B5" w:rsidRPr="00354EB1">
      <w:pPr>
        <w:pStyle w:val="tekst"/>
        <w:spacing w:afterAutospacing="false" w:after="235" w:beforeAutospacing="false" w:before="0"/>
        <w:jc w:val="both"/>
        <w:textAlignment w:val="baseline"/>
        <w:rPr>
          <w:b/>
        </w:rPr>
      </w:pPr>
      <w:r w:rsidRPr="00354EB1">
        <w:rPr>
          <w:b/>
        </w:rPr>
        <w:t xml:space="preserve">4.   raspodjela </w:t>
      </w:r>
      <w:r w:rsidR="00930D0A" w:rsidRPr="00354EB1">
        <w:rPr>
          <w:b/>
        </w:rPr>
        <w:t xml:space="preserve">preostale </w:t>
      </w:r>
      <w:r w:rsidRPr="00354EB1">
        <w:rPr>
          <w:b/>
        </w:rPr>
        <w:t xml:space="preserve">imovine – stečajne mase </w:t>
      </w:r>
      <w:r w:rsidR="00930D0A" w:rsidRPr="00354EB1">
        <w:rPr>
          <w:b/>
        </w:rPr>
        <w:t xml:space="preserve">vlasništvo stečajnog dužnika i to preostalih </w:t>
      </w:r>
      <w:r w:rsidR="00210A2B">
        <w:rPr>
          <w:b/>
        </w:rPr>
        <w:t>6</w:t>
      </w:r>
      <w:r w:rsidR="00930D0A" w:rsidRPr="00354EB1">
        <w:rPr>
          <w:b/>
        </w:rPr>
        <w:t xml:space="preserve"> apartmana sa p</w:t>
      </w:r>
      <w:r w:rsidR="0040013C" w:rsidRPr="00354EB1">
        <w:rPr>
          <w:b/>
        </w:rPr>
        <w:t>ostojećom</w:t>
      </w:r>
      <w:r w:rsidR="00930D0A" w:rsidRPr="00354EB1">
        <w:rPr>
          <w:b/>
        </w:rPr>
        <w:t xml:space="preserve"> opremom i pripadajućim idealnim suvlasničkim dijelovima na zajedničkim dijelovima stambene zgrade i dvorišta (parkirališta i bazena) preostalim članovima društva stečajnog dužnika </w:t>
      </w:r>
      <w:r w:rsidR="009E4B6A">
        <w:rPr>
          <w:b/>
        </w:rPr>
        <w:t xml:space="preserve">za kupoprodajnu cijenu uz primjenu kriterija </w:t>
      </w:r>
      <w:r w:rsidR="00930D0A" w:rsidRPr="00354EB1">
        <w:rPr>
          <w:b/>
        </w:rPr>
        <w:t>izvršenog ulaganja svakog</w:t>
      </w:r>
      <w:r w:rsidR="0040013C" w:rsidRPr="00354EB1">
        <w:rPr>
          <w:b/>
        </w:rPr>
        <w:t xml:space="preserve"> člana</w:t>
      </w:r>
      <w:r w:rsidR="00930D0A" w:rsidRPr="00354EB1">
        <w:rPr>
          <w:b/>
        </w:rPr>
        <w:t xml:space="preserve"> pojedinačno u izgradnju i opremanje pojedinog apartmana koji je </w:t>
      </w:r>
      <w:r w:rsidR="009E4B6A">
        <w:rPr>
          <w:b/>
        </w:rPr>
        <w:t>pojedinom članu dan na korištenje</w:t>
      </w:r>
      <w:r w:rsidR="00930D0A" w:rsidRPr="00354EB1">
        <w:rPr>
          <w:b/>
        </w:rPr>
        <w:t xml:space="preserve">, a sve  kako je to detaljno uređeno u </w:t>
      </w:r>
      <w:r w:rsidR="0040013C" w:rsidRPr="00354EB1">
        <w:rPr>
          <w:b/>
        </w:rPr>
        <w:t xml:space="preserve">ovoj provedbenoj osnovi </w:t>
      </w:r>
      <w:r w:rsidR="00930D0A" w:rsidRPr="00354EB1">
        <w:rPr>
          <w:b/>
        </w:rPr>
        <w:t xml:space="preserve">stečajnog plana. </w:t>
      </w:r>
    </w:p>
    <w:p w:rsidRDefault="00156D1A" w:rsidP="00156D1A" w:rsidR="00156D1A" w:rsidRPr="00B714BD">
      <w:pPr>
        <w:pStyle w:val="Bezproreda"/>
        <w:jc w:val="both"/>
        <w:rPr>
          <w:rFonts w:hAnsi="Times New Roman" w:ascii="Times New Roman"/>
          <w:szCs w:val="24"/>
        </w:rPr>
      </w:pPr>
      <w:r w:rsidRPr="00B714BD">
        <w:rPr>
          <w:rFonts w:hAnsi="Times New Roman" w:ascii="Times New Roman"/>
          <w:szCs w:val="24"/>
        </w:rPr>
        <w:t>Budući da su se otvaranjem stečajnog postupka nad stečajnim dužnikom, članovi društva našli u situaciji da se u slučaju prodaje imovine stečajnog dužnika (apartmani</w:t>
      </w:r>
      <w:r>
        <w:rPr>
          <w:rFonts w:hAnsi="Times New Roman" w:ascii="Times New Roman"/>
          <w:szCs w:val="24"/>
        </w:rPr>
        <w:t xml:space="preserve"> sa postojećim pokretninama - opremom</w:t>
      </w:r>
      <w:r w:rsidRPr="00B714BD">
        <w:rPr>
          <w:rFonts w:hAnsi="Times New Roman" w:ascii="Times New Roman"/>
          <w:szCs w:val="24"/>
        </w:rPr>
        <w:t>, dvorište</w:t>
      </w:r>
      <w:r>
        <w:rPr>
          <w:rFonts w:hAnsi="Times New Roman" w:ascii="Times New Roman"/>
          <w:szCs w:val="24"/>
        </w:rPr>
        <w:t>m, parkinzima i bazenom)</w:t>
      </w:r>
      <w:r w:rsidRPr="00B714B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putem e-javna dražba </w:t>
      </w:r>
      <w:r w:rsidRPr="00B714BD">
        <w:rPr>
          <w:rFonts w:hAnsi="Times New Roman" w:ascii="Times New Roman"/>
          <w:szCs w:val="24"/>
        </w:rPr>
        <w:t>treć</w:t>
      </w:r>
      <w:r>
        <w:rPr>
          <w:rFonts w:hAnsi="Times New Roman" w:ascii="Times New Roman"/>
          <w:szCs w:val="24"/>
        </w:rPr>
        <w:t>oj osobi koja</w:t>
      </w:r>
      <w:r w:rsidRPr="00B714BD">
        <w:rPr>
          <w:rFonts w:hAnsi="Times New Roman" w:ascii="Times New Roman"/>
          <w:szCs w:val="24"/>
        </w:rPr>
        <w:t xml:space="preserve"> bi mog</w:t>
      </w:r>
      <w:r>
        <w:rPr>
          <w:rFonts w:hAnsi="Times New Roman" w:ascii="Times New Roman"/>
          <w:szCs w:val="24"/>
        </w:rPr>
        <w:t>la</w:t>
      </w:r>
      <w:r w:rsidRPr="00B714BD">
        <w:rPr>
          <w:rFonts w:hAnsi="Times New Roman" w:ascii="Times New Roman"/>
          <w:szCs w:val="24"/>
        </w:rPr>
        <w:t xml:space="preserve"> ponuditi veću kupoprodajnu cijenu od </w:t>
      </w:r>
      <w:r>
        <w:rPr>
          <w:rFonts w:hAnsi="Times New Roman" w:ascii="Times New Roman"/>
          <w:szCs w:val="24"/>
        </w:rPr>
        <w:t xml:space="preserve">članova </w:t>
      </w:r>
      <w:r w:rsidRPr="00B714BD">
        <w:rPr>
          <w:rFonts w:hAnsi="Times New Roman" w:ascii="Times New Roman"/>
          <w:szCs w:val="24"/>
        </w:rPr>
        <w:t>i tako steći vlasništvo nad predmetn</w:t>
      </w:r>
      <w:r>
        <w:rPr>
          <w:rFonts w:hAnsi="Times New Roman" w:ascii="Times New Roman"/>
          <w:szCs w:val="24"/>
        </w:rPr>
        <w:t xml:space="preserve">om imovinom </w:t>
      </w:r>
      <w:r w:rsidRPr="00B714BD">
        <w:rPr>
          <w:rFonts w:hAnsi="Times New Roman" w:ascii="Times New Roman"/>
          <w:szCs w:val="24"/>
        </w:rPr>
        <w:t>koj</w:t>
      </w:r>
      <w:r>
        <w:rPr>
          <w:rFonts w:hAnsi="Times New Roman" w:ascii="Times New Roman"/>
          <w:szCs w:val="24"/>
        </w:rPr>
        <w:t>u</w:t>
      </w:r>
      <w:r w:rsidRPr="00B714BD">
        <w:rPr>
          <w:rFonts w:hAnsi="Times New Roman" w:ascii="Times New Roman"/>
          <w:szCs w:val="24"/>
        </w:rPr>
        <w:t xml:space="preserve"> članovi društva već du</w:t>
      </w:r>
      <w:r>
        <w:rPr>
          <w:rFonts w:hAnsi="Times New Roman" w:ascii="Times New Roman"/>
          <w:szCs w:val="24"/>
        </w:rPr>
        <w:t>ži</w:t>
      </w:r>
      <w:r w:rsidRPr="00B714BD">
        <w:rPr>
          <w:rFonts w:hAnsi="Times New Roman" w:ascii="Times New Roman"/>
          <w:szCs w:val="24"/>
        </w:rPr>
        <w:t xml:space="preserve"> niz godina koriste, to se ovim stečajnim planom </w:t>
      </w:r>
      <w:r>
        <w:rPr>
          <w:rFonts w:hAnsi="Times New Roman" w:ascii="Times New Roman"/>
          <w:szCs w:val="24"/>
        </w:rPr>
        <w:t>nastoji,</w:t>
      </w:r>
      <w:r w:rsidRPr="00B714B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uz prioritetno </w:t>
      </w:r>
      <w:r w:rsidRPr="00B714BD">
        <w:rPr>
          <w:rFonts w:hAnsi="Times New Roman" w:ascii="Times New Roman"/>
          <w:szCs w:val="24"/>
        </w:rPr>
        <w:t>namirenj</w:t>
      </w:r>
      <w:r>
        <w:rPr>
          <w:rFonts w:hAnsi="Times New Roman" w:ascii="Times New Roman"/>
          <w:szCs w:val="24"/>
        </w:rPr>
        <w:t>e</w:t>
      </w:r>
      <w:r w:rsidRPr="00B714B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tražbine RH, Ministarstva financija koja je osigurana razlučnim pravom – hipotekom zasnovanom na nekretninama stečajnog dužnika,</w:t>
      </w:r>
      <w:r w:rsidRPr="00B714BD">
        <w:rPr>
          <w:rFonts w:hAnsi="Times New Roman" w:ascii="Times New Roman"/>
          <w:szCs w:val="24"/>
        </w:rPr>
        <w:t xml:space="preserve"> da </w:t>
      </w:r>
      <w:r>
        <w:rPr>
          <w:rFonts w:hAnsi="Times New Roman" w:ascii="Times New Roman"/>
          <w:szCs w:val="24"/>
        </w:rPr>
        <w:t xml:space="preserve">se </w:t>
      </w:r>
      <w:r w:rsidRPr="00B714BD">
        <w:rPr>
          <w:rFonts w:hAnsi="Times New Roman" w:ascii="Times New Roman"/>
          <w:szCs w:val="24"/>
        </w:rPr>
        <w:t>članovi</w:t>
      </w:r>
      <w:r>
        <w:rPr>
          <w:rFonts w:hAnsi="Times New Roman" w:ascii="Times New Roman"/>
          <w:szCs w:val="24"/>
        </w:rPr>
        <w:t>ma</w:t>
      </w:r>
      <w:r w:rsidRPr="00B714BD">
        <w:rPr>
          <w:rFonts w:hAnsi="Times New Roman" w:ascii="Times New Roman"/>
          <w:szCs w:val="24"/>
        </w:rPr>
        <w:t xml:space="preserve"> društva </w:t>
      </w:r>
      <w:r>
        <w:rPr>
          <w:rFonts w:hAnsi="Times New Roman" w:ascii="Times New Roman"/>
          <w:szCs w:val="24"/>
        </w:rPr>
        <w:t xml:space="preserve">omogući da i nadalje koriste postojeću imovinu obzirom na obavljana vlastita ulaganja u izgradnju i opremanje apartmana </w:t>
      </w:r>
      <w:r w:rsidRPr="00B714BD">
        <w:rPr>
          <w:rFonts w:hAnsi="Times New Roman" w:ascii="Times New Roman"/>
          <w:szCs w:val="24"/>
        </w:rPr>
        <w:t xml:space="preserve">uz </w:t>
      </w:r>
      <w:r>
        <w:rPr>
          <w:rFonts w:hAnsi="Times New Roman" w:ascii="Times New Roman"/>
          <w:szCs w:val="24"/>
        </w:rPr>
        <w:t>i</w:t>
      </w:r>
      <w:r w:rsidRPr="00B714BD">
        <w:rPr>
          <w:rFonts w:hAnsi="Times New Roman" w:ascii="Times New Roman"/>
          <w:szCs w:val="24"/>
        </w:rPr>
        <w:t>stovremeno zaključenje stečajnog postupka nad stečajnim dužnikom.</w:t>
      </w:r>
    </w:p>
    <w:bookmarkEnd w:id="4"/>
    <w:p w:rsidRDefault="00156D1A" w:rsidP="00156D1A" w:rsidR="00156D1A" w:rsidRPr="00B714BD">
      <w:pPr>
        <w:pStyle w:val="Bezproreda"/>
        <w:jc w:val="both"/>
        <w:rPr>
          <w:rFonts w:hAnsi="Times New Roman" w:ascii="Times New Roman"/>
          <w:szCs w:val="24"/>
        </w:rPr>
      </w:pPr>
    </w:p>
    <w:p w:rsidRDefault="00156D1A" w:rsidP="00156D1A" w:rsidR="00156D1A">
      <w:pPr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lastRenderedPageBreak/>
        <w:t>U tom smislu mjere/radnje koje će se poduzeti radi namirenja tražbine vjerovnika su:</w:t>
      </w:r>
    </w:p>
    <w:p w:rsidRDefault="000D3EDD" w:rsidP="000D3EDD" w:rsidR="00261246">
      <w:pPr>
        <w:pStyle w:val="Odlomakpopisa"/>
        <w:numPr>
          <w:ilvl w:val="1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261246">
        <w:rPr>
          <w:rFonts w:hAnsi="Times New Roman" w:ascii="Times New Roman"/>
        </w:rPr>
        <w:t>Podmirenje tražbine RH, Ministarstvo financija osigurane razlučnim pravom</w:t>
      </w:r>
    </w:p>
    <w:p w:rsidRDefault="00261246" w:rsidP="00261246" w:rsidR="00261246" w:rsidRPr="00261246">
      <w:pPr>
        <w:pStyle w:val="Odlomakpopisa"/>
        <w:jc w:val="both"/>
        <w:rPr>
          <w:rFonts w:hAnsi="Times New Roman" w:ascii="Times New Roman"/>
        </w:rPr>
      </w:pPr>
    </w:p>
    <w:p w:rsidRDefault="00156D1A" w:rsidP="00156D1A" w:rsidR="00156D1A">
      <w:pPr>
        <w:jc w:val="both"/>
        <w:rPr>
          <w:rFonts w:hAnsi="Times New Roman" w:ascii="Times New Roman"/>
          <w:sz w:val="24"/>
          <w:szCs w:val="24"/>
        </w:rPr>
      </w:pPr>
      <w:bookmarkStart w:name="_Hlk2167058" w:id="5"/>
      <w:r w:rsidRPr="00B714BD">
        <w:rPr>
          <w:rFonts w:hAnsi="Times New Roman" w:ascii="Times New Roman"/>
          <w:sz w:val="24"/>
          <w:szCs w:val="24"/>
        </w:rPr>
        <w:t xml:space="preserve">Članovi stečajnog dužnika (svih 7 članova) dati će pozajmicu stečajnom dužniku u iznosu </w:t>
      </w:r>
      <w:r>
        <w:rPr>
          <w:rFonts w:hAnsi="Times New Roman" w:ascii="Times New Roman"/>
          <w:sz w:val="24"/>
          <w:szCs w:val="24"/>
        </w:rPr>
        <w:t>od 594.615,20 kn p</w:t>
      </w:r>
      <w:r w:rsidRPr="00B714BD">
        <w:rPr>
          <w:rFonts w:hAnsi="Times New Roman" w:ascii="Times New Roman"/>
          <w:sz w:val="24"/>
          <w:szCs w:val="24"/>
        </w:rPr>
        <w:t xml:space="preserve">otrebnom za podmirenja cjelokupne </w:t>
      </w:r>
      <w:r>
        <w:rPr>
          <w:rFonts w:hAnsi="Times New Roman" w:ascii="Times New Roman"/>
          <w:sz w:val="24"/>
          <w:szCs w:val="24"/>
        </w:rPr>
        <w:t xml:space="preserve">priznate i utvrđene </w:t>
      </w:r>
      <w:r w:rsidRPr="00B714BD">
        <w:rPr>
          <w:rFonts w:hAnsi="Times New Roman" w:ascii="Times New Roman"/>
          <w:sz w:val="24"/>
          <w:szCs w:val="24"/>
        </w:rPr>
        <w:t xml:space="preserve">tražbine vjerovnika </w:t>
      </w:r>
      <w:r>
        <w:rPr>
          <w:rFonts w:hAnsi="Times New Roman" w:ascii="Times New Roman"/>
          <w:sz w:val="24"/>
          <w:szCs w:val="24"/>
        </w:rPr>
        <w:t xml:space="preserve">RH, Ministarstvo financija, Porezna uprava, Područni ured Zagreb. </w:t>
      </w:r>
    </w:p>
    <w:p w:rsidRDefault="00156D1A" w:rsidP="00156D1A" w:rsidR="002612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Uplata pozajmice na račun stečajnog dužnika dospijeva po prihvaćanju ovog stečajnog plana od strane vjerovnika, a najkasnije u roku od 8 dana od dana pravomoćnosti rješenja o potvrdi stečajnog plana</w:t>
      </w:r>
      <w:r w:rsidR="00261246">
        <w:rPr>
          <w:rFonts w:hAnsi="Times New Roman" w:ascii="Times New Roman"/>
          <w:sz w:val="24"/>
          <w:szCs w:val="24"/>
        </w:rPr>
        <w:t>, a tim sredstvima će stečajni dužnik odmah po zaprimanju istih podmiriti tražbinu navedenog vjerovnika prijenosom novčanih sredstava sa svog računa na račun vjerovnika</w:t>
      </w:r>
      <w:r>
        <w:rPr>
          <w:rFonts w:hAnsi="Times New Roman" w:ascii="Times New Roman"/>
          <w:sz w:val="24"/>
          <w:szCs w:val="24"/>
        </w:rPr>
        <w:t>.</w:t>
      </w:r>
      <w:r w:rsidRPr="00B714BD">
        <w:rPr>
          <w:rFonts w:hAnsi="Times New Roman" w:ascii="Times New Roman"/>
          <w:sz w:val="24"/>
          <w:szCs w:val="24"/>
        </w:rPr>
        <w:t xml:space="preserve"> </w:t>
      </w:r>
    </w:p>
    <w:p w:rsidRDefault="00156D1A" w:rsidP="00156D1A" w:rsidR="00156D1A" w:rsidRPr="00B714BD">
      <w:pPr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 xml:space="preserve">Svaki član </w:t>
      </w:r>
      <w:r w:rsidR="00261246">
        <w:rPr>
          <w:rFonts w:hAnsi="Times New Roman" w:ascii="Times New Roman"/>
          <w:sz w:val="24"/>
          <w:szCs w:val="24"/>
        </w:rPr>
        <w:t xml:space="preserve">društva stečajnog dužnika </w:t>
      </w:r>
      <w:r w:rsidRPr="00B714BD">
        <w:rPr>
          <w:rFonts w:hAnsi="Times New Roman" w:ascii="Times New Roman"/>
          <w:sz w:val="24"/>
          <w:szCs w:val="24"/>
        </w:rPr>
        <w:t xml:space="preserve">participira u pozajmici </w:t>
      </w:r>
      <w:r w:rsidR="00261246">
        <w:rPr>
          <w:rFonts w:hAnsi="Times New Roman" w:ascii="Times New Roman"/>
          <w:sz w:val="24"/>
          <w:szCs w:val="24"/>
        </w:rPr>
        <w:t xml:space="preserve">prema slijedećem kriteriju: razmjerno participaciji svakog pojedinog člana u izgradnji i opremanju apartmana i to prema </w:t>
      </w:r>
      <w:r w:rsidRPr="00B714BD">
        <w:rPr>
          <w:rFonts w:hAnsi="Times New Roman" w:ascii="Times New Roman"/>
          <w:sz w:val="24"/>
          <w:szCs w:val="24"/>
        </w:rPr>
        <w:t xml:space="preserve">u etažnom vlasništvu i suvlasničkom udjelu etaže u zajedničkim dijelovima zgrade. </w:t>
      </w:r>
    </w:p>
    <w:p w:rsidRDefault="00156D1A" w:rsidP="00156D1A" w:rsidR="00BE20BF">
      <w:pPr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 xml:space="preserve">U pozajmici ne sudjeluje Pavelcze </w:t>
      </w:r>
      <w:r w:rsidR="00261246">
        <w:rPr>
          <w:rFonts w:hAnsi="Times New Roman" w:ascii="Times New Roman"/>
          <w:sz w:val="24"/>
          <w:szCs w:val="24"/>
        </w:rPr>
        <w:t xml:space="preserve">Louis obzirom da je </w:t>
      </w:r>
      <w:r w:rsidRPr="00B714BD">
        <w:rPr>
          <w:rFonts w:hAnsi="Times New Roman" w:ascii="Times New Roman"/>
          <w:sz w:val="24"/>
          <w:szCs w:val="24"/>
        </w:rPr>
        <w:t xml:space="preserve">isti isplaćenim iznosima financiranja izgradnje i opremanja svog apartmana </w:t>
      </w:r>
      <w:r w:rsidR="00261246">
        <w:rPr>
          <w:rFonts w:hAnsi="Times New Roman" w:ascii="Times New Roman"/>
          <w:sz w:val="24"/>
          <w:szCs w:val="24"/>
        </w:rPr>
        <w:t>(etaža 3 oznaka ''C'') isplatio u cijelosti kupoprodajnu cijenu za svoj apartman</w:t>
      </w:r>
      <w:r w:rsidR="00CE4CA9">
        <w:rPr>
          <w:rFonts w:hAnsi="Times New Roman" w:ascii="Times New Roman"/>
          <w:sz w:val="24"/>
          <w:szCs w:val="24"/>
        </w:rPr>
        <w:t xml:space="preserve"> (kupoprodajna cijena predstavlja procijenjenu vrijednost apartmana od strane sudskog vještaka građevinske struke)</w:t>
      </w:r>
      <w:r w:rsidR="00261246">
        <w:rPr>
          <w:rFonts w:hAnsi="Times New Roman" w:ascii="Times New Roman"/>
          <w:sz w:val="24"/>
          <w:szCs w:val="24"/>
        </w:rPr>
        <w:t xml:space="preserve">, </w:t>
      </w:r>
      <w:r w:rsidR="00BE20BF">
        <w:rPr>
          <w:rFonts w:hAnsi="Times New Roman" w:ascii="Times New Roman"/>
          <w:sz w:val="24"/>
          <w:szCs w:val="24"/>
        </w:rPr>
        <w:t xml:space="preserve">opremanje </w:t>
      </w:r>
      <w:r w:rsidR="00261246">
        <w:rPr>
          <w:rFonts w:hAnsi="Times New Roman" w:ascii="Times New Roman"/>
          <w:sz w:val="24"/>
          <w:szCs w:val="24"/>
        </w:rPr>
        <w:t>istog, kao i uređenje dvorišta (izgradnja parkirališta, bazena i dr.)</w:t>
      </w:r>
      <w:r w:rsidR="00BE20BF">
        <w:rPr>
          <w:rFonts w:hAnsi="Times New Roman" w:ascii="Times New Roman"/>
          <w:sz w:val="24"/>
          <w:szCs w:val="24"/>
        </w:rPr>
        <w:t xml:space="preserve"> zbog čega isti ima položaj </w:t>
      </w:r>
      <w:r w:rsidR="00BE20BF" w:rsidRPr="00CE4CA9">
        <w:rPr>
          <w:rFonts w:hAnsi="Times New Roman" w:ascii="Times New Roman"/>
          <w:sz w:val="24"/>
          <w:szCs w:val="24"/>
          <w:u w:val="single"/>
        </w:rPr>
        <w:t>izlučnog vjerovnika</w:t>
      </w:r>
      <w:r w:rsidR="00BE20BF">
        <w:rPr>
          <w:rFonts w:hAnsi="Times New Roman" w:ascii="Times New Roman"/>
          <w:sz w:val="24"/>
          <w:szCs w:val="24"/>
        </w:rPr>
        <w:t xml:space="preserve"> prema stečajnom dužniku. </w:t>
      </w:r>
    </w:p>
    <w:p w:rsidRDefault="00156D1A" w:rsidP="00156D1A" w:rsidR="00BE20BF">
      <w:pPr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 xml:space="preserve">Članovi </w:t>
      </w:r>
      <w:r w:rsidR="00BE20BF">
        <w:rPr>
          <w:rFonts w:hAnsi="Times New Roman" w:ascii="Times New Roman"/>
          <w:sz w:val="24"/>
          <w:szCs w:val="24"/>
        </w:rPr>
        <w:t xml:space="preserve">društva </w:t>
      </w:r>
      <w:r w:rsidRPr="00B714BD">
        <w:rPr>
          <w:rFonts w:hAnsi="Times New Roman" w:ascii="Times New Roman"/>
          <w:sz w:val="24"/>
          <w:szCs w:val="24"/>
        </w:rPr>
        <w:t xml:space="preserve">stečajnog dužnika isplaćenim iznosima financiranja izgradnje i opremanja vlastitih apartmana nisu u potpunosti podmirili procijenjenu vrijednost svojih apartmana </w:t>
      </w:r>
      <w:r w:rsidR="00BE20BF">
        <w:rPr>
          <w:rFonts w:hAnsi="Times New Roman" w:ascii="Times New Roman"/>
          <w:sz w:val="24"/>
          <w:szCs w:val="24"/>
        </w:rPr>
        <w:t xml:space="preserve">po sudskom vještaku građevinske struke koja predstavlja tržišnu </w:t>
      </w:r>
      <w:r w:rsidR="00911556">
        <w:rPr>
          <w:rFonts w:hAnsi="Times New Roman" w:ascii="Times New Roman"/>
          <w:sz w:val="24"/>
          <w:szCs w:val="24"/>
        </w:rPr>
        <w:t>ili kupoprodajnu vrijednost (cijenu)</w:t>
      </w:r>
      <w:r w:rsidR="00CE4CA9">
        <w:rPr>
          <w:rFonts w:hAnsi="Times New Roman" w:ascii="Times New Roman"/>
          <w:sz w:val="24"/>
          <w:szCs w:val="24"/>
        </w:rPr>
        <w:t>,</w:t>
      </w:r>
      <w:r w:rsidR="00911556">
        <w:rPr>
          <w:rFonts w:hAnsi="Times New Roman" w:ascii="Times New Roman"/>
          <w:sz w:val="24"/>
          <w:szCs w:val="24"/>
        </w:rPr>
        <w:t xml:space="preserve"> </w:t>
      </w:r>
      <w:r w:rsidR="00BE20BF">
        <w:rPr>
          <w:rFonts w:hAnsi="Times New Roman" w:ascii="Times New Roman"/>
          <w:sz w:val="24"/>
          <w:szCs w:val="24"/>
        </w:rPr>
        <w:t xml:space="preserve">pa je </w:t>
      </w:r>
      <w:r w:rsidRPr="00B714BD">
        <w:rPr>
          <w:rFonts w:hAnsi="Times New Roman" w:ascii="Times New Roman"/>
          <w:sz w:val="24"/>
          <w:szCs w:val="24"/>
        </w:rPr>
        <w:t>potrebno da to učine</w:t>
      </w:r>
      <w:r w:rsidR="004D22DE">
        <w:rPr>
          <w:rFonts w:hAnsi="Times New Roman" w:ascii="Times New Roman"/>
          <w:sz w:val="24"/>
          <w:szCs w:val="24"/>
        </w:rPr>
        <w:t xml:space="preserve">, time da će se dana pozajmica svakog člana stečajnom dužniku </w:t>
      </w:r>
      <w:r w:rsidR="00BE20BF">
        <w:rPr>
          <w:rFonts w:hAnsi="Times New Roman" w:ascii="Times New Roman"/>
          <w:sz w:val="24"/>
          <w:szCs w:val="24"/>
        </w:rPr>
        <w:t>za podmirenje tražbine vjerovnika RH, Ministarstvo financij</w:t>
      </w:r>
      <w:r w:rsidR="004D22DE">
        <w:rPr>
          <w:rFonts w:hAnsi="Times New Roman" w:ascii="Times New Roman"/>
          <w:sz w:val="24"/>
          <w:szCs w:val="24"/>
        </w:rPr>
        <w:t>a uračunati u podmirenje  kupoprodajne cijene</w:t>
      </w:r>
      <w:r w:rsidR="00BE20BF">
        <w:rPr>
          <w:rFonts w:hAnsi="Times New Roman" w:ascii="Times New Roman"/>
          <w:sz w:val="24"/>
          <w:szCs w:val="24"/>
        </w:rPr>
        <w:t>.</w:t>
      </w:r>
    </w:p>
    <w:p w:rsidRDefault="00BE20BF" w:rsidP="00156D1A" w:rsidR="00156D1A" w:rsidRPr="00B714B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Iznos participacije</w:t>
      </w:r>
      <w:r w:rsidR="0091155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svakog člana u pozajmici odgovara razlici </w:t>
      </w:r>
      <w:r w:rsidR="00911556">
        <w:rPr>
          <w:rFonts w:hAnsi="Times New Roman" w:ascii="Times New Roman"/>
          <w:sz w:val="24"/>
          <w:szCs w:val="24"/>
        </w:rPr>
        <w:t xml:space="preserve">između prijavljene i utvrđene tražbine svakog pojedinog člana po osnovi dane pozajmice </w:t>
      </w:r>
      <w:r w:rsidR="004D22DE">
        <w:rPr>
          <w:rFonts w:hAnsi="Times New Roman" w:ascii="Times New Roman"/>
          <w:sz w:val="24"/>
          <w:szCs w:val="24"/>
        </w:rPr>
        <w:t>(</w:t>
      </w:r>
      <w:r w:rsidR="00911556">
        <w:rPr>
          <w:rFonts w:hAnsi="Times New Roman" w:ascii="Times New Roman"/>
          <w:sz w:val="24"/>
          <w:szCs w:val="24"/>
        </w:rPr>
        <w:t>ulaganja u izgradnju apartmana</w:t>
      </w:r>
      <w:r w:rsidR="004D22DE">
        <w:rPr>
          <w:rFonts w:hAnsi="Times New Roman" w:ascii="Times New Roman"/>
          <w:sz w:val="24"/>
          <w:szCs w:val="24"/>
        </w:rPr>
        <w:t>)</w:t>
      </w:r>
      <w:r w:rsidR="00911556">
        <w:rPr>
          <w:rFonts w:hAnsi="Times New Roman" w:ascii="Times New Roman"/>
          <w:sz w:val="24"/>
          <w:szCs w:val="24"/>
        </w:rPr>
        <w:t xml:space="preserve"> </w:t>
      </w:r>
      <w:r w:rsidR="00911556" w:rsidRPr="004D22DE">
        <w:rPr>
          <w:rFonts w:hAnsi="Times New Roman" w:ascii="Times New Roman"/>
          <w:sz w:val="24"/>
          <w:szCs w:val="24"/>
          <w:u w:val="single"/>
        </w:rPr>
        <w:t xml:space="preserve">i </w:t>
      </w:r>
      <w:r w:rsidR="00911556">
        <w:rPr>
          <w:rFonts w:hAnsi="Times New Roman" w:ascii="Times New Roman"/>
          <w:sz w:val="24"/>
          <w:szCs w:val="24"/>
        </w:rPr>
        <w:t>procijenjene vrijednosti svakog pojedinog apartmana koji pripada pojedinom članu</w:t>
      </w:r>
      <w:r w:rsidR="00156D1A" w:rsidRPr="00B714BD">
        <w:rPr>
          <w:rFonts w:hAnsi="Times New Roman" w:ascii="Times New Roman"/>
          <w:sz w:val="24"/>
          <w:szCs w:val="24"/>
        </w:rPr>
        <w:t>.</w:t>
      </w:r>
    </w:p>
    <w:p w:rsidRDefault="00911556" w:rsidP="00156D1A" w:rsidR="00B458C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pozajmica svakog člana stečajnom dužniku za podmirenje tražbine vjerovnika RH, Ministarstvo financija </w:t>
      </w:r>
      <w:r w:rsidR="00156D1A" w:rsidRPr="00B714BD">
        <w:rPr>
          <w:rFonts w:hAnsi="Times New Roman" w:ascii="Times New Roman"/>
          <w:sz w:val="24"/>
          <w:szCs w:val="24"/>
        </w:rPr>
        <w:t>predstavlja potraživanje člana prema stečajnom dužniku koj</w:t>
      </w:r>
      <w:r>
        <w:rPr>
          <w:rFonts w:hAnsi="Times New Roman" w:ascii="Times New Roman"/>
          <w:sz w:val="24"/>
          <w:szCs w:val="24"/>
        </w:rPr>
        <w:t>e</w:t>
      </w:r>
      <w:r w:rsidR="00156D1A" w:rsidRPr="00B714BD">
        <w:rPr>
          <w:rFonts w:hAnsi="Times New Roman" w:ascii="Times New Roman"/>
          <w:sz w:val="24"/>
          <w:szCs w:val="24"/>
        </w:rPr>
        <w:t xml:space="preserve"> će </w:t>
      </w:r>
      <w:r>
        <w:rPr>
          <w:rFonts w:hAnsi="Times New Roman" w:ascii="Times New Roman"/>
          <w:sz w:val="24"/>
          <w:szCs w:val="24"/>
        </w:rPr>
        <w:t xml:space="preserve">se podmiriti prijebojem te time za iznos dane pozajmice umanjiti isplata kupoprodajne cijene kao ekvivalent procijenjene vrijednosti svakog apartmana, a </w:t>
      </w:r>
      <w:r w:rsidR="00B458CC">
        <w:rPr>
          <w:rFonts w:hAnsi="Times New Roman" w:ascii="Times New Roman"/>
          <w:sz w:val="24"/>
          <w:szCs w:val="24"/>
        </w:rPr>
        <w:t xml:space="preserve">preostali iznos kupoprodajne cijene  točno određen u kupoprodajnom ugovoru koji će se zaključiti između stečajnog dužnika kao prodavatelja i svakog člana zasebno kao kupca  biti će isplaćen na račun stečajnog dužnika. </w:t>
      </w:r>
    </w:p>
    <w:p w:rsidRDefault="00B458CC" w:rsidP="00156D1A" w:rsidR="00B458C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Novčan</w:t>
      </w:r>
      <w:r w:rsidR="00BC23E3">
        <w:rPr>
          <w:rFonts w:hAnsi="Times New Roman" w:ascii="Times New Roman"/>
          <w:sz w:val="24"/>
          <w:szCs w:val="24"/>
        </w:rPr>
        <w:t xml:space="preserve">a sredstva koja će biti uplaćena </w:t>
      </w:r>
      <w:r>
        <w:rPr>
          <w:rFonts w:hAnsi="Times New Roman" w:ascii="Times New Roman"/>
          <w:sz w:val="24"/>
          <w:szCs w:val="24"/>
        </w:rPr>
        <w:t xml:space="preserve">na račun stečajnog dužnika kao razlika kupoprodajne cijene po pojedinom članu za kupljeni apartman </w:t>
      </w:r>
      <w:r w:rsidR="00BC23E3">
        <w:rPr>
          <w:rFonts w:hAnsi="Times New Roman" w:ascii="Times New Roman"/>
          <w:sz w:val="24"/>
          <w:szCs w:val="24"/>
        </w:rPr>
        <w:t xml:space="preserve">služit će za podmirenje dospjelih </w:t>
      </w:r>
      <w:r>
        <w:rPr>
          <w:rFonts w:hAnsi="Times New Roman" w:ascii="Times New Roman"/>
          <w:sz w:val="24"/>
          <w:szCs w:val="24"/>
        </w:rPr>
        <w:t>obvez</w:t>
      </w:r>
      <w:r w:rsidR="00BC23E3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stečajne mase do dana zaključenja stečajnog postupka</w:t>
      </w:r>
      <w:r w:rsidR="005816C3">
        <w:rPr>
          <w:rFonts w:hAnsi="Times New Roman" w:ascii="Times New Roman"/>
          <w:sz w:val="24"/>
          <w:szCs w:val="24"/>
        </w:rPr>
        <w:t xml:space="preserve">, uz primjenu kriterija </w:t>
      </w:r>
      <w:r w:rsidR="005816C3" w:rsidRPr="004D22DE">
        <w:rPr>
          <w:rFonts w:hAnsi="Times New Roman" w:ascii="Times New Roman"/>
          <w:sz w:val="24"/>
          <w:szCs w:val="24"/>
        </w:rPr>
        <w:t xml:space="preserve">za participaciju u podmirenju obveza </w:t>
      </w:r>
      <w:r w:rsidR="00932483">
        <w:rPr>
          <w:rFonts w:hAnsi="Times New Roman" w:ascii="Times New Roman"/>
          <w:sz w:val="24"/>
          <w:szCs w:val="24"/>
        </w:rPr>
        <w:t xml:space="preserve">stečajne mase </w:t>
      </w:r>
      <w:r w:rsidR="009E4B6A">
        <w:rPr>
          <w:rFonts w:hAnsi="Times New Roman" w:ascii="Times New Roman"/>
          <w:sz w:val="24"/>
          <w:szCs w:val="24"/>
        </w:rPr>
        <w:t>prema Tablici broj 4 (strana 2</w:t>
      </w:r>
      <w:r w:rsidR="004E3200">
        <w:rPr>
          <w:rFonts w:hAnsi="Times New Roman" w:ascii="Times New Roman"/>
          <w:sz w:val="24"/>
          <w:szCs w:val="24"/>
        </w:rPr>
        <w:t>4</w:t>
      </w:r>
      <w:r w:rsidR="009E4B6A">
        <w:rPr>
          <w:rFonts w:hAnsi="Times New Roman" w:ascii="Times New Roman"/>
          <w:sz w:val="24"/>
          <w:szCs w:val="24"/>
        </w:rPr>
        <w:t>.).</w:t>
      </w:r>
    </w:p>
    <w:p w:rsidRDefault="00B458CC" w:rsidP="00156D1A" w:rsidR="00156D1A" w:rsidRPr="00B714B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156D1A" w:rsidRPr="00B714BD">
        <w:rPr>
          <w:rFonts w:hAnsi="Times New Roman" w:ascii="Times New Roman"/>
          <w:sz w:val="24"/>
          <w:szCs w:val="24"/>
        </w:rPr>
        <w:t xml:space="preserve">tečajni vjerovnik, Republika Hrvatska, Ministarstvo financija će u roku od </w:t>
      </w:r>
      <w:r>
        <w:rPr>
          <w:rFonts w:hAnsi="Times New Roman" w:ascii="Times New Roman"/>
          <w:sz w:val="24"/>
          <w:szCs w:val="24"/>
        </w:rPr>
        <w:t xml:space="preserve">najkasnije </w:t>
      </w:r>
      <w:r w:rsidR="00156D1A" w:rsidRPr="00B714BD">
        <w:rPr>
          <w:rFonts w:hAnsi="Times New Roman" w:ascii="Times New Roman"/>
          <w:sz w:val="24"/>
          <w:szCs w:val="24"/>
        </w:rPr>
        <w:t xml:space="preserve">15 dana od dana </w:t>
      </w:r>
      <w:r>
        <w:rPr>
          <w:rFonts w:hAnsi="Times New Roman" w:ascii="Times New Roman"/>
          <w:sz w:val="24"/>
          <w:szCs w:val="24"/>
        </w:rPr>
        <w:t xml:space="preserve">podmirenja tražbine izdati </w:t>
      </w:r>
      <w:r w:rsidR="00156D1A" w:rsidRPr="00B714BD">
        <w:rPr>
          <w:rFonts w:hAnsi="Times New Roman" w:ascii="Times New Roman"/>
          <w:sz w:val="24"/>
          <w:szCs w:val="24"/>
        </w:rPr>
        <w:t>brisovno očitovanje temeljem kojeg</w:t>
      </w:r>
      <w:r>
        <w:rPr>
          <w:rFonts w:hAnsi="Times New Roman" w:ascii="Times New Roman"/>
          <w:sz w:val="24"/>
          <w:szCs w:val="24"/>
        </w:rPr>
        <w:t xml:space="preserve"> će</w:t>
      </w:r>
      <w:r w:rsidR="00156D1A" w:rsidRPr="00B714BD">
        <w:rPr>
          <w:rFonts w:hAnsi="Times New Roman" w:ascii="Times New Roman"/>
          <w:sz w:val="24"/>
          <w:szCs w:val="24"/>
        </w:rPr>
        <w:t xml:space="preserve"> se u </w:t>
      </w:r>
      <w:r w:rsidR="00156D1A" w:rsidRPr="00B714BD">
        <w:rPr>
          <w:rFonts w:hAnsi="Times New Roman" w:ascii="Times New Roman"/>
          <w:sz w:val="24"/>
          <w:szCs w:val="24"/>
        </w:rPr>
        <w:lastRenderedPageBreak/>
        <w:t>zemljišnim knjigama Općinskog suda u Šibeniku, Zemljišnoknjižnom odjelu Tisno</w:t>
      </w:r>
      <w:r>
        <w:rPr>
          <w:rFonts w:hAnsi="Times New Roman" w:ascii="Times New Roman"/>
          <w:sz w:val="24"/>
          <w:szCs w:val="24"/>
        </w:rPr>
        <w:t xml:space="preserve"> za nekretnine vlasništvo stečajnog dužnika </w:t>
      </w:r>
      <w:r w:rsidR="00156D1A" w:rsidRPr="00B714BD">
        <w:rPr>
          <w:rFonts w:hAnsi="Times New Roman" w:ascii="Times New Roman"/>
          <w:sz w:val="24"/>
          <w:szCs w:val="24"/>
        </w:rPr>
        <w:t xml:space="preserve">brisati upisano založno pravo u korist </w:t>
      </w:r>
      <w:r>
        <w:rPr>
          <w:rFonts w:hAnsi="Times New Roman" w:ascii="Times New Roman"/>
          <w:sz w:val="24"/>
          <w:szCs w:val="24"/>
        </w:rPr>
        <w:t xml:space="preserve">ovog </w:t>
      </w:r>
      <w:r w:rsidR="00156D1A" w:rsidRPr="00B714BD">
        <w:rPr>
          <w:rFonts w:hAnsi="Times New Roman" w:ascii="Times New Roman"/>
          <w:sz w:val="24"/>
          <w:szCs w:val="24"/>
        </w:rPr>
        <w:t>stečajnog vjerovnika.</w:t>
      </w:r>
    </w:p>
    <w:p w:rsidRDefault="0063419B" w:rsidP="00B015C2" w:rsidR="00B015C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nastavku slijedi tabelarni prikaz </w:t>
      </w:r>
      <w:r w:rsidR="00B015C2" w:rsidRPr="00B714BD">
        <w:rPr>
          <w:rFonts w:hAnsi="Times New Roman" w:ascii="Times New Roman"/>
          <w:sz w:val="24"/>
          <w:szCs w:val="24"/>
        </w:rPr>
        <w:t xml:space="preserve">razlike </w:t>
      </w:r>
      <w:r w:rsidR="00C36ECD">
        <w:rPr>
          <w:rFonts w:hAnsi="Times New Roman" w:ascii="Times New Roman"/>
          <w:sz w:val="24"/>
          <w:szCs w:val="24"/>
        </w:rPr>
        <w:t>između procijenjene (</w:t>
      </w:r>
      <w:r w:rsidR="00B015C2" w:rsidRPr="00B714BD">
        <w:rPr>
          <w:rFonts w:hAnsi="Times New Roman" w:ascii="Times New Roman"/>
          <w:sz w:val="24"/>
          <w:szCs w:val="24"/>
        </w:rPr>
        <w:t>tržišne</w:t>
      </w:r>
      <w:r w:rsidR="00C36ECD">
        <w:rPr>
          <w:rFonts w:hAnsi="Times New Roman" w:ascii="Times New Roman"/>
          <w:sz w:val="24"/>
          <w:szCs w:val="24"/>
        </w:rPr>
        <w:t>)</w:t>
      </w:r>
      <w:r w:rsidR="00B015C2" w:rsidRPr="00B714BD">
        <w:rPr>
          <w:rFonts w:hAnsi="Times New Roman" w:ascii="Times New Roman"/>
          <w:sz w:val="24"/>
          <w:szCs w:val="24"/>
        </w:rPr>
        <w:t xml:space="preserve"> vrijednosti apartmana i </w:t>
      </w:r>
      <w:r w:rsidR="00C36ECD">
        <w:rPr>
          <w:rFonts w:hAnsi="Times New Roman" w:ascii="Times New Roman"/>
          <w:sz w:val="24"/>
          <w:szCs w:val="24"/>
        </w:rPr>
        <w:t xml:space="preserve">izvršenog </w:t>
      </w:r>
      <w:r w:rsidR="00B015C2" w:rsidRPr="00B714BD">
        <w:rPr>
          <w:rFonts w:hAnsi="Times New Roman" w:ascii="Times New Roman"/>
          <w:sz w:val="24"/>
          <w:szCs w:val="24"/>
        </w:rPr>
        <w:t>ulaganja u izgradnju</w:t>
      </w:r>
      <w:r w:rsidR="00F1735C">
        <w:rPr>
          <w:rFonts w:hAnsi="Times New Roman" w:ascii="Times New Roman"/>
          <w:sz w:val="24"/>
          <w:szCs w:val="24"/>
        </w:rPr>
        <w:t xml:space="preserve"> i opremanje</w:t>
      </w:r>
      <w:r w:rsidR="00B015C2" w:rsidRPr="00B714BD">
        <w:rPr>
          <w:rFonts w:hAnsi="Times New Roman" w:ascii="Times New Roman"/>
          <w:sz w:val="24"/>
          <w:szCs w:val="24"/>
        </w:rPr>
        <w:t xml:space="preserve"> apartmana </w:t>
      </w:r>
      <w:r w:rsidR="00F1735C">
        <w:rPr>
          <w:rFonts w:hAnsi="Times New Roman" w:ascii="Times New Roman"/>
          <w:sz w:val="24"/>
          <w:szCs w:val="24"/>
        </w:rPr>
        <w:t xml:space="preserve">od strane </w:t>
      </w:r>
      <w:r>
        <w:rPr>
          <w:rFonts w:hAnsi="Times New Roman" w:ascii="Times New Roman"/>
          <w:sz w:val="24"/>
          <w:szCs w:val="24"/>
        </w:rPr>
        <w:t xml:space="preserve">svakog člana društva stečajnog dužnika </w:t>
      </w:r>
      <w:r w:rsidR="00B015C2" w:rsidRPr="00B714BD">
        <w:rPr>
          <w:rFonts w:hAnsi="Times New Roman" w:ascii="Times New Roman"/>
          <w:sz w:val="24"/>
          <w:szCs w:val="24"/>
        </w:rPr>
        <w:t xml:space="preserve"> </w:t>
      </w:r>
      <w:r w:rsidR="00C36ECD">
        <w:rPr>
          <w:rFonts w:hAnsi="Times New Roman" w:ascii="Times New Roman"/>
          <w:sz w:val="24"/>
          <w:szCs w:val="24"/>
        </w:rPr>
        <w:t>(Tab</w:t>
      </w:r>
      <w:r w:rsidR="008F76AE">
        <w:rPr>
          <w:rFonts w:hAnsi="Times New Roman" w:ascii="Times New Roman"/>
          <w:sz w:val="24"/>
          <w:szCs w:val="24"/>
        </w:rPr>
        <w:t>lica broj</w:t>
      </w:r>
      <w:r w:rsidR="00C36ECD">
        <w:rPr>
          <w:rFonts w:hAnsi="Times New Roman" w:ascii="Times New Roman"/>
          <w:sz w:val="24"/>
          <w:szCs w:val="24"/>
        </w:rPr>
        <w:t xml:space="preserve"> 1) i tabelarni prikaz </w:t>
      </w:r>
      <w:r w:rsidR="008F76AE">
        <w:rPr>
          <w:rFonts w:hAnsi="Times New Roman" w:ascii="Times New Roman"/>
          <w:sz w:val="24"/>
          <w:szCs w:val="24"/>
        </w:rPr>
        <w:t>participacije svakog člana u podmirenju tražbine RH, Ministarstvo financija (Tablica broj 2).</w:t>
      </w:r>
    </w:p>
    <w:p w:rsidRDefault="008F76AE" w:rsidP="008F76AE" w:rsidR="009E4B6A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bookmarkStart w:name="_Hlk2172739" w:id="6"/>
      <w:bookmarkEnd w:id="5"/>
      <w:r w:rsidRPr="009E4B6A">
        <w:rPr>
          <w:rFonts w:hAnsi="Times New Roman" w:ascii="Times New Roman"/>
          <w:b/>
          <w:sz w:val="24"/>
          <w:szCs w:val="24"/>
        </w:rPr>
        <w:t xml:space="preserve">Tablica broj 1 – </w:t>
      </w:r>
      <w:r w:rsidR="00F1735C" w:rsidRPr="009E4B6A">
        <w:rPr>
          <w:rFonts w:hAnsi="Times New Roman" w:ascii="Times New Roman"/>
          <w:b/>
          <w:sz w:val="24"/>
          <w:szCs w:val="24"/>
        </w:rPr>
        <w:t>R</w:t>
      </w:r>
      <w:r w:rsidRPr="009E4B6A">
        <w:rPr>
          <w:rFonts w:hAnsi="Times New Roman" w:ascii="Times New Roman"/>
          <w:b/>
          <w:sz w:val="24"/>
          <w:szCs w:val="24"/>
        </w:rPr>
        <w:t>azlik</w:t>
      </w:r>
      <w:r w:rsidR="00F1735C" w:rsidRPr="009E4B6A">
        <w:rPr>
          <w:rFonts w:hAnsi="Times New Roman" w:ascii="Times New Roman"/>
          <w:b/>
          <w:sz w:val="24"/>
          <w:szCs w:val="24"/>
        </w:rPr>
        <w:t>a</w:t>
      </w:r>
      <w:r w:rsidRPr="009E4B6A">
        <w:rPr>
          <w:rFonts w:hAnsi="Times New Roman" w:ascii="Times New Roman"/>
          <w:b/>
          <w:sz w:val="24"/>
          <w:szCs w:val="24"/>
        </w:rPr>
        <w:t xml:space="preserve"> između tržišne vrijednosti apartmana i izvršenog ulaganja u </w:t>
      </w:r>
    </w:p>
    <w:p w:rsidRDefault="009E4B6A" w:rsidP="008F76AE" w:rsidR="008F76AE" w:rsidRPr="009E4B6A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    </w:t>
      </w:r>
      <w:r w:rsidR="008F76AE" w:rsidRPr="009E4B6A">
        <w:rPr>
          <w:rFonts w:hAnsi="Times New Roman" w:ascii="Times New Roman"/>
          <w:b/>
          <w:sz w:val="24"/>
          <w:szCs w:val="24"/>
        </w:rPr>
        <w:t xml:space="preserve">izgradnji </w:t>
      </w:r>
      <w:r w:rsidR="00F1735C" w:rsidRPr="009E4B6A">
        <w:rPr>
          <w:rFonts w:hAnsi="Times New Roman" w:ascii="Times New Roman"/>
          <w:b/>
          <w:sz w:val="24"/>
          <w:szCs w:val="24"/>
        </w:rPr>
        <w:t>i</w:t>
      </w:r>
      <w:r w:rsidR="008F76AE" w:rsidRPr="009E4B6A">
        <w:rPr>
          <w:rFonts w:hAnsi="Times New Roman" w:ascii="Times New Roman"/>
          <w:b/>
          <w:sz w:val="24"/>
          <w:szCs w:val="24"/>
        </w:rPr>
        <w:t xml:space="preserve"> opremanje istog</w:t>
      </w:r>
    </w:p>
    <w:p w:rsidRDefault="00354EB1" w:rsidP="008F76AE" w:rsidR="00354EB1">
      <w:pPr>
        <w:spacing w:after="0"/>
        <w:jc w:val="both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493"/>
        <w:tblLook w:val="04A0" w:noVBand="1" w:noHBand="0" w:lastColumn="0" w:firstColumn="1" w:lastRow="0" w:firstRow="1"/>
      </w:tblPr>
      <w:tblGrid>
        <w:gridCol w:w="336"/>
        <w:gridCol w:w="1485"/>
        <w:gridCol w:w="2726"/>
        <w:gridCol w:w="2672"/>
        <w:gridCol w:w="2274"/>
      </w:tblGrid>
      <w:tr w:rsidTr="005C2258" w:rsidR="00F1735C" w:rsidRPr="00354EB1">
        <w:trPr>
          <w:trHeight w:val="990"/>
        </w:trPr>
        <w:tc>
          <w:tcPr>
            <w:tcW w:type="dxa" w:w="336"/>
            <w:shd w:themeFillTint="33" w:themeFill="text2" w:fill="D5DCE4" w:color="auto" w:val="clear"/>
            <w:hideMark/>
          </w:tcPr>
          <w:p w:rsidRDefault="00354EB1" w:rsidP="00354EB1" w:rsidR="00354EB1" w:rsidRPr="00BA50B0">
            <w:pPr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BA50B0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485"/>
            <w:shd w:themeFillTint="33" w:themeFill="text2" w:fill="D5DCE4" w:color="auto" w:val="clear"/>
            <w:hideMark/>
          </w:tcPr>
          <w:p w:rsidRDefault="00354EB1" w:rsidP="00354EB1" w:rsidR="00354EB1" w:rsidRPr="00BA50B0">
            <w:pPr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BA50B0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 ČLANOVI</w:t>
            </w:r>
          </w:p>
        </w:tc>
        <w:tc>
          <w:tcPr>
            <w:tcW w:type="dxa" w:w="2726"/>
            <w:shd w:themeFillTint="33" w:themeFill="text2" w:fill="D5DCE4" w:color="auto" w:val="clear"/>
            <w:hideMark/>
          </w:tcPr>
          <w:p w:rsidRDefault="0023563D" w:rsidP="00354EB1" w:rsidR="0023563D" w:rsidRPr="00BA50B0">
            <w:pPr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BA50B0">
              <w:rPr>
                <w:rFonts w:hAnsi="Times New Roman" w:ascii="Times New Roman"/>
                <w:b/>
                <w:bCs/>
                <w:sz w:val="24"/>
                <w:szCs w:val="24"/>
              </w:rPr>
              <w:t>PROCIJENJENA</w:t>
            </w:r>
          </w:p>
          <w:p w:rsidRDefault="00354EB1" w:rsidP="00354EB1" w:rsidR="0023563D" w:rsidRPr="00BA50B0">
            <w:pPr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BA50B0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VRIJEDNOST STAMBENE ZGRADE PO ETAŽAMA </w:t>
            </w:r>
            <w:r w:rsidR="0023563D" w:rsidRPr="00BA50B0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</w:t>
            </w:r>
            <w:r w:rsidRPr="00BA50B0">
              <w:rPr>
                <w:rFonts w:hAnsi="Times New Roman" w:ascii="Times New Roman"/>
                <w:b/>
                <w:bCs/>
                <w:sz w:val="24"/>
                <w:szCs w:val="24"/>
              </w:rPr>
              <w:t>I</w:t>
            </w:r>
          </w:p>
          <w:p w:rsidRDefault="007E3C48" w:rsidP="00354EB1" w:rsidR="00354EB1" w:rsidRPr="00BA50B0">
            <w:pPr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BA50B0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GRAĐ. </w:t>
            </w:r>
            <w:r w:rsidR="00354EB1" w:rsidRPr="00BA50B0">
              <w:rPr>
                <w:rFonts w:hAnsi="Times New Roman" w:ascii="Times New Roman"/>
                <w:b/>
                <w:bCs/>
                <w:sz w:val="24"/>
                <w:szCs w:val="24"/>
              </w:rPr>
              <w:t>ZEMLJIŠTA</w:t>
            </w:r>
          </w:p>
        </w:tc>
        <w:tc>
          <w:tcPr>
            <w:tcW w:type="dxa" w:w="2672"/>
            <w:shd w:themeFillTint="33" w:themeFill="text2" w:fill="D5DCE4" w:color="auto" w:val="clear"/>
            <w:hideMark/>
          </w:tcPr>
          <w:p w:rsidRDefault="00354EB1" w:rsidP="00354EB1" w:rsidR="00354EB1" w:rsidRPr="00BA50B0">
            <w:pPr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BA50B0">
              <w:rPr>
                <w:rFonts w:hAnsi="Times New Roman" w:ascii="Times New Roman"/>
                <w:b/>
                <w:bCs/>
                <w:sz w:val="24"/>
                <w:szCs w:val="24"/>
              </w:rPr>
              <w:t>ULAGANJA U IZGRADNJU I OPREMANJE ETAŽA (APARTMANA) PO ČLANOVIMA</w:t>
            </w:r>
          </w:p>
        </w:tc>
        <w:tc>
          <w:tcPr>
            <w:tcW w:type="dxa" w:w="2274"/>
            <w:shd w:themeFillTint="33" w:themeFill="text2" w:fill="D5DCE4" w:color="auto" w:val="clear"/>
            <w:hideMark/>
          </w:tcPr>
          <w:p w:rsidRDefault="00354EB1" w:rsidP="00354EB1" w:rsidR="00F1735C" w:rsidRPr="00BA50B0">
            <w:pPr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BA50B0">
              <w:rPr>
                <w:rFonts w:hAnsi="Times New Roman" w:ascii="Times New Roman"/>
                <w:b/>
                <w:bCs/>
                <w:sz w:val="24"/>
                <w:szCs w:val="24"/>
              </w:rPr>
              <w:t>RAZLIK</w:t>
            </w:r>
            <w:r w:rsidR="00F1735C" w:rsidRPr="00BA50B0">
              <w:rPr>
                <w:rFonts w:hAnsi="Times New Roman" w:ascii="Times New Roman"/>
                <w:b/>
                <w:bCs/>
                <w:sz w:val="24"/>
                <w:szCs w:val="24"/>
              </w:rPr>
              <w:t>A</w:t>
            </w:r>
          </w:p>
          <w:p w:rsidRDefault="00F1735C" w:rsidP="00354EB1" w:rsidR="00F1735C" w:rsidRPr="00BA50B0">
            <w:pPr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BA50B0">
              <w:rPr>
                <w:rFonts w:hAnsi="Times New Roman" w:ascii="Times New Roman"/>
                <w:b/>
                <w:bCs/>
                <w:sz w:val="24"/>
                <w:szCs w:val="24"/>
              </w:rPr>
              <w:t>IZMEĐU</w:t>
            </w:r>
          </w:p>
          <w:p w:rsidRDefault="00354EB1" w:rsidP="00354EB1" w:rsidR="00354EB1" w:rsidRPr="00BA50B0">
            <w:pPr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BA50B0">
              <w:rPr>
                <w:rFonts w:hAnsi="Times New Roman" w:ascii="Times New Roman"/>
                <w:b/>
                <w:bCs/>
                <w:sz w:val="24"/>
                <w:szCs w:val="24"/>
              </w:rPr>
              <w:t>TRŽIŠNE VRIJED. I ULAGANJA</w:t>
            </w:r>
          </w:p>
        </w:tc>
      </w:tr>
      <w:tr w:rsidTr="005C2258" w:rsidR="00F1735C" w:rsidRPr="00354EB1">
        <w:trPr>
          <w:trHeight w:val="1125"/>
        </w:trPr>
        <w:tc>
          <w:tcPr>
            <w:tcW w:type="dxa" w:w="336"/>
            <w:hideMark/>
          </w:tcPr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485"/>
            <w:hideMark/>
          </w:tcPr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Gabor Jozsef Deri</w:t>
            </w:r>
          </w:p>
        </w:tc>
        <w:tc>
          <w:tcPr>
            <w:tcW w:type="dxa" w:w="2726"/>
            <w:hideMark/>
          </w:tcPr>
          <w:p w:rsidRDefault="00354EB1" w:rsidP="00354EB1" w:rsid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 xml:space="preserve">E-1, </w:t>
            </w:r>
            <w:r>
              <w:rPr>
                <w:rFonts w:hAnsi="Times New Roman" w:ascii="Times New Roman"/>
                <w:sz w:val="24"/>
                <w:szCs w:val="24"/>
              </w:rPr>
              <w:t>oznaka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 A, apartman u suterenu</w:t>
            </w:r>
            <w:r w:rsidR="00FA30BD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>85,65 m2 = 564.000,00 kn</w:t>
            </w:r>
          </w:p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zemljište = 18.141,20 kn   Ukupno: 582.141,20 kn</w:t>
            </w:r>
          </w:p>
        </w:tc>
        <w:tc>
          <w:tcPr>
            <w:tcW w:type="dxa" w:w="2672"/>
            <w:hideMark/>
          </w:tcPr>
          <w:p w:rsidRDefault="00354EB1" w:rsidP="00354EB1" w:rsid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izgradnja apartmana = 350.371,02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>k</w:t>
            </w:r>
            <w:r>
              <w:rPr>
                <w:rFonts w:hAnsi="Times New Roman" w:ascii="Times New Roman"/>
                <w:sz w:val="24"/>
                <w:szCs w:val="24"/>
              </w:rPr>
              <w:t>n</w:t>
            </w:r>
          </w:p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opremanje apartmana = 30.720,00 kn</w:t>
            </w:r>
          </w:p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Ukupno</w:t>
            </w:r>
            <w:r w:rsidR="00FA30BD">
              <w:rPr>
                <w:rFonts w:hAnsi="Times New Roman" w:ascii="Times New Roman"/>
                <w:sz w:val="24"/>
                <w:szCs w:val="24"/>
              </w:rPr>
              <w:t xml:space="preserve">: 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>381.091,02 kn</w:t>
            </w:r>
          </w:p>
        </w:tc>
        <w:tc>
          <w:tcPr>
            <w:tcW w:type="dxa" w:w="2274"/>
            <w:hideMark/>
          </w:tcPr>
          <w:p w:rsidRDefault="00FA30BD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 w:rsidR="00CE6394"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 w:rsidR="00354EB1" w:rsidRPr="00354EB1">
              <w:rPr>
                <w:rFonts w:hAnsi="Times New Roman" w:ascii="Times New Roman"/>
                <w:sz w:val="24"/>
                <w:szCs w:val="24"/>
              </w:rPr>
              <w:t xml:space="preserve">582.141,20 </w:t>
            </w:r>
          </w:p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-</w:t>
            </w:r>
            <w:r w:rsidR="00FA30BD"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="00CE6394"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381.091,02 </w:t>
            </w:r>
          </w:p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 xml:space="preserve">= </w:t>
            </w:r>
            <w:r w:rsidR="00FA30BD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CE6394"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 w:rsidRPr="00FA30BD">
              <w:rPr>
                <w:rFonts w:hAnsi="Times New Roman" w:ascii="Times New Roman"/>
                <w:b/>
                <w:sz w:val="24"/>
                <w:szCs w:val="24"/>
              </w:rPr>
              <w:t>201.050,18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5C2258" w:rsidR="00F1735C" w:rsidRPr="00354EB1">
        <w:trPr>
          <w:trHeight w:val="1125"/>
        </w:trPr>
        <w:tc>
          <w:tcPr>
            <w:tcW w:type="dxa" w:w="336"/>
            <w:hideMark/>
          </w:tcPr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1485"/>
            <w:hideMark/>
          </w:tcPr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Gabor Adam Galdi</w:t>
            </w:r>
          </w:p>
        </w:tc>
        <w:tc>
          <w:tcPr>
            <w:tcW w:type="dxa" w:w="2726"/>
            <w:hideMark/>
          </w:tcPr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E-2,</w:t>
            </w:r>
            <w:r w:rsidR="00FA30BD">
              <w:rPr>
                <w:rFonts w:hAnsi="Times New Roman" w:ascii="Times New Roman"/>
                <w:sz w:val="24"/>
                <w:szCs w:val="24"/>
              </w:rPr>
              <w:t xml:space="preserve"> oznaka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 B, apartman u suterenu 71,70 m2 = 458.000,00 kn</w:t>
            </w:r>
          </w:p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zemljište = 15.190,00kn</w:t>
            </w:r>
          </w:p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Ukupno: 473.190,00 kn</w:t>
            </w:r>
          </w:p>
        </w:tc>
        <w:tc>
          <w:tcPr>
            <w:tcW w:type="dxa" w:w="2672"/>
            <w:hideMark/>
          </w:tcPr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izgradnja apartmana = 324.580,25 kn</w:t>
            </w:r>
          </w:p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opremanje apartmana = 27.290,00 kn</w:t>
            </w:r>
          </w:p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Ukupno</w:t>
            </w:r>
            <w:r w:rsidR="00FA30BD">
              <w:rPr>
                <w:rFonts w:hAnsi="Times New Roman" w:ascii="Times New Roman"/>
                <w:sz w:val="24"/>
                <w:szCs w:val="24"/>
              </w:rPr>
              <w:t xml:space="preserve">: 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>351.870,25 kn</w:t>
            </w:r>
          </w:p>
        </w:tc>
        <w:tc>
          <w:tcPr>
            <w:tcW w:type="dxa" w:w="2274"/>
            <w:hideMark/>
          </w:tcPr>
          <w:p w:rsidRDefault="00FA30BD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  <w:r w:rsidR="00354EB1" w:rsidRPr="00354EB1">
              <w:rPr>
                <w:rFonts w:hAnsi="Times New Roman" w:ascii="Times New Roman"/>
                <w:sz w:val="24"/>
                <w:szCs w:val="24"/>
              </w:rPr>
              <w:t xml:space="preserve">473.190,00 </w:t>
            </w:r>
          </w:p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="00FA30BD"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351.870,25 </w:t>
            </w:r>
          </w:p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 xml:space="preserve">= </w:t>
            </w:r>
            <w:r w:rsidR="00FA30BD"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 w:rsidRPr="00FA30BD">
              <w:rPr>
                <w:rFonts w:hAnsi="Times New Roman" w:ascii="Times New Roman"/>
                <w:b/>
                <w:sz w:val="24"/>
                <w:szCs w:val="24"/>
              </w:rPr>
              <w:t>121.319,75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5C2258" w:rsidR="00F1735C" w:rsidRPr="00354EB1">
        <w:trPr>
          <w:trHeight w:val="1440"/>
        </w:trPr>
        <w:tc>
          <w:tcPr>
            <w:tcW w:type="dxa" w:w="336"/>
            <w:hideMark/>
          </w:tcPr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1485"/>
            <w:hideMark/>
          </w:tcPr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 xml:space="preserve"> Zoltan Lading</w:t>
            </w:r>
          </w:p>
        </w:tc>
        <w:tc>
          <w:tcPr>
            <w:tcW w:type="dxa" w:w="2726"/>
            <w:hideMark/>
          </w:tcPr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 xml:space="preserve">E-4, </w:t>
            </w:r>
            <w:r w:rsidR="00FA30BD">
              <w:rPr>
                <w:rFonts w:hAnsi="Times New Roman" w:ascii="Times New Roman"/>
                <w:sz w:val="24"/>
                <w:szCs w:val="24"/>
              </w:rPr>
              <w:t>oznaka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  D, apartman u prizemlju 53,17 m2 = 316.000,00kn</w:t>
            </w:r>
          </w:p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zemljište = 11.259,20 kn  Ukupno: 327.259,20 kn</w:t>
            </w:r>
          </w:p>
        </w:tc>
        <w:tc>
          <w:tcPr>
            <w:tcW w:type="dxa" w:w="2672"/>
            <w:hideMark/>
          </w:tcPr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izgradnja apartmana = 217.504,01 kn</w:t>
            </w:r>
          </w:p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opremanje apartmana = 16.090,00 kn</w:t>
            </w:r>
          </w:p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Ukupno</w:t>
            </w:r>
            <w:r w:rsidR="00FA30BD">
              <w:rPr>
                <w:rFonts w:hAnsi="Times New Roman" w:ascii="Times New Roman"/>
                <w:sz w:val="24"/>
                <w:szCs w:val="24"/>
              </w:rPr>
              <w:t xml:space="preserve">: 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>233.594,01 kn</w:t>
            </w:r>
          </w:p>
        </w:tc>
        <w:tc>
          <w:tcPr>
            <w:tcW w:type="dxa" w:w="2274"/>
            <w:hideMark/>
          </w:tcPr>
          <w:p w:rsidRDefault="00FA30BD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  <w:r w:rsidR="00354EB1" w:rsidRPr="00354EB1">
              <w:rPr>
                <w:rFonts w:hAnsi="Times New Roman" w:ascii="Times New Roman"/>
                <w:sz w:val="24"/>
                <w:szCs w:val="24"/>
              </w:rPr>
              <w:t xml:space="preserve">327.259,20 </w:t>
            </w:r>
          </w:p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="00FA30BD"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233.594,01 </w:t>
            </w:r>
          </w:p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 xml:space="preserve">= </w:t>
            </w:r>
            <w:r w:rsidR="00FA30BD">
              <w:rPr>
                <w:rFonts w:hAnsi="Times New Roman" w:ascii="Times New Roman"/>
                <w:sz w:val="24"/>
                <w:szCs w:val="24"/>
              </w:rPr>
              <w:t xml:space="preserve">      </w:t>
            </w:r>
            <w:r w:rsidRPr="00FA30BD">
              <w:rPr>
                <w:rFonts w:hAnsi="Times New Roman" w:ascii="Times New Roman"/>
                <w:b/>
                <w:sz w:val="24"/>
                <w:szCs w:val="24"/>
              </w:rPr>
              <w:t>93.665,19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5C2258" w:rsidR="00F1735C" w:rsidRPr="00354EB1">
        <w:trPr>
          <w:trHeight w:val="1275"/>
        </w:trPr>
        <w:tc>
          <w:tcPr>
            <w:tcW w:type="dxa" w:w="336"/>
            <w:hideMark/>
          </w:tcPr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1485"/>
            <w:hideMark/>
          </w:tcPr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Gal Laszlo i Galne Szego Agnes</w:t>
            </w:r>
          </w:p>
        </w:tc>
        <w:tc>
          <w:tcPr>
            <w:tcW w:type="dxa" w:w="2726"/>
            <w:hideMark/>
          </w:tcPr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 xml:space="preserve">E-5, </w:t>
            </w:r>
            <w:r w:rsidR="00FA30BD">
              <w:rPr>
                <w:rFonts w:hAnsi="Times New Roman" w:ascii="Times New Roman"/>
                <w:sz w:val="24"/>
                <w:szCs w:val="24"/>
              </w:rPr>
              <w:t>oznaka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 E, apartman na I katu 50,09 m2 = 304.000,00 kn</w:t>
            </w:r>
          </w:p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zemljište = 10.602,00 kn  Ukupno: 314.602,00 kn</w:t>
            </w:r>
          </w:p>
        </w:tc>
        <w:tc>
          <w:tcPr>
            <w:tcW w:type="dxa" w:w="2672"/>
            <w:hideMark/>
          </w:tcPr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izgradnja apartmana = 204.904,66 kn</w:t>
            </w:r>
          </w:p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(102.452,33+102.452,33) opremanje apartmana = 22.000,00 kn</w:t>
            </w:r>
          </w:p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Ukupno</w:t>
            </w:r>
            <w:r w:rsidR="00FA30BD">
              <w:rPr>
                <w:rFonts w:hAnsi="Times New Roman" w:ascii="Times New Roman"/>
                <w:sz w:val="24"/>
                <w:szCs w:val="24"/>
              </w:rPr>
              <w:t>: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 226.904,66 kn</w:t>
            </w:r>
          </w:p>
        </w:tc>
        <w:tc>
          <w:tcPr>
            <w:tcW w:type="dxa" w:w="2274"/>
            <w:hideMark/>
          </w:tcPr>
          <w:p w:rsidRDefault="00FA30BD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</w:t>
            </w:r>
            <w:r w:rsidR="00354EB1" w:rsidRPr="00354EB1">
              <w:rPr>
                <w:rFonts w:hAnsi="Times New Roman" w:ascii="Times New Roman"/>
                <w:sz w:val="24"/>
                <w:szCs w:val="24"/>
              </w:rPr>
              <w:t xml:space="preserve">314.602,00 </w:t>
            </w:r>
          </w:p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="00FA30BD">
              <w:rPr>
                <w:rFonts w:hAnsi="Times New Roman" w:ascii="Times New Roman"/>
                <w:sz w:val="24"/>
                <w:szCs w:val="24"/>
              </w:rPr>
              <w:t xml:space="preserve">      2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26.904,66 </w:t>
            </w:r>
          </w:p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 xml:space="preserve">= </w:t>
            </w:r>
            <w:r w:rsidR="00FA30BD"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  <w:r w:rsidRPr="00FA30BD">
              <w:rPr>
                <w:rFonts w:hAnsi="Times New Roman" w:ascii="Times New Roman"/>
                <w:b/>
                <w:sz w:val="24"/>
                <w:szCs w:val="24"/>
              </w:rPr>
              <w:t>87.697,34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5C2258" w:rsidR="00F1735C" w:rsidRPr="00354EB1">
        <w:trPr>
          <w:trHeight w:val="1305"/>
        </w:trPr>
        <w:tc>
          <w:tcPr>
            <w:tcW w:type="dxa" w:w="336"/>
            <w:hideMark/>
          </w:tcPr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1485"/>
            <w:hideMark/>
          </w:tcPr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Gabor Laszlo Velkei</w:t>
            </w:r>
          </w:p>
        </w:tc>
        <w:tc>
          <w:tcPr>
            <w:tcW w:type="dxa" w:w="2726"/>
            <w:hideMark/>
          </w:tcPr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E-6,</w:t>
            </w:r>
            <w:r w:rsidR="00FA30BD">
              <w:rPr>
                <w:rFonts w:hAnsi="Times New Roman" w:ascii="Times New Roman"/>
                <w:sz w:val="24"/>
                <w:szCs w:val="24"/>
              </w:rPr>
              <w:t xml:space="preserve"> oznaka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 F, apartman na I katu 47,67 m2 = 287.000,00 kn</w:t>
            </w:r>
          </w:p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zemljište = 10.093,60 kn  Ukupno: 297.093,60 kn</w:t>
            </w:r>
          </w:p>
        </w:tc>
        <w:tc>
          <w:tcPr>
            <w:tcW w:type="dxa" w:w="2672"/>
            <w:hideMark/>
          </w:tcPr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izgradnja apartmana = 195.005,09 kn</w:t>
            </w:r>
          </w:p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opremanje apartmana = 16.650,00 kn</w:t>
            </w:r>
          </w:p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Ukupno</w:t>
            </w:r>
            <w:r w:rsidR="00FA30BD">
              <w:rPr>
                <w:rFonts w:hAnsi="Times New Roman" w:ascii="Times New Roman"/>
                <w:sz w:val="24"/>
                <w:szCs w:val="24"/>
              </w:rPr>
              <w:t>: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 211.655,09 kn</w:t>
            </w:r>
          </w:p>
        </w:tc>
        <w:tc>
          <w:tcPr>
            <w:tcW w:type="dxa" w:w="2274"/>
            <w:hideMark/>
          </w:tcPr>
          <w:p w:rsidRDefault="00FA30BD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</w:t>
            </w:r>
            <w:r w:rsidR="00354EB1" w:rsidRPr="00354EB1">
              <w:rPr>
                <w:rFonts w:hAnsi="Times New Roman" w:ascii="Times New Roman"/>
                <w:sz w:val="24"/>
                <w:szCs w:val="24"/>
              </w:rPr>
              <w:t xml:space="preserve">297.093,60 </w:t>
            </w:r>
          </w:p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="00FA30BD"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211.655,09 </w:t>
            </w:r>
          </w:p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 xml:space="preserve">= </w:t>
            </w:r>
            <w:r w:rsidR="00FA30BD">
              <w:rPr>
                <w:rFonts w:hAnsi="Times New Roman" w:ascii="Times New Roman"/>
                <w:sz w:val="24"/>
                <w:szCs w:val="24"/>
              </w:rPr>
              <w:t xml:space="preserve">        </w:t>
            </w:r>
            <w:r w:rsidRPr="00FA30BD">
              <w:rPr>
                <w:rFonts w:hAnsi="Times New Roman" w:ascii="Times New Roman"/>
                <w:b/>
                <w:sz w:val="24"/>
                <w:szCs w:val="24"/>
              </w:rPr>
              <w:t>8</w:t>
            </w:r>
            <w:r w:rsidR="00FA30BD" w:rsidRPr="00FA30BD">
              <w:rPr>
                <w:rFonts w:hAnsi="Times New Roman" w:ascii="Times New Roman"/>
                <w:b/>
                <w:sz w:val="24"/>
                <w:szCs w:val="24"/>
              </w:rPr>
              <w:t>5</w:t>
            </w:r>
            <w:r w:rsidRPr="00FA30BD">
              <w:rPr>
                <w:rFonts w:hAnsi="Times New Roman" w:ascii="Times New Roman"/>
                <w:b/>
                <w:sz w:val="24"/>
                <w:szCs w:val="24"/>
              </w:rPr>
              <w:t>.438,51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5C2258" w:rsidR="00F1735C" w:rsidRPr="00354EB1">
        <w:trPr>
          <w:trHeight w:val="1320"/>
        </w:trPr>
        <w:tc>
          <w:tcPr>
            <w:tcW w:type="dxa" w:w="336"/>
            <w:hideMark/>
          </w:tcPr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485"/>
            <w:hideMark/>
          </w:tcPr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 xml:space="preserve">Gyorqy Narai </w:t>
            </w:r>
          </w:p>
        </w:tc>
        <w:tc>
          <w:tcPr>
            <w:tcW w:type="dxa" w:w="2726"/>
            <w:hideMark/>
          </w:tcPr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 xml:space="preserve">E-7, </w:t>
            </w:r>
            <w:r w:rsidR="00FA30BD">
              <w:rPr>
                <w:rFonts w:hAnsi="Times New Roman" w:ascii="Times New Roman"/>
                <w:sz w:val="24"/>
                <w:szCs w:val="24"/>
              </w:rPr>
              <w:t>oznaka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  G, apartman na I katu 53,08 m2</w:t>
            </w:r>
            <w:r w:rsidR="00FA30BD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>= 328.000,00 kn</w:t>
            </w:r>
          </w:p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zemljište = 11.234,40 kn   Ukupno: 339.234,40 kn</w:t>
            </w:r>
          </w:p>
        </w:tc>
        <w:tc>
          <w:tcPr>
            <w:tcW w:type="dxa" w:w="2672"/>
            <w:hideMark/>
          </w:tcPr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izgradnja apartmana = 217.135,94 kn</w:t>
            </w:r>
          </w:p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opremanje apartmana = 14.130,00 kn</w:t>
            </w:r>
          </w:p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Ukupno</w:t>
            </w:r>
            <w:r w:rsidR="00FA30BD">
              <w:rPr>
                <w:rFonts w:hAnsi="Times New Roman" w:ascii="Times New Roman"/>
                <w:sz w:val="24"/>
                <w:szCs w:val="24"/>
              </w:rPr>
              <w:t>: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 231.265,94 kn</w:t>
            </w:r>
          </w:p>
        </w:tc>
        <w:tc>
          <w:tcPr>
            <w:tcW w:type="dxa" w:w="2274"/>
            <w:hideMark/>
          </w:tcPr>
          <w:p w:rsidRDefault="00FA30BD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</w:t>
            </w:r>
            <w:r w:rsidR="00354EB1" w:rsidRPr="00354EB1">
              <w:rPr>
                <w:rFonts w:hAnsi="Times New Roman" w:ascii="Times New Roman"/>
                <w:sz w:val="24"/>
                <w:szCs w:val="24"/>
              </w:rPr>
              <w:t xml:space="preserve">339.234,40 </w:t>
            </w:r>
          </w:p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="00FA30BD"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>231.265,94</w:t>
            </w:r>
          </w:p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 xml:space="preserve">= </w:t>
            </w:r>
            <w:r w:rsidR="00FA30BD">
              <w:rPr>
                <w:rFonts w:hAnsi="Times New Roman" w:ascii="Times New Roman"/>
                <w:sz w:val="24"/>
                <w:szCs w:val="24"/>
              </w:rPr>
              <w:t xml:space="preserve">      </w:t>
            </w:r>
            <w:r w:rsidRPr="00FA30BD">
              <w:rPr>
                <w:rFonts w:hAnsi="Times New Roman" w:ascii="Times New Roman"/>
                <w:b/>
                <w:sz w:val="24"/>
                <w:szCs w:val="24"/>
              </w:rPr>
              <w:t>107.968,46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5C2258" w:rsidR="00F1735C" w:rsidRPr="00354EB1">
        <w:trPr>
          <w:trHeight w:val="1200"/>
        </w:trPr>
        <w:tc>
          <w:tcPr>
            <w:tcW w:type="dxa" w:w="336"/>
            <w:hideMark/>
          </w:tcPr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type="dxa" w:w="1485"/>
            <w:hideMark/>
          </w:tcPr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Pavelcze Louis</w:t>
            </w:r>
          </w:p>
        </w:tc>
        <w:tc>
          <w:tcPr>
            <w:tcW w:type="dxa" w:w="2726"/>
            <w:hideMark/>
          </w:tcPr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 xml:space="preserve">E-3, </w:t>
            </w:r>
            <w:r w:rsidR="00FA30BD">
              <w:rPr>
                <w:rFonts w:hAnsi="Times New Roman" w:ascii="Times New Roman"/>
                <w:sz w:val="24"/>
                <w:szCs w:val="24"/>
              </w:rPr>
              <w:t>oznaka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 C, apartman u prizemlju 85,10 m2 = 553.000,00 kn</w:t>
            </w:r>
          </w:p>
          <w:p w:rsidRDefault="00354EB1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zemljište = 18.017,20 k</w:t>
            </w:r>
            <w:r w:rsidR="00FA30BD">
              <w:rPr>
                <w:rFonts w:hAnsi="Times New Roman" w:ascii="Times New Roman"/>
                <w:sz w:val="24"/>
                <w:szCs w:val="24"/>
              </w:rPr>
              <w:t>n</w:t>
            </w:r>
          </w:p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Ukupno: 571.017,20 kn</w:t>
            </w:r>
          </w:p>
        </w:tc>
        <w:tc>
          <w:tcPr>
            <w:tcW w:type="dxa" w:w="2672"/>
            <w:hideMark/>
          </w:tcPr>
          <w:p w:rsidRDefault="00FA30BD" w:rsidP="00354EB1" w:rsidR="00FA30B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</w:t>
            </w:r>
            <w:r w:rsidR="00354EB1" w:rsidRPr="00354EB1">
              <w:rPr>
                <w:rFonts w:hAnsi="Times New Roman" w:ascii="Times New Roman"/>
                <w:sz w:val="24"/>
                <w:szCs w:val="24"/>
              </w:rPr>
              <w:t>zgradnja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354EB1" w:rsidRPr="00354EB1">
              <w:rPr>
                <w:rFonts w:hAnsi="Times New Roman" w:ascii="Times New Roman"/>
                <w:sz w:val="24"/>
                <w:szCs w:val="24"/>
              </w:rPr>
              <w:t>apartmana</w:t>
            </w:r>
          </w:p>
          <w:p w:rsidRDefault="00354EB1" w:rsidP="00354EB1" w:rsidR="0023563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23563D">
              <w:rPr>
                <w:rFonts w:hAnsi="Times New Roman" w:ascii="Times New Roman"/>
                <w:sz w:val="24"/>
                <w:szCs w:val="24"/>
              </w:rPr>
              <w:t>142.000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>,00 E</w:t>
            </w:r>
            <w:r w:rsidR="0023563D">
              <w:rPr>
                <w:rFonts w:hAnsi="Times New Roman" w:ascii="Times New Roman"/>
                <w:sz w:val="24"/>
                <w:szCs w:val="24"/>
              </w:rPr>
              <w:t>ur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 ili</w:t>
            </w:r>
          </w:p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 xml:space="preserve"> 1.0</w:t>
            </w:r>
            <w:r w:rsidR="0023563D">
              <w:rPr>
                <w:rFonts w:hAnsi="Times New Roman" w:ascii="Times New Roman"/>
                <w:sz w:val="24"/>
                <w:szCs w:val="24"/>
              </w:rPr>
              <w:t>64.776,80</w:t>
            </w:r>
            <w:r w:rsidRPr="00354EB1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2274"/>
            <w:hideMark/>
          </w:tcPr>
          <w:p w:rsidRDefault="00354EB1" w:rsidP="00354EB1" w:rsidR="00354EB1" w:rsidRPr="00354EB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54EB1">
              <w:rPr>
                <w:rFonts w:hAnsi="Times New Roman" w:ascii="Times New Roman"/>
                <w:sz w:val="24"/>
                <w:szCs w:val="24"/>
              </w:rPr>
              <w:t>nema razlike doplate</w:t>
            </w:r>
          </w:p>
        </w:tc>
      </w:tr>
    </w:tbl>
    <w:p w:rsidRDefault="008F76AE" w:rsidP="008F76AE" w:rsidR="008F76AE" w:rsidRPr="009E4B6A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9E4B6A">
        <w:rPr>
          <w:rFonts w:hAnsi="Times New Roman" w:ascii="Times New Roman"/>
          <w:b/>
          <w:sz w:val="24"/>
          <w:szCs w:val="24"/>
        </w:rPr>
        <w:t xml:space="preserve">Tablica broj 2 – Participacija članova u podmirenju tražbine RH, Ministarstvo financija </w:t>
      </w:r>
    </w:p>
    <w:p w:rsidRDefault="008F76AE" w:rsidP="008F76AE" w:rsidR="008F76AE" w:rsidRPr="009E4B6A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9E4B6A">
        <w:rPr>
          <w:rFonts w:hAnsi="Times New Roman" w:ascii="Times New Roman"/>
          <w:b/>
          <w:sz w:val="24"/>
          <w:szCs w:val="24"/>
        </w:rPr>
        <w:t xml:space="preserve">                          </w:t>
      </w:r>
      <w:r w:rsidR="009E4B6A">
        <w:rPr>
          <w:rFonts w:hAnsi="Times New Roman" w:ascii="Times New Roman"/>
          <w:b/>
          <w:sz w:val="24"/>
          <w:szCs w:val="24"/>
        </w:rPr>
        <w:t xml:space="preserve">  </w:t>
      </w:r>
      <w:r w:rsidRPr="009E4B6A">
        <w:rPr>
          <w:rFonts w:hAnsi="Times New Roman" w:ascii="Times New Roman"/>
          <w:b/>
          <w:sz w:val="24"/>
          <w:szCs w:val="24"/>
        </w:rPr>
        <w:t>proporcionalno ulaganu člana u izgradnju apartmanskog objekta</w:t>
      </w:r>
    </w:p>
    <w:p w:rsidRDefault="00F64FDB" w:rsidP="004A5BB8" w:rsidR="00F64FDB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670"/>
        <w:tblInd w:type="dxa" w:w="132"/>
        <w:tblLook w:val="04A0" w:noVBand="1" w:noHBand="0" w:lastColumn="0" w:firstColumn="1" w:lastRow="0" w:firstRow="1"/>
      </w:tblPr>
      <w:tblGrid>
        <w:gridCol w:w="992"/>
        <w:gridCol w:w="2441"/>
        <w:gridCol w:w="2126"/>
        <w:gridCol w:w="1843"/>
        <w:gridCol w:w="2268"/>
      </w:tblGrid>
      <w:tr w:rsidTr="00BA50B0" w:rsidR="00B015C2" w:rsidRPr="00B714BD">
        <w:trPr>
          <w:trHeight w:val="960"/>
        </w:trPr>
        <w:tc>
          <w:tcPr>
            <w:tcW w:type="dxa" w:w="99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themeFillTint="33" w:themeFill="text2" w:fill="D5DCE4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</w:pPr>
            <w:bookmarkStart w:name="_Hlk3375161" w:id="7"/>
            <w:r w:rsidRPr="00B714BD"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type="dxa" w:w="244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themeFillTint="33" w:themeFill="text2" w:fill="D5DCE4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  <w:t>Član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themeFillTint="33" w:themeFill="text2" w:fill="D5DCE4" w:color="auto" w:val="clear"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  <w:t>Udio ulaganja (kn)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themeFillTint="33" w:themeFill="text2" w:fill="D5DCE4" w:color="auto" w:val="clear"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  <w:t>Udio podmirenja obveze proporcionalno ulaganju (%)</w:t>
            </w:r>
          </w:p>
        </w:tc>
        <w:tc>
          <w:tcPr>
            <w:tcW w:type="dxa" w:w="22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Tint="33" w:themeFill="text2" w:fill="D5DCE4" w:color="auto" w:val="clear"/>
            <w:vAlign w:val="center"/>
            <w:hideMark/>
          </w:tcPr>
          <w:p w:rsidRDefault="00B015C2" w:rsidP="00FA30BD" w:rsidR="00B015C2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  <w:t>Iznos obveze (kn)</w:t>
            </w:r>
          </w:p>
          <w:p w:rsidRDefault="008F51C7" w:rsidP="00FA30BD" w:rsidR="008F51C7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  <w:t xml:space="preserve">za podmirenje tražbine </w:t>
            </w:r>
          </w:p>
          <w:p w:rsidRDefault="008F51C7" w:rsidP="00FA30BD" w:rsidR="008F51C7" w:rsidRPr="00B714B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  <w:t>RH, Ministarstvo financija</w:t>
            </w:r>
          </w:p>
        </w:tc>
      </w:tr>
      <w:tr w:rsidTr="00B015C2" w:rsidR="00B015C2" w:rsidRPr="00B714BD">
        <w:trPr>
          <w:trHeight w:val="567"/>
        </w:trPr>
        <w:tc>
          <w:tcPr>
            <w:tcW w:type="dxa" w:w="99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Gabor </w:t>
            </w:r>
            <w:r w:rsidR="008F51C7">
              <w:rPr>
                <w:rFonts w:cs="Calibri" w:eastAsia="Times New Roman"/>
                <w:sz w:val="24"/>
                <w:szCs w:val="24"/>
                <w:lang w:eastAsia="hr-HR"/>
              </w:rPr>
              <w:t xml:space="preserve">Jozsef </w:t>
            </w: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Deri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right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        381.091,02 kn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23,29%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       138.4</w:t>
            </w:r>
            <w:r w:rsidR="00080770">
              <w:rPr>
                <w:rFonts w:cs="Calibri" w:eastAsia="Times New Roman"/>
                <w:sz w:val="24"/>
                <w:szCs w:val="24"/>
                <w:lang w:eastAsia="hr-HR"/>
              </w:rPr>
              <w:t>85,88</w:t>
            </w: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 kn </w:t>
            </w:r>
          </w:p>
        </w:tc>
      </w:tr>
      <w:tr w:rsidTr="00B015C2" w:rsidR="00B015C2" w:rsidRPr="00B714BD">
        <w:trPr>
          <w:trHeight w:val="567"/>
        </w:trPr>
        <w:tc>
          <w:tcPr>
            <w:tcW w:type="dxa" w:w="99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2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Gabor </w:t>
            </w:r>
            <w:r w:rsidR="008F51C7">
              <w:rPr>
                <w:rFonts w:cs="Calibri" w:eastAsia="Times New Roman"/>
                <w:sz w:val="24"/>
                <w:szCs w:val="24"/>
                <w:lang w:eastAsia="hr-HR"/>
              </w:rPr>
              <w:t xml:space="preserve">Adam </w:t>
            </w: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Galdi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right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        351.870,25 kn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21,50%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       127.8</w:t>
            </w:r>
            <w:r w:rsidR="00080770">
              <w:rPr>
                <w:rFonts w:cs="Calibri" w:eastAsia="Times New Roman"/>
                <w:sz w:val="24"/>
                <w:szCs w:val="24"/>
                <w:lang w:eastAsia="hr-HR"/>
              </w:rPr>
              <w:t>42,27</w:t>
            </w: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 kn </w:t>
            </w:r>
          </w:p>
        </w:tc>
      </w:tr>
      <w:tr w:rsidTr="00B015C2" w:rsidR="00B015C2" w:rsidRPr="00B714BD">
        <w:trPr>
          <w:trHeight w:val="567"/>
        </w:trPr>
        <w:tc>
          <w:tcPr>
            <w:tcW w:type="dxa" w:w="99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2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51C7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>
              <w:rPr>
                <w:rFonts w:cs="Calibri" w:eastAsia="Times New Roman"/>
                <w:sz w:val="24"/>
                <w:szCs w:val="24"/>
                <w:lang w:eastAsia="hr-HR"/>
              </w:rPr>
              <w:t xml:space="preserve">Zoltan </w:t>
            </w:r>
            <w:r w:rsidR="00B015C2"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Lading 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right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        233.595,01 kn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14,28%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         84.</w:t>
            </w:r>
            <w:r w:rsidR="00080770">
              <w:rPr>
                <w:rFonts w:cs="Calibri" w:eastAsia="Times New Roman"/>
                <w:sz w:val="24"/>
                <w:szCs w:val="24"/>
                <w:lang w:eastAsia="hr-HR"/>
              </w:rPr>
              <w:t xml:space="preserve">911,05 </w:t>
            </w: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kn </w:t>
            </w:r>
          </w:p>
        </w:tc>
      </w:tr>
      <w:tr w:rsidTr="00B015C2" w:rsidR="00B015C2" w:rsidRPr="00B714BD">
        <w:trPr>
          <w:trHeight w:val="567"/>
        </w:trPr>
        <w:tc>
          <w:tcPr>
            <w:tcW w:type="dxa" w:w="99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2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Gal</w:t>
            </w:r>
            <w:r w:rsidR="008F51C7">
              <w:rPr>
                <w:rFonts w:cs="Calibri" w:eastAsia="Times New Roman"/>
                <w:sz w:val="24"/>
                <w:szCs w:val="24"/>
                <w:lang w:eastAsia="hr-HR"/>
              </w:rPr>
              <w:t xml:space="preserve"> L</w:t>
            </w: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aszlo </w:t>
            </w:r>
            <w:r w:rsidR="008F51C7">
              <w:rPr>
                <w:rFonts w:cs="Calibri" w:eastAsia="Times New Roman"/>
                <w:sz w:val="24"/>
                <w:szCs w:val="24"/>
                <w:lang w:eastAsia="hr-HR"/>
              </w:rPr>
              <w:t xml:space="preserve">i </w:t>
            </w: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Galne </w:t>
            </w:r>
            <w:r w:rsidR="008F51C7">
              <w:rPr>
                <w:rFonts w:cs="Calibri" w:eastAsia="Times New Roman"/>
                <w:sz w:val="24"/>
                <w:szCs w:val="24"/>
                <w:lang w:eastAsia="hr-HR"/>
              </w:rPr>
              <w:t xml:space="preserve">Szego </w:t>
            </w: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Agnes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right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        226.904,66 kn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13,87%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         82.</w:t>
            </w:r>
            <w:r w:rsidR="00080770">
              <w:rPr>
                <w:rFonts w:cs="Calibri" w:eastAsia="Times New Roman"/>
                <w:sz w:val="24"/>
                <w:szCs w:val="24"/>
                <w:lang w:eastAsia="hr-HR"/>
              </w:rPr>
              <w:t>473,13</w:t>
            </w: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 kn </w:t>
            </w:r>
          </w:p>
        </w:tc>
      </w:tr>
      <w:tr w:rsidTr="00B015C2" w:rsidR="00B015C2" w:rsidRPr="00B714BD">
        <w:trPr>
          <w:trHeight w:val="567"/>
        </w:trPr>
        <w:tc>
          <w:tcPr>
            <w:tcW w:type="dxa" w:w="99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2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Gabor </w:t>
            </w:r>
            <w:r w:rsidR="008F51C7">
              <w:rPr>
                <w:rFonts w:cs="Calibri" w:eastAsia="Times New Roman"/>
                <w:sz w:val="24"/>
                <w:szCs w:val="24"/>
                <w:lang w:eastAsia="hr-HR"/>
              </w:rPr>
              <w:t xml:space="preserve">Laszlo </w:t>
            </w: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Velkei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right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        211.655,09 kn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12,93%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         76.</w:t>
            </w:r>
            <w:r w:rsidR="00080770">
              <w:rPr>
                <w:rFonts w:cs="Calibri" w:eastAsia="Times New Roman"/>
                <w:sz w:val="24"/>
                <w:szCs w:val="24"/>
                <w:lang w:eastAsia="hr-HR"/>
              </w:rPr>
              <w:t xml:space="preserve">883,74 </w:t>
            </w: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kn </w:t>
            </w:r>
          </w:p>
        </w:tc>
      </w:tr>
      <w:tr w:rsidTr="00B015C2" w:rsidR="00B015C2" w:rsidRPr="00B714BD">
        <w:trPr>
          <w:trHeight w:val="567"/>
        </w:trPr>
        <w:tc>
          <w:tcPr>
            <w:tcW w:type="dxa" w:w="992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24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Gyorqy</w:t>
            </w:r>
            <w:r w:rsidR="008F51C7">
              <w:rPr>
                <w:rFonts w:cs="Calibri" w:eastAsia="Times New Roman"/>
                <w:sz w:val="24"/>
                <w:szCs w:val="24"/>
                <w:lang w:eastAsia="hr-HR"/>
              </w:rPr>
              <w:t xml:space="preserve"> Narai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right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        231.265,94 kn 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14,13%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         84.0</w:t>
            </w:r>
            <w:r w:rsidR="00080770">
              <w:rPr>
                <w:rFonts w:cs="Calibri" w:eastAsia="Times New Roman"/>
                <w:sz w:val="24"/>
                <w:szCs w:val="24"/>
                <w:lang w:eastAsia="hr-HR"/>
              </w:rPr>
              <w:t>19,13</w:t>
            </w: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 kn </w:t>
            </w:r>
          </w:p>
        </w:tc>
      </w:tr>
      <w:tr w:rsidTr="00B015C2" w:rsidR="00B015C2" w:rsidRPr="00B714BD">
        <w:trPr>
          <w:trHeight w:val="567"/>
        </w:trPr>
        <w:tc>
          <w:tcPr>
            <w:tcW w:type="dxa" w:w="3433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  <w:t>Sveukupno članovi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right"/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  <w:t xml:space="preserve">     1.636.381,97 kn 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  <w:t>100,00%</w:t>
            </w:r>
          </w:p>
        </w:tc>
        <w:tc>
          <w:tcPr>
            <w:tcW w:type="dxa" w:w="22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015C2" w:rsidP="00FA30BD" w:rsidR="00B015C2" w:rsidRPr="00B714B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  <w:t xml:space="preserve">      594.615,20 kn </w:t>
            </w:r>
          </w:p>
        </w:tc>
      </w:tr>
    </w:tbl>
    <w:p w:rsidRDefault="00F64FDB" w:rsidP="004A5BB8" w:rsidR="00F64FDB">
      <w:pPr>
        <w:jc w:val="both"/>
        <w:rPr>
          <w:rFonts w:hAnsi="Times New Roman" w:ascii="Times New Roman"/>
          <w:sz w:val="24"/>
          <w:szCs w:val="24"/>
        </w:rPr>
      </w:pPr>
    </w:p>
    <w:bookmarkEnd w:id="6"/>
    <w:bookmarkEnd w:id="7"/>
    <w:p w:rsidRDefault="00354EB1" w:rsidP="004A5BB8" w:rsidR="00354EB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Svaki član participira u podmirenju tražbine RH, Ministarstvo financija u iznosu navedenom u posljednjem stupcu Tablice broj 2, a istodobno taj iznos predstava iznos pozajmice člana stečajnom dužniku sa čijeg računa će se obaviti isplata tražbine na račun ovog vjerovnika. </w:t>
      </w:r>
    </w:p>
    <w:p w:rsidRDefault="000D3EDD" w:rsidP="000D3EDD" w:rsidR="000D3EDD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0D3EDD" w:rsidP="000D3EDD" w:rsidR="00D24A3C" w:rsidRPr="000D3EDD">
      <w:pPr>
        <w:pStyle w:val="Odlomakpopisa"/>
        <w:numPr>
          <w:ilvl w:val="1"/>
          <w:numId w:val="10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D24A3C" w:rsidRPr="000D3EDD">
        <w:rPr>
          <w:rFonts w:hAnsi="Times New Roman" w:ascii="Times New Roman"/>
        </w:rPr>
        <w:t>Podmirenje obveza stečajne mase</w:t>
      </w:r>
    </w:p>
    <w:p w:rsidRDefault="007E3C48" w:rsidP="00D24A3C" w:rsidR="007E3C48">
      <w:pPr>
        <w:jc w:val="both"/>
        <w:rPr>
          <w:rFonts w:hAnsi="Times New Roman" w:ascii="Times New Roman"/>
          <w:sz w:val="24"/>
          <w:szCs w:val="24"/>
        </w:rPr>
      </w:pPr>
    </w:p>
    <w:p w:rsidRDefault="007E3C48" w:rsidP="00D24A3C" w:rsidR="00D24A3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Nakon prioritetnog podmirenja tražbine vjerovnika RH, Ministarstva financija slijedi podmirenje svih dospjelih, a nepodmirenih obveza stečajne mase prema prikazu iz točke 9. Obveze stečajne mase koja je sastavni dio pripremne osnove. </w:t>
      </w:r>
    </w:p>
    <w:p w:rsidRDefault="007E3C48" w:rsidP="00D24A3C" w:rsidR="005816C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Ove obveze biti će podmirene od strane članova društva stečajnog dužnika, koji i posebnom izjavom prihvaćaju ovu obvezu kao sastavni dio stečajnog plana </w:t>
      </w:r>
      <w:r w:rsidR="00D37380">
        <w:rPr>
          <w:rFonts w:hAnsi="Times New Roman" w:ascii="Times New Roman"/>
          <w:sz w:val="24"/>
          <w:szCs w:val="24"/>
        </w:rPr>
        <w:t xml:space="preserve">te se u skladu sa čl.333.st.3. Stečajnog zakona obvezuju </w:t>
      </w:r>
      <w:r w:rsidR="00CE6394">
        <w:rPr>
          <w:rFonts w:hAnsi="Times New Roman" w:ascii="Times New Roman"/>
          <w:sz w:val="24"/>
          <w:szCs w:val="24"/>
        </w:rPr>
        <w:t xml:space="preserve">sve </w:t>
      </w:r>
      <w:r w:rsidR="00D37380">
        <w:rPr>
          <w:rFonts w:hAnsi="Times New Roman" w:ascii="Times New Roman"/>
          <w:sz w:val="24"/>
          <w:szCs w:val="24"/>
        </w:rPr>
        <w:t xml:space="preserve">dospjele troškove stečajnog postupka do 31.12.2018.g. podmiriti do donošenja odluke vjerovnika o prihvatu stečajnog plana, a </w:t>
      </w:r>
      <w:r w:rsidR="00CE6394">
        <w:rPr>
          <w:rFonts w:hAnsi="Times New Roman" w:ascii="Times New Roman"/>
          <w:sz w:val="24"/>
          <w:szCs w:val="24"/>
        </w:rPr>
        <w:t>predvidive troškove stečajnog postupka koji će nastati i dospjeti u 2019. godini te dio ostalih obveza stečajne mase koji nisu režijski troškovi (trošak procjene vrijednosti imovine</w:t>
      </w:r>
      <w:r w:rsidR="004E3200">
        <w:rPr>
          <w:rFonts w:hAnsi="Times New Roman" w:ascii="Times New Roman"/>
          <w:sz w:val="24"/>
          <w:szCs w:val="24"/>
        </w:rPr>
        <w:t>, knjig.usluga</w:t>
      </w:r>
      <w:r w:rsidR="00CE6394">
        <w:rPr>
          <w:rFonts w:hAnsi="Times New Roman" w:ascii="Times New Roman"/>
          <w:sz w:val="24"/>
          <w:szCs w:val="24"/>
        </w:rPr>
        <w:t xml:space="preserve"> i bankarske usluge) </w:t>
      </w:r>
      <w:r w:rsidR="002D32B9">
        <w:rPr>
          <w:rFonts w:hAnsi="Times New Roman" w:ascii="Times New Roman"/>
          <w:sz w:val="24"/>
          <w:szCs w:val="24"/>
        </w:rPr>
        <w:t>u roku od 30 dana od donošenja rješenja o potvrdi stečajnog plana</w:t>
      </w:r>
      <w:r w:rsidR="00F1735C">
        <w:rPr>
          <w:rFonts w:hAnsi="Times New Roman" w:ascii="Times New Roman"/>
          <w:sz w:val="24"/>
          <w:szCs w:val="24"/>
        </w:rPr>
        <w:t xml:space="preserve">, a na način kako je </w:t>
      </w:r>
      <w:r w:rsidR="00F1735C">
        <w:rPr>
          <w:rFonts w:hAnsi="Times New Roman" w:ascii="Times New Roman"/>
          <w:sz w:val="24"/>
          <w:szCs w:val="24"/>
        </w:rPr>
        <w:lastRenderedPageBreak/>
        <w:t xml:space="preserve">to predviđeno </w:t>
      </w:r>
      <w:r w:rsidR="005816C3">
        <w:rPr>
          <w:rFonts w:hAnsi="Times New Roman" w:ascii="Times New Roman"/>
          <w:sz w:val="24"/>
          <w:szCs w:val="24"/>
        </w:rPr>
        <w:t>na strani 2</w:t>
      </w:r>
      <w:r w:rsidR="004E3200">
        <w:rPr>
          <w:rFonts w:hAnsi="Times New Roman" w:ascii="Times New Roman"/>
          <w:sz w:val="24"/>
          <w:szCs w:val="24"/>
        </w:rPr>
        <w:t>4</w:t>
      </w:r>
      <w:r w:rsidR="005816C3">
        <w:rPr>
          <w:rFonts w:hAnsi="Times New Roman" w:ascii="Times New Roman"/>
          <w:sz w:val="24"/>
          <w:szCs w:val="24"/>
        </w:rPr>
        <w:t>. ovog stečajnog plana.</w:t>
      </w:r>
      <w:r w:rsidR="002D32B9">
        <w:rPr>
          <w:rFonts w:hAnsi="Times New Roman" w:ascii="Times New Roman"/>
          <w:sz w:val="24"/>
          <w:szCs w:val="24"/>
        </w:rPr>
        <w:t xml:space="preserve"> </w:t>
      </w:r>
      <w:r w:rsidR="009E4B6A">
        <w:rPr>
          <w:rFonts w:hAnsi="Times New Roman" w:ascii="Times New Roman"/>
          <w:sz w:val="24"/>
          <w:szCs w:val="24"/>
        </w:rPr>
        <w:t>I vjerovnik Pavelcze Louis koji nije član participira u podmirenju obveza stečajne mase kako je to prikazano u Tablici broj 4 (strana 2</w:t>
      </w:r>
      <w:r w:rsidR="004E3200">
        <w:rPr>
          <w:rFonts w:hAnsi="Times New Roman" w:ascii="Times New Roman"/>
          <w:sz w:val="24"/>
          <w:szCs w:val="24"/>
        </w:rPr>
        <w:t>4</w:t>
      </w:r>
      <w:r w:rsidR="009E4B6A">
        <w:rPr>
          <w:rFonts w:hAnsi="Times New Roman" w:ascii="Times New Roman"/>
          <w:sz w:val="24"/>
          <w:szCs w:val="24"/>
        </w:rPr>
        <w:t>).</w:t>
      </w:r>
    </w:p>
    <w:p w:rsidRDefault="00CE6394" w:rsidP="00D24A3C" w:rsidR="00CE639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Preostali dio ostalih obveza stečajne mase koji se odnosi na režijske troškove koji dospijevaju u 2019. godini članovi se obvezuju podmiriti </w:t>
      </w:r>
      <w:r w:rsidR="002D32B9">
        <w:rPr>
          <w:rFonts w:hAnsi="Times New Roman" w:ascii="Times New Roman"/>
          <w:sz w:val="24"/>
          <w:szCs w:val="24"/>
        </w:rPr>
        <w:t xml:space="preserve">osobno </w:t>
      </w:r>
      <w:r>
        <w:rPr>
          <w:rFonts w:hAnsi="Times New Roman" w:ascii="Times New Roman"/>
          <w:sz w:val="24"/>
          <w:szCs w:val="24"/>
        </w:rPr>
        <w:t xml:space="preserve">najkasnije do dana zaključenja ugovora o kupoprodaji nekretnine – pojedinog apartmana članu, i to u </w:t>
      </w:r>
      <w:r w:rsidR="002D32B9">
        <w:rPr>
          <w:rFonts w:hAnsi="Times New Roman" w:ascii="Times New Roman"/>
          <w:sz w:val="24"/>
          <w:szCs w:val="24"/>
        </w:rPr>
        <w:t xml:space="preserve">onom iznosu režijskog troška koji </w:t>
      </w:r>
      <w:r>
        <w:rPr>
          <w:rFonts w:hAnsi="Times New Roman" w:ascii="Times New Roman"/>
          <w:sz w:val="24"/>
          <w:szCs w:val="24"/>
        </w:rPr>
        <w:t xml:space="preserve"> tereti p</w:t>
      </w:r>
      <w:r w:rsidR="002D32B9">
        <w:rPr>
          <w:rFonts w:hAnsi="Times New Roman" w:ascii="Times New Roman"/>
          <w:sz w:val="24"/>
          <w:szCs w:val="24"/>
        </w:rPr>
        <w:t>ojedini</w:t>
      </w:r>
      <w:r>
        <w:rPr>
          <w:rFonts w:hAnsi="Times New Roman" w:ascii="Times New Roman"/>
          <w:sz w:val="24"/>
          <w:szCs w:val="24"/>
        </w:rPr>
        <w:t xml:space="preserve"> apartman.</w:t>
      </w:r>
    </w:p>
    <w:p w:rsidRDefault="002D32B9" w:rsidP="00D24A3C" w:rsidR="002D32B9">
      <w:pPr>
        <w:jc w:val="both"/>
        <w:rPr>
          <w:rFonts w:hAnsi="Times New Roman" w:ascii="Times New Roman"/>
        </w:rPr>
      </w:pPr>
    </w:p>
    <w:p w:rsidRDefault="000D3EDD" w:rsidP="000D3EDD" w:rsidR="0063419B" w:rsidRPr="000D3EDD">
      <w:pPr>
        <w:pStyle w:val="Odlomakpopisa"/>
        <w:numPr>
          <w:ilvl w:val="1"/>
          <w:numId w:val="10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63419B" w:rsidRPr="000D3EDD">
        <w:rPr>
          <w:rFonts w:hAnsi="Times New Roman" w:ascii="Times New Roman"/>
        </w:rPr>
        <w:t>Ostvarenje izlučnog prava</w:t>
      </w:r>
    </w:p>
    <w:p w:rsidRDefault="0063419B" w:rsidP="0063419B" w:rsidR="0063419B" w:rsidRPr="0063419B">
      <w:pPr>
        <w:pStyle w:val="Odlomakpopisa"/>
        <w:rPr>
          <w:rFonts w:hAnsi="Times New Roman" w:ascii="Times New Roman"/>
        </w:rPr>
      </w:pPr>
    </w:p>
    <w:p w:rsidRDefault="00D24A3C" w:rsidP="00D24A3C" w:rsidR="00D24A3C" w:rsidRPr="000D3EDD">
      <w:pPr>
        <w:jc w:val="both"/>
        <w:rPr>
          <w:rFonts w:hAnsi="Times New Roman" w:ascii="Times New Roman"/>
          <w:sz w:val="24"/>
          <w:szCs w:val="24"/>
        </w:rPr>
      </w:pPr>
      <w:r w:rsidRPr="000D3EDD">
        <w:rPr>
          <w:rFonts w:hAnsi="Times New Roman" w:ascii="Times New Roman"/>
          <w:sz w:val="24"/>
          <w:szCs w:val="24"/>
        </w:rPr>
        <w:t xml:space="preserve">Nakon podmirenja obveza stečajne mase </w:t>
      </w:r>
      <w:r w:rsidR="009E4B6A">
        <w:rPr>
          <w:rFonts w:hAnsi="Times New Roman" w:ascii="Times New Roman"/>
          <w:sz w:val="24"/>
          <w:szCs w:val="24"/>
        </w:rPr>
        <w:t>(</w:t>
      </w:r>
      <w:r w:rsidRPr="000D3EDD">
        <w:rPr>
          <w:rFonts w:hAnsi="Times New Roman" w:ascii="Times New Roman"/>
          <w:sz w:val="24"/>
          <w:szCs w:val="24"/>
        </w:rPr>
        <w:t>režijskih troškova koj</w:t>
      </w:r>
      <w:r w:rsidR="009E4B6A">
        <w:rPr>
          <w:rFonts w:hAnsi="Times New Roman" w:ascii="Times New Roman"/>
          <w:sz w:val="24"/>
          <w:szCs w:val="24"/>
        </w:rPr>
        <w:t>i</w:t>
      </w:r>
      <w:r w:rsidRPr="000D3EDD">
        <w:rPr>
          <w:rFonts w:hAnsi="Times New Roman" w:ascii="Times New Roman"/>
          <w:sz w:val="24"/>
          <w:szCs w:val="24"/>
        </w:rPr>
        <w:t xml:space="preserve"> terete apartman </w:t>
      </w:r>
      <w:r w:rsidR="0063419B" w:rsidRPr="000D3EDD">
        <w:rPr>
          <w:rFonts w:hAnsi="Times New Roman" w:ascii="Times New Roman"/>
          <w:sz w:val="24"/>
          <w:szCs w:val="24"/>
        </w:rPr>
        <w:t>etaža 3, u Etažnom elaboratu iz 2010.g. oznake ''C''</w:t>
      </w:r>
      <w:r w:rsidR="009E4B6A">
        <w:rPr>
          <w:rFonts w:hAnsi="Times New Roman" w:ascii="Times New Roman"/>
          <w:sz w:val="24"/>
          <w:szCs w:val="24"/>
        </w:rPr>
        <w:t xml:space="preserve"> i pripadajućeg dijela obveza stečajne mase prema Tablici broj 4)</w:t>
      </w:r>
      <w:r w:rsidR="0063419B" w:rsidRPr="000D3EDD">
        <w:rPr>
          <w:rFonts w:hAnsi="Times New Roman" w:ascii="Times New Roman"/>
          <w:sz w:val="24"/>
          <w:szCs w:val="24"/>
        </w:rPr>
        <w:t xml:space="preserve"> od strane Pavelzce Louisa osobno ili treće osobe po njegovu nalogu </w:t>
      </w:r>
      <w:r w:rsidR="00D63852">
        <w:rPr>
          <w:rFonts w:hAnsi="Times New Roman" w:ascii="Times New Roman"/>
          <w:sz w:val="24"/>
          <w:szCs w:val="24"/>
        </w:rPr>
        <w:t>(ugovor</w:t>
      </w:r>
      <w:r w:rsidR="009F0F24">
        <w:rPr>
          <w:rFonts w:hAnsi="Times New Roman" w:ascii="Times New Roman"/>
          <w:sz w:val="24"/>
          <w:szCs w:val="24"/>
        </w:rPr>
        <w:t xml:space="preserve">u o ustupu potraživanja) </w:t>
      </w:r>
      <w:r w:rsidR="0063419B" w:rsidRPr="000D3EDD">
        <w:rPr>
          <w:rFonts w:hAnsi="Times New Roman" w:ascii="Times New Roman"/>
          <w:sz w:val="24"/>
          <w:szCs w:val="24"/>
        </w:rPr>
        <w:t>slijedi provedba izlučnog prava ovog vjerovnika na način da se istom omogući prijenos prava vlasništva nad ovim apartmanom kao posebnim dijelom zajedno sa postojećom opremom i pripadajućim idealnim suvlasničkim udjelom na zajedničkim dijelovima stambene zgrade i dvorišta (sa izgrađenim parkiralištima i bazenom) i to zaključenjem kupoprodajnog ugovora između stečajnog dužnika kao prodavatelja i ovog vjerovnika ili osobe po njegovu nalogu (u slučaju zaključenog ugovora o ustupanju potraživanja prema stečajnom dužniku) uz izdavanje tabularne izjave stečajnog upravitelja podobne za uknjižbu prava vlasništva nad predmetnim nekretninama u z.k.</w:t>
      </w:r>
    </w:p>
    <w:p w:rsidRDefault="0063419B" w:rsidP="00D24A3C" w:rsidR="0063419B" w:rsidRPr="00D24A3C">
      <w:pPr>
        <w:jc w:val="both"/>
        <w:rPr>
          <w:rFonts w:hAnsi="Times New Roman" w:ascii="Times New Roman"/>
        </w:rPr>
      </w:pPr>
    </w:p>
    <w:p w:rsidRDefault="000D3EDD" w:rsidP="000D3EDD" w:rsidR="00F64FDB" w:rsidRPr="000D3EDD">
      <w:pPr>
        <w:pStyle w:val="Odlomakpopisa"/>
        <w:numPr>
          <w:ilvl w:val="1"/>
          <w:numId w:val="10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63419B" w:rsidRPr="000D3EDD">
        <w:rPr>
          <w:rFonts w:hAnsi="Times New Roman" w:ascii="Times New Roman"/>
        </w:rPr>
        <w:t>Raspodjela preostale imovine</w:t>
      </w:r>
    </w:p>
    <w:p w:rsidRDefault="0063419B" w:rsidP="0063419B" w:rsidR="0063419B">
      <w:pPr>
        <w:jc w:val="both"/>
        <w:rPr>
          <w:rFonts w:hAnsi="Times New Roman" w:ascii="Times New Roman"/>
        </w:rPr>
      </w:pPr>
    </w:p>
    <w:p w:rsidRDefault="000D3EDD" w:rsidP="0063419B" w:rsidR="000D0AEB">
      <w:pPr>
        <w:jc w:val="both"/>
        <w:rPr>
          <w:rFonts w:hAnsi="Times New Roman" w:ascii="Times New Roman"/>
          <w:sz w:val="24"/>
          <w:szCs w:val="24"/>
        </w:rPr>
      </w:pPr>
      <w:bookmarkStart w:name="_Hlk2173877" w:id="8"/>
      <w:r w:rsidRPr="000D3EDD">
        <w:rPr>
          <w:rFonts w:hAnsi="Times New Roman" w:ascii="Times New Roman"/>
          <w:sz w:val="24"/>
          <w:szCs w:val="24"/>
        </w:rPr>
        <w:t xml:space="preserve">Nakon </w:t>
      </w:r>
      <w:r w:rsidR="00210A2B">
        <w:rPr>
          <w:rFonts w:hAnsi="Times New Roman" w:ascii="Times New Roman"/>
          <w:sz w:val="24"/>
          <w:szCs w:val="24"/>
        </w:rPr>
        <w:t xml:space="preserve">podmirenja tražbine RH, Ministarstvo financija te svih </w:t>
      </w:r>
      <w:r w:rsidR="000D0AEB">
        <w:rPr>
          <w:rFonts w:hAnsi="Times New Roman" w:ascii="Times New Roman"/>
          <w:sz w:val="24"/>
          <w:szCs w:val="24"/>
        </w:rPr>
        <w:t>dospjelih obveza stečajne mase pristupit će se raspodjeli preostale imovine – ukupno 6 apartmana u izgrađenom stambeno-apartmanskom objektu u Murteru, ulica Murterskih Braščin 2D sa postojećim pokretninama (opremom apartmana) i pripadajućim suvlasničkim dijelom svakog apartmana kao zasebne etaže u zajedničkim dijelovima zgrade i dvorišta kč. 2165/1 iz zk.ul. 6158 i u građevinskom zemljištu kč. 2163/3 iz zk.ul. 6162, sve k.o. Murter Betina i to svakom pojedinom članu društva stečajnog dužnika prema obavljenom ulaganju u izgradnju i opremanje pojedinog apartmana koji je svakom članu nakon izgradnje i dan na korištenje.</w:t>
      </w:r>
    </w:p>
    <w:p w:rsidRDefault="000D0AEB" w:rsidP="0063419B" w:rsidR="009F0F2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Uvjet za </w:t>
      </w:r>
      <w:r w:rsidR="00DE22D4">
        <w:rPr>
          <w:rFonts w:hAnsi="Times New Roman" w:ascii="Times New Roman"/>
          <w:sz w:val="24"/>
          <w:szCs w:val="24"/>
        </w:rPr>
        <w:t>iz</w:t>
      </w:r>
      <w:r>
        <w:rPr>
          <w:rFonts w:hAnsi="Times New Roman" w:ascii="Times New Roman"/>
          <w:sz w:val="24"/>
          <w:szCs w:val="24"/>
        </w:rPr>
        <w:t xml:space="preserve">davanje tabularne izjave stečajnog upravitelja radi prijenosa prava vlasništva nad predmetnom imovinom pojedinom članu </w:t>
      </w:r>
      <w:r w:rsidR="009F0F24">
        <w:rPr>
          <w:rFonts w:hAnsi="Times New Roman" w:ascii="Times New Roman"/>
          <w:sz w:val="24"/>
          <w:szCs w:val="24"/>
        </w:rPr>
        <w:t xml:space="preserve">stečajnog dužnika </w:t>
      </w:r>
      <w:r>
        <w:rPr>
          <w:rFonts w:hAnsi="Times New Roman" w:ascii="Times New Roman"/>
          <w:sz w:val="24"/>
          <w:szCs w:val="24"/>
        </w:rPr>
        <w:t xml:space="preserve">je prethodno isplata </w:t>
      </w:r>
      <w:r w:rsidR="009F0F24">
        <w:rPr>
          <w:rFonts w:hAnsi="Times New Roman" w:ascii="Times New Roman"/>
          <w:sz w:val="24"/>
          <w:szCs w:val="24"/>
        </w:rPr>
        <w:t>kupoprodajne cijene, a kupoprodajna cijena predstavlja razliku između iznosa</w:t>
      </w:r>
      <w:r w:rsidR="00E73C13">
        <w:rPr>
          <w:rFonts w:hAnsi="Times New Roman" w:ascii="Times New Roman"/>
          <w:sz w:val="24"/>
          <w:szCs w:val="24"/>
        </w:rPr>
        <w:t xml:space="preserve"> doplate </w:t>
      </w:r>
      <w:r w:rsidR="009F0F24">
        <w:rPr>
          <w:rFonts w:hAnsi="Times New Roman" w:ascii="Times New Roman"/>
          <w:sz w:val="24"/>
          <w:szCs w:val="24"/>
        </w:rPr>
        <w:t xml:space="preserve">po svakom članu </w:t>
      </w:r>
      <w:r w:rsidR="00CE6394">
        <w:rPr>
          <w:rFonts w:hAnsi="Times New Roman" w:ascii="Times New Roman"/>
          <w:sz w:val="24"/>
          <w:szCs w:val="24"/>
        </w:rPr>
        <w:t xml:space="preserve"> </w:t>
      </w:r>
      <w:r w:rsidR="003B696B">
        <w:rPr>
          <w:rFonts w:hAnsi="Times New Roman" w:ascii="Times New Roman"/>
          <w:sz w:val="24"/>
          <w:szCs w:val="24"/>
        </w:rPr>
        <w:t>iskazan</w:t>
      </w:r>
      <w:r w:rsidR="009F0F24">
        <w:rPr>
          <w:rFonts w:hAnsi="Times New Roman" w:ascii="Times New Roman"/>
          <w:sz w:val="24"/>
          <w:szCs w:val="24"/>
        </w:rPr>
        <w:t>om</w:t>
      </w:r>
      <w:r w:rsidR="003B696B">
        <w:rPr>
          <w:rFonts w:hAnsi="Times New Roman" w:ascii="Times New Roman"/>
          <w:sz w:val="24"/>
          <w:szCs w:val="24"/>
        </w:rPr>
        <w:t xml:space="preserve"> </w:t>
      </w:r>
      <w:r w:rsidR="00CE6394">
        <w:rPr>
          <w:rFonts w:hAnsi="Times New Roman" w:ascii="Times New Roman"/>
          <w:sz w:val="24"/>
          <w:szCs w:val="24"/>
        </w:rPr>
        <w:t xml:space="preserve">u posljednjem stupcu </w:t>
      </w:r>
      <w:r>
        <w:rPr>
          <w:rFonts w:hAnsi="Times New Roman" w:ascii="Times New Roman"/>
          <w:sz w:val="24"/>
          <w:szCs w:val="24"/>
        </w:rPr>
        <w:t>Tablic</w:t>
      </w:r>
      <w:r w:rsidR="00CE6394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broj 1</w:t>
      </w:r>
      <w:r w:rsidR="00CE6394">
        <w:rPr>
          <w:rFonts w:hAnsi="Times New Roman" w:ascii="Times New Roman"/>
          <w:sz w:val="24"/>
          <w:szCs w:val="24"/>
        </w:rPr>
        <w:t xml:space="preserve"> </w:t>
      </w:r>
      <w:r w:rsidR="009F0F24">
        <w:rPr>
          <w:rFonts w:hAnsi="Times New Roman" w:ascii="Times New Roman"/>
          <w:sz w:val="24"/>
          <w:szCs w:val="24"/>
        </w:rPr>
        <w:t xml:space="preserve">(strana 20.) i iznosa </w:t>
      </w:r>
      <w:r w:rsidR="00E73C13">
        <w:rPr>
          <w:rFonts w:hAnsi="Times New Roman" w:ascii="Times New Roman"/>
          <w:sz w:val="24"/>
          <w:szCs w:val="24"/>
        </w:rPr>
        <w:t>dane pozajmice svakog člana stečajnom dužniku za podmirenje tražbine vjerovnika RH, Ministarstvo financija</w:t>
      </w:r>
      <w:r w:rsidR="009F0F24">
        <w:rPr>
          <w:rFonts w:hAnsi="Times New Roman" w:ascii="Times New Roman"/>
          <w:sz w:val="24"/>
          <w:szCs w:val="24"/>
        </w:rPr>
        <w:t xml:space="preserve"> iskazanog u posljednjem stupcu Tablice broj 2 (strana 21.)</w:t>
      </w:r>
      <w:r w:rsidR="00E73C13">
        <w:rPr>
          <w:rFonts w:hAnsi="Times New Roman" w:ascii="Times New Roman"/>
          <w:sz w:val="24"/>
          <w:szCs w:val="24"/>
        </w:rPr>
        <w:t>.</w:t>
      </w:r>
      <w:r w:rsidR="00036050">
        <w:rPr>
          <w:rFonts w:hAnsi="Times New Roman" w:ascii="Times New Roman"/>
          <w:sz w:val="24"/>
          <w:szCs w:val="24"/>
        </w:rPr>
        <w:t xml:space="preserve"> </w:t>
      </w:r>
    </w:p>
    <w:p w:rsidRDefault="009F0F24" w:rsidP="0063419B" w:rsidR="0003605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skladu sa navedenim, </w:t>
      </w:r>
      <w:r w:rsidR="003B696B">
        <w:rPr>
          <w:rFonts w:hAnsi="Times New Roman" w:ascii="Times New Roman"/>
          <w:sz w:val="24"/>
          <w:szCs w:val="24"/>
        </w:rPr>
        <w:t xml:space="preserve">obveza pojedinog člana prema </w:t>
      </w:r>
      <w:r w:rsidR="00036050">
        <w:rPr>
          <w:rFonts w:hAnsi="Times New Roman" w:ascii="Times New Roman"/>
          <w:sz w:val="24"/>
          <w:szCs w:val="24"/>
        </w:rPr>
        <w:t xml:space="preserve">stečajnom dužniku </w:t>
      </w:r>
      <w:r w:rsidR="009A330A">
        <w:rPr>
          <w:rFonts w:hAnsi="Times New Roman" w:ascii="Times New Roman"/>
          <w:sz w:val="24"/>
          <w:szCs w:val="24"/>
        </w:rPr>
        <w:t xml:space="preserve">za </w:t>
      </w:r>
      <w:r w:rsidR="003B696B">
        <w:rPr>
          <w:rFonts w:hAnsi="Times New Roman" w:ascii="Times New Roman"/>
          <w:sz w:val="24"/>
          <w:szCs w:val="24"/>
        </w:rPr>
        <w:t>isplat</w:t>
      </w:r>
      <w:r w:rsidR="009A330A">
        <w:rPr>
          <w:rFonts w:hAnsi="Times New Roman" w:ascii="Times New Roman"/>
          <w:sz w:val="24"/>
          <w:szCs w:val="24"/>
        </w:rPr>
        <w:t>u</w:t>
      </w:r>
      <w:r w:rsidR="003B696B">
        <w:rPr>
          <w:rFonts w:hAnsi="Times New Roman" w:ascii="Times New Roman"/>
          <w:sz w:val="24"/>
          <w:szCs w:val="24"/>
        </w:rPr>
        <w:t xml:space="preserve"> </w:t>
      </w:r>
      <w:r w:rsidR="00036050">
        <w:rPr>
          <w:rFonts w:hAnsi="Times New Roman" w:ascii="Times New Roman"/>
          <w:sz w:val="24"/>
          <w:szCs w:val="24"/>
        </w:rPr>
        <w:t>kupoprodajne cijene</w:t>
      </w:r>
      <w:r w:rsidR="003B696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iznosi kako je to prikazano u  niže navedenoj Tablici broj 3.</w:t>
      </w:r>
    </w:p>
    <w:p w:rsidRDefault="009F0F24" w:rsidP="0063419B" w:rsidR="009F0F2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A330A" w:rsidP="0063419B" w:rsidR="009A330A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A330A" w:rsidP="0063419B" w:rsidR="009A330A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A330A" w:rsidP="0063419B" w:rsidR="009A330A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A330A" w:rsidP="0063419B" w:rsidR="009A330A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F0F24" w:rsidP="0063419B" w:rsidR="009F0F24">
      <w:pPr>
        <w:jc w:val="both"/>
        <w:rPr>
          <w:rFonts w:hAnsi="Times New Roman" w:ascii="Times New Roman"/>
          <w:b/>
          <w:sz w:val="24"/>
          <w:szCs w:val="24"/>
        </w:rPr>
      </w:pPr>
      <w:r w:rsidRPr="009F0F24">
        <w:rPr>
          <w:rFonts w:hAnsi="Times New Roman" w:ascii="Times New Roman"/>
          <w:b/>
          <w:sz w:val="24"/>
          <w:szCs w:val="24"/>
        </w:rPr>
        <w:t>Tablica broj 3 – Isplata kupoprodajne cijene po članu stečajnog dužnika</w:t>
      </w:r>
    </w:p>
    <w:p w:rsidRDefault="009A330A" w:rsidP="0063419B" w:rsidR="009A330A">
      <w:pPr>
        <w:jc w:val="both"/>
        <w:rPr>
          <w:rFonts w:hAnsi="Times New Roman" w:ascii="Times New Roman"/>
          <w:b/>
          <w:sz w:val="24"/>
          <w:szCs w:val="24"/>
        </w:rPr>
      </w:pPr>
    </w:p>
    <w:tbl>
      <w:tblPr>
        <w:tblW w:type="dxa" w:w="8080"/>
        <w:tblInd w:type="dxa" w:w="132"/>
        <w:tblLook w:val="04A0" w:noVBand="1" w:noHBand="0" w:lastColumn="0" w:firstColumn="1" w:lastRow="0" w:firstRow="1"/>
      </w:tblPr>
      <w:tblGrid>
        <w:gridCol w:w="992"/>
        <w:gridCol w:w="2441"/>
        <w:gridCol w:w="4647"/>
      </w:tblGrid>
      <w:tr w:rsidTr="009A330A" w:rsidR="009A330A" w:rsidRPr="00B714BD">
        <w:trPr>
          <w:trHeight w:val="960"/>
        </w:trPr>
        <w:tc>
          <w:tcPr>
            <w:tcW w:type="dxa" w:w="99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themeFillTint="33" w:themeFill="text2" w:fill="D5DCE4" w:color="auto" w:val="clear"/>
            <w:noWrap/>
            <w:vAlign w:val="center"/>
            <w:hideMark/>
          </w:tcPr>
          <w:p w:rsidRDefault="009A330A" w:rsidP="00A62B11" w:rsidR="009A330A" w:rsidRPr="00B714B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type="dxa" w:w="244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themeFillTint="33" w:themeFill="text2" w:fill="D5DCE4" w:color="auto" w:val="clear"/>
            <w:noWrap/>
            <w:vAlign w:val="center"/>
            <w:hideMark/>
          </w:tcPr>
          <w:p w:rsidRDefault="009A330A" w:rsidP="00A62B11" w:rsidR="009A330A" w:rsidRPr="00B714B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  <w:t>Član</w:t>
            </w:r>
          </w:p>
        </w:tc>
        <w:tc>
          <w:tcPr>
            <w:tcW w:type="dxa" w:w="464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themeFillTint="33" w:themeFill="text2" w:fill="D5DCE4" w:color="auto" w:val="clear"/>
            <w:vAlign w:val="center"/>
            <w:hideMark/>
          </w:tcPr>
          <w:p w:rsidRDefault="009A330A" w:rsidP="00A62B11" w:rsidR="009A330A" w:rsidRPr="00B714B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  <w:t>Iznos kupoprodajne cijene</w:t>
            </w:r>
            <w:r w:rsidRPr="00B714BD"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  <w:t xml:space="preserve"> (kn)</w:t>
            </w:r>
          </w:p>
        </w:tc>
      </w:tr>
      <w:tr w:rsidTr="009A330A" w:rsidR="009A330A" w:rsidRPr="00B714BD">
        <w:trPr>
          <w:trHeight w:val="567"/>
        </w:trPr>
        <w:tc>
          <w:tcPr>
            <w:tcW w:type="dxa" w:w="99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330A" w:rsidP="00A62B11" w:rsidR="009A330A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330A" w:rsidP="00A62B11" w:rsidR="009A330A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Gabor </w:t>
            </w:r>
            <w:r>
              <w:rPr>
                <w:rFonts w:cs="Calibri" w:eastAsia="Times New Roman"/>
                <w:sz w:val="24"/>
                <w:szCs w:val="24"/>
                <w:lang w:eastAsia="hr-HR"/>
              </w:rPr>
              <w:t xml:space="preserve">Jozsef </w:t>
            </w: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Deri</w:t>
            </w:r>
          </w:p>
        </w:tc>
        <w:tc>
          <w:tcPr>
            <w:tcW w:type="dxa" w:w="4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330A" w:rsidP="009A330A" w:rsidR="009A330A" w:rsidRPr="009A330A">
            <w:pPr>
              <w:spacing w:lineRule="auto" w:line="240" w:after="0"/>
              <w:jc w:val="center"/>
              <w:rPr>
                <w:rFonts w:cs="Calibri" w:eastAsia="Times New Roman"/>
                <w:b/>
                <w:sz w:val="24"/>
                <w:szCs w:val="24"/>
                <w:lang w:eastAsia="hr-HR"/>
              </w:rPr>
            </w:pPr>
            <w:r w:rsidRPr="009A330A">
              <w:rPr>
                <w:rFonts w:cs="Calibri" w:eastAsia="Times New Roman"/>
                <w:b/>
                <w:sz w:val="24"/>
                <w:szCs w:val="24"/>
                <w:lang w:eastAsia="hr-HR"/>
              </w:rPr>
              <w:t>62.564,30</w:t>
            </w:r>
          </w:p>
          <w:p w:rsidRDefault="009A330A" w:rsidP="009A330A" w:rsidR="009A330A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>
              <w:rPr>
                <w:rFonts w:cs="Calibri" w:eastAsia="Times New Roman"/>
                <w:sz w:val="24"/>
                <w:szCs w:val="24"/>
                <w:lang w:eastAsia="hr-HR"/>
              </w:rPr>
              <w:t>(201.050,18 – 138.485,88)</w:t>
            </w:r>
          </w:p>
        </w:tc>
      </w:tr>
      <w:tr w:rsidTr="009A330A" w:rsidR="009A330A" w:rsidRPr="00B714BD">
        <w:trPr>
          <w:trHeight w:val="567"/>
        </w:trPr>
        <w:tc>
          <w:tcPr>
            <w:tcW w:type="dxa" w:w="99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330A" w:rsidP="00A62B11" w:rsidR="009A330A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2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330A" w:rsidP="00A62B11" w:rsidR="009A330A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Gabor </w:t>
            </w:r>
            <w:r>
              <w:rPr>
                <w:rFonts w:cs="Calibri" w:eastAsia="Times New Roman"/>
                <w:sz w:val="24"/>
                <w:szCs w:val="24"/>
                <w:lang w:eastAsia="hr-HR"/>
              </w:rPr>
              <w:t xml:space="preserve">Adam </w:t>
            </w: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Galdi</w:t>
            </w:r>
          </w:p>
        </w:tc>
        <w:tc>
          <w:tcPr>
            <w:tcW w:type="dxa" w:w="4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330A" w:rsidP="009A330A" w:rsidR="009A330A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>
              <w:rPr>
                <w:rFonts w:cs="Calibri" w:eastAsia="Times New Roman"/>
                <w:sz w:val="24"/>
                <w:szCs w:val="24"/>
                <w:lang w:eastAsia="hr-HR"/>
              </w:rPr>
              <w:t>nena obveze</w:t>
            </w:r>
          </w:p>
        </w:tc>
      </w:tr>
      <w:tr w:rsidTr="009A330A" w:rsidR="009A330A" w:rsidRPr="00B714BD">
        <w:trPr>
          <w:trHeight w:val="567"/>
        </w:trPr>
        <w:tc>
          <w:tcPr>
            <w:tcW w:type="dxa" w:w="99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330A" w:rsidP="00A62B11" w:rsidR="009A330A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2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330A" w:rsidP="00A62B11" w:rsidR="009A330A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>
              <w:rPr>
                <w:rFonts w:cs="Calibri" w:eastAsia="Times New Roman"/>
                <w:sz w:val="24"/>
                <w:szCs w:val="24"/>
                <w:lang w:eastAsia="hr-HR"/>
              </w:rPr>
              <w:t xml:space="preserve">Zoltan </w:t>
            </w: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Lading </w:t>
            </w:r>
          </w:p>
        </w:tc>
        <w:tc>
          <w:tcPr>
            <w:tcW w:type="dxa" w:w="4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330A" w:rsidP="009A330A" w:rsidR="009A330A">
            <w:pPr>
              <w:spacing w:lineRule="auto" w:line="240" w:after="0"/>
              <w:jc w:val="center"/>
              <w:rPr>
                <w:rFonts w:cs="Calibri" w:eastAsia="Times New Roman"/>
                <w:b/>
                <w:sz w:val="24"/>
                <w:szCs w:val="24"/>
                <w:lang w:eastAsia="hr-HR"/>
              </w:rPr>
            </w:pPr>
            <w:r>
              <w:rPr>
                <w:rFonts w:cs="Calibri" w:eastAsia="Times New Roman"/>
                <w:b/>
                <w:sz w:val="24"/>
                <w:szCs w:val="24"/>
                <w:lang w:eastAsia="hr-HR"/>
              </w:rPr>
              <w:t>8.754,14</w:t>
            </w:r>
          </w:p>
          <w:p w:rsidRDefault="009A330A" w:rsidP="009A330A" w:rsidR="009A330A" w:rsidRPr="009A330A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>
              <w:rPr>
                <w:rFonts w:cs="Calibri" w:eastAsia="Times New Roman"/>
                <w:sz w:val="24"/>
                <w:szCs w:val="24"/>
                <w:lang w:eastAsia="hr-HR"/>
              </w:rPr>
              <w:t>(93.665,19 – 84.911,05)</w:t>
            </w:r>
          </w:p>
        </w:tc>
      </w:tr>
      <w:tr w:rsidTr="009A330A" w:rsidR="009A330A" w:rsidRPr="00B714BD">
        <w:trPr>
          <w:trHeight w:val="567"/>
        </w:trPr>
        <w:tc>
          <w:tcPr>
            <w:tcW w:type="dxa" w:w="99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330A" w:rsidP="00A62B11" w:rsidR="009A330A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2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330A" w:rsidP="00A62B11" w:rsidR="009A330A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Gal</w:t>
            </w:r>
            <w:r>
              <w:rPr>
                <w:rFonts w:cs="Calibri" w:eastAsia="Times New Roman"/>
                <w:sz w:val="24"/>
                <w:szCs w:val="24"/>
                <w:lang w:eastAsia="hr-HR"/>
              </w:rPr>
              <w:t xml:space="preserve"> L</w:t>
            </w: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aszlo </w:t>
            </w:r>
            <w:r>
              <w:rPr>
                <w:rFonts w:cs="Calibri" w:eastAsia="Times New Roman"/>
                <w:sz w:val="24"/>
                <w:szCs w:val="24"/>
                <w:lang w:eastAsia="hr-HR"/>
              </w:rPr>
              <w:t xml:space="preserve">i </w:t>
            </w: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Galne </w:t>
            </w:r>
            <w:r>
              <w:rPr>
                <w:rFonts w:cs="Calibri" w:eastAsia="Times New Roman"/>
                <w:sz w:val="24"/>
                <w:szCs w:val="24"/>
                <w:lang w:eastAsia="hr-HR"/>
              </w:rPr>
              <w:t xml:space="preserve">Szego </w:t>
            </w: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Agnes</w:t>
            </w:r>
          </w:p>
        </w:tc>
        <w:tc>
          <w:tcPr>
            <w:tcW w:type="dxa" w:w="4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330A" w:rsidP="009A330A" w:rsidR="009A330A">
            <w:pPr>
              <w:spacing w:lineRule="auto" w:line="240" w:after="0"/>
              <w:jc w:val="center"/>
              <w:rPr>
                <w:rFonts w:cs="Calibri" w:eastAsia="Times New Roman"/>
                <w:b/>
                <w:sz w:val="24"/>
                <w:szCs w:val="24"/>
                <w:lang w:eastAsia="hr-HR"/>
              </w:rPr>
            </w:pPr>
            <w:r>
              <w:rPr>
                <w:rFonts w:cs="Calibri" w:eastAsia="Times New Roman"/>
                <w:b/>
                <w:sz w:val="24"/>
                <w:szCs w:val="24"/>
                <w:lang w:eastAsia="hr-HR"/>
              </w:rPr>
              <w:t>5.224,21</w:t>
            </w:r>
          </w:p>
          <w:p w:rsidRDefault="009A330A" w:rsidP="009A330A" w:rsidR="009A330A" w:rsidRPr="009A330A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>
              <w:rPr>
                <w:rFonts w:cs="Calibri" w:eastAsia="Times New Roman"/>
                <w:sz w:val="24"/>
                <w:szCs w:val="24"/>
                <w:lang w:eastAsia="hr-HR"/>
              </w:rPr>
              <w:t>(87.697,34 – 82.473,13)</w:t>
            </w:r>
          </w:p>
        </w:tc>
      </w:tr>
      <w:tr w:rsidTr="009A330A" w:rsidR="009A330A" w:rsidRPr="00B714BD">
        <w:trPr>
          <w:trHeight w:val="567"/>
        </w:trPr>
        <w:tc>
          <w:tcPr>
            <w:tcW w:type="dxa" w:w="99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330A" w:rsidP="00A62B11" w:rsidR="009A330A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2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330A" w:rsidP="00A62B11" w:rsidR="009A330A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 xml:space="preserve">Gabor </w:t>
            </w:r>
            <w:r>
              <w:rPr>
                <w:rFonts w:cs="Calibri" w:eastAsia="Times New Roman"/>
                <w:sz w:val="24"/>
                <w:szCs w:val="24"/>
                <w:lang w:eastAsia="hr-HR"/>
              </w:rPr>
              <w:t xml:space="preserve">Laszlo </w:t>
            </w: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Velkei</w:t>
            </w:r>
          </w:p>
        </w:tc>
        <w:tc>
          <w:tcPr>
            <w:tcW w:type="dxa" w:w="4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330A" w:rsidP="009A330A" w:rsidR="009A330A">
            <w:pPr>
              <w:spacing w:lineRule="auto" w:line="240" w:after="0"/>
              <w:jc w:val="center"/>
              <w:rPr>
                <w:rFonts w:cs="Calibri" w:eastAsia="Times New Roman"/>
                <w:b/>
                <w:sz w:val="24"/>
                <w:szCs w:val="24"/>
                <w:lang w:eastAsia="hr-HR"/>
              </w:rPr>
            </w:pPr>
            <w:r>
              <w:rPr>
                <w:rFonts w:cs="Calibri" w:eastAsia="Times New Roman"/>
                <w:b/>
                <w:sz w:val="24"/>
                <w:szCs w:val="24"/>
                <w:lang w:eastAsia="hr-HR"/>
              </w:rPr>
              <w:t>8.554,77</w:t>
            </w:r>
          </w:p>
          <w:p w:rsidRDefault="009A330A" w:rsidP="009A330A" w:rsidR="009A330A" w:rsidRPr="009A330A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>
              <w:rPr>
                <w:rFonts w:cs="Calibri" w:eastAsia="Times New Roman"/>
                <w:sz w:val="24"/>
                <w:szCs w:val="24"/>
                <w:lang w:eastAsia="hr-HR"/>
              </w:rPr>
              <w:t>(85.438,51 – 76.883,74)</w:t>
            </w:r>
          </w:p>
        </w:tc>
      </w:tr>
      <w:tr w:rsidTr="009A330A" w:rsidR="009A330A" w:rsidRPr="00B714BD">
        <w:trPr>
          <w:trHeight w:val="567"/>
        </w:trPr>
        <w:tc>
          <w:tcPr>
            <w:tcW w:type="dxa" w:w="992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330A" w:rsidP="00A62B11" w:rsidR="009A330A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24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330A" w:rsidP="00A62B11" w:rsidR="009A330A" w:rsidRPr="00B714BD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sz w:val="24"/>
                <w:szCs w:val="24"/>
                <w:lang w:eastAsia="hr-HR"/>
              </w:rPr>
              <w:t>Gyorqy</w:t>
            </w:r>
            <w:r>
              <w:rPr>
                <w:rFonts w:cs="Calibri" w:eastAsia="Times New Roman"/>
                <w:sz w:val="24"/>
                <w:szCs w:val="24"/>
                <w:lang w:eastAsia="hr-HR"/>
              </w:rPr>
              <w:t xml:space="preserve"> Narai</w:t>
            </w:r>
          </w:p>
        </w:tc>
        <w:tc>
          <w:tcPr>
            <w:tcW w:type="dxa" w:w="464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330A" w:rsidP="009A330A" w:rsidR="009A330A">
            <w:pPr>
              <w:spacing w:lineRule="auto" w:line="240" w:after="0"/>
              <w:jc w:val="center"/>
              <w:rPr>
                <w:rFonts w:cs="Calibri" w:eastAsia="Times New Roman"/>
                <w:b/>
                <w:sz w:val="24"/>
                <w:szCs w:val="24"/>
                <w:lang w:eastAsia="hr-HR"/>
              </w:rPr>
            </w:pPr>
            <w:r>
              <w:rPr>
                <w:rFonts w:cs="Calibri" w:eastAsia="Times New Roman"/>
                <w:b/>
                <w:sz w:val="24"/>
                <w:szCs w:val="24"/>
                <w:lang w:eastAsia="hr-HR"/>
              </w:rPr>
              <w:t>23.949,23</w:t>
            </w:r>
          </w:p>
          <w:p w:rsidRDefault="009A330A" w:rsidP="009A330A" w:rsidR="009A330A" w:rsidRPr="009A330A">
            <w:pPr>
              <w:spacing w:lineRule="auto" w:line="240" w:after="0"/>
              <w:jc w:val="center"/>
              <w:rPr>
                <w:rFonts w:cs="Calibri" w:eastAsia="Times New Roman"/>
                <w:sz w:val="24"/>
                <w:szCs w:val="24"/>
                <w:lang w:eastAsia="hr-HR"/>
              </w:rPr>
            </w:pPr>
            <w:r>
              <w:rPr>
                <w:rFonts w:cs="Calibri" w:eastAsia="Times New Roman"/>
                <w:sz w:val="24"/>
                <w:szCs w:val="24"/>
                <w:lang w:eastAsia="hr-HR"/>
              </w:rPr>
              <w:t>(107.968,46 – 84.019,13)</w:t>
            </w:r>
          </w:p>
        </w:tc>
      </w:tr>
      <w:tr w:rsidTr="009A330A" w:rsidR="009A330A" w:rsidRPr="00B714BD">
        <w:trPr>
          <w:trHeight w:val="567"/>
        </w:trPr>
        <w:tc>
          <w:tcPr>
            <w:tcW w:type="dxa" w:w="3433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330A" w:rsidP="00A62B11" w:rsidR="009A330A" w:rsidRPr="00B714B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</w:pPr>
            <w:r w:rsidRPr="00B714BD"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  <w:t xml:space="preserve">Sveukupno </w:t>
            </w:r>
          </w:p>
        </w:tc>
        <w:tc>
          <w:tcPr>
            <w:tcW w:type="dxa" w:w="464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330A" w:rsidP="009A330A" w:rsidR="009A330A" w:rsidRPr="00B714BD">
            <w:pPr>
              <w:spacing w:lineRule="auto" w:line="240" w:after="0"/>
              <w:jc w:val="center"/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24"/>
                <w:szCs w:val="24"/>
                <w:lang w:eastAsia="hr-HR"/>
              </w:rPr>
              <w:t>109.046,65</w:t>
            </w:r>
          </w:p>
        </w:tc>
      </w:tr>
    </w:tbl>
    <w:p w:rsidRDefault="009A330A" w:rsidP="009A330A" w:rsidR="009A330A">
      <w:pPr>
        <w:jc w:val="both"/>
        <w:rPr>
          <w:rFonts w:hAnsi="Times New Roman" w:ascii="Times New Roman"/>
          <w:sz w:val="24"/>
          <w:szCs w:val="24"/>
        </w:rPr>
      </w:pPr>
    </w:p>
    <w:p w:rsidRDefault="003B696B" w:rsidP="0063419B" w:rsidR="00036050" w:rsidRPr="004D22D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Članovi </w:t>
      </w:r>
      <w:r w:rsidR="00036050">
        <w:rPr>
          <w:rFonts w:hAnsi="Times New Roman" w:ascii="Times New Roman"/>
          <w:sz w:val="24"/>
          <w:szCs w:val="24"/>
        </w:rPr>
        <w:t xml:space="preserve">društva stečajnog dužnika </w:t>
      </w:r>
      <w:r>
        <w:rPr>
          <w:rFonts w:hAnsi="Times New Roman" w:ascii="Times New Roman"/>
          <w:sz w:val="24"/>
          <w:szCs w:val="24"/>
        </w:rPr>
        <w:t xml:space="preserve">će prema kupoprodajnom ugovoru biti u </w:t>
      </w:r>
      <w:r w:rsidR="00036050">
        <w:rPr>
          <w:rFonts w:hAnsi="Times New Roman" w:ascii="Times New Roman"/>
          <w:sz w:val="24"/>
          <w:szCs w:val="24"/>
        </w:rPr>
        <w:t>obvezi podmiriti porez na promet nekretnina po stopi od 3 %  od ugovorene kupoprodajne cijene koja odgovara iznosu procijenjene (tržišne) vrijednosti pojedine nekretnine (apartmana kao zasebne etaže</w:t>
      </w:r>
      <w:r>
        <w:rPr>
          <w:rFonts w:hAnsi="Times New Roman" w:ascii="Times New Roman"/>
          <w:sz w:val="24"/>
          <w:szCs w:val="24"/>
        </w:rPr>
        <w:t xml:space="preserve"> sa građ</w:t>
      </w:r>
      <w:r w:rsidR="0086123A">
        <w:rPr>
          <w:rFonts w:hAnsi="Times New Roman" w:ascii="Times New Roman"/>
          <w:sz w:val="24"/>
          <w:szCs w:val="24"/>
        </w:rPr>
        <w:t xml:space="preserve">evinskim </w:t>
      </w:r>
      <w:r>
        <w:rPr>
          <w:rFonts w:hAnsi="Times New Roman" w:ascii="Times New Roman"/>
          <w:sz w:val="24"/>
          <w:szCs w:val="24"/>
        </w:rPr>
        <w:t>zemljištem</w:t>
      </w:r>
      <w:r w:rsidR="00036050">
        <w:rPr>
          <w:rFonts w:hAnsi="Times New Roman" w:ascii="Times New Roman"/>
          <w:sz w:val="24"/>
          <w:szCs w:val="24"/>
        </w:rPr>
        <w:t xml:space="preserve">), u skladu sa čl. 9. i 12. Zakona o porezu na promet nekretnina (NN.115/2016, </w:t>
      </w:r>
      <w:r w:rsidR="00036050" w:rsidRPr="004D22DE">
        <w:rPr>
          <w:rFonts w:hAnsi="Times New Roman" w:ascii="Times New Roman"/>
          <w:sz w:val="24"/>
          <w:szCs w:val="24"/>
        </w:rPr>
        <w:t>106/18).</w:t>
      </w:r>
      <w:r w:rsidR="0086123A">
        <w:rPr>
          <w:rFonts w:hAnsi="Times New Roman" w:ascii="Times New Roman"/>
          <w:sz w:val="24"/>
          <w:szCs w:val="24"/>
        </w:rPr>
        <w:t xml:space="preserve"> Ista obveza postoji i za Pavelcze Louisa, odnosno, osobu kojoj ustupi svoje potraživanje prema stečajnom dužniku (Zsuzsanna Pavelcze, 1766 Friedensville Road, Betlehem, Pennsylvania 1805, SAD)</w:t>
      </w:r>
    </w:p>
    <w:bookmarkEnd w:id="8"/>
    <w:p w:rsidRDefault="00CE6394" w:rsidP="004934C9" w:rsidR="004934C9">
      <w:pPr>
        <w:jc w:val="both"/>
        <w:rPr>
          <w:rFonts w:hAnsi="Times New Roman" w:ascii="Times New Roman"/>
          <w:sz w:val="24"/>
          <w:szCs w:val="24"/>
        </w:rPr>
      </w:pPr>
      <w:r w:rsidRPr="004D22DE">
        <w:rPr>
          <w:rFonts w:hAnsi="Times New Roman" w:ascii="Times New Roman"/>
          <w:sz w:val="24"/>
          <w:szCs w:val="24"/>
        </w:rPr>
        <w:t xml:space="preserve">Isplaćena razlika kupoprodajne cijene članova biti će korištena za podmirenje </w:t>
      </w:r>
      <w:r w:rsidR="00BC39B6" w:rsidRPr="004D22DE">
        <w:rPr>
          <w:rFonts w:hAnsi="Times New Roman" w:ascii="Times New Roman"/>
          <w:sz w:val="24"/>
          <w:szCs w:val="24"/>
        </w:rPr>
        <w:t>dospjelih, a nepodmirenih obveza stečajne mase u 2019.g. i to</w:t>
      </w:r>
      <w:r w:rsidR="004934C9">
        <w:rPr>
          <w:rFonts w:hAnsi="Times New Roman" w:ascii="Times New Roman"/>
          <w:sz w:val="24"/>
          <w:szCs w:val="24"/>
        </w:rPr>
        <w:t xml:space="preserve"> </w:t>
      </w:r>
      <w:r w:rsidR="004934C9">
        <w:rPr>
          <w:rFonts w:hAnsi="Times New Roman" w:ascii="Times New Roman"/>
        </w:rPr>
        <w:t xml:space="preserve">dospjelih a nepodmirenih </w:t>
      </w:r>
      <w:r w:rsidR="00BC39B6" w:rsidRPr="0086123A">
        <w:rPr>
          <w:rFonts w:hAnsi="Times New Roman" w:ascii="Times New Roman"/>
          <w:sz w:val="24"/>
          <w:szCs w:val="24"/>
        </w:rPr>
        <w:t>troškova stečajnog postupka</w:t>
      </w:r>
      <w:r w:rsidR="004934C9">
        <w:rPr>
          <w:rFonts w:hAnsi="Times New Roman" w:ascii="Times New Roman"/>
          <w:sz w:val="24"/>
          <w:szCs w:val="24"/>
        </w:rPr>
        <w:t xml:space="preserve">. </w:t>
      </w:r>
    </w:p>
    <w:p w:rsidRDefault="004934C9" w:rsidP="004934C9" w:rsidR="004934C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Iznos preostalih troškova stečajnog postupka koji se neće moći namiriti iz isplaćene kupoprodajne cijene, kao i dospjele a nepodmirene ostale obveze stečajne mase </w:t>
      </w:r>
      <w:r w:rsidR="0086123A">
        <w:rPr>
          <w:rFonts w:hAnsi="Times New Roman" w:ascii="Times New Roman"/>
        </w:rPr>
        <w:t xml:space="preserve"> </w:t>
      </w:r>
      <w:r w:rsidR="00BC39B6" w:rsidRPr="0086123A">
        <w:rPr>
          <w:rFonts w:hAnsi="Times New Roman" w:ascii="Times New Roman"/>
          <w:sz w:val="24"/>
          <w:szCs w:val="24"/>
        </w:rPr>
        <w:t>(osim režijskim troškova)</w:t>
      </w:r>
      <w:r w:rsidR="0086123A">
        <w:rPr>
          <w:rFonts w:hAnsi="Times New Roman" w:ascii="Times New Roman"/>
        </w:rPr>
        <w:t xml:space="preserve"> p</w:t>
      </w:r>
      <w:r>
        <w:rPr>
          <w:rFonts w:hAnsi="Times New Roman" w:ascii="Times New Roman"/>
        </w:rPr>
        <w:t xml:space="preserve">odmirit će se od strane svih članova stečajnog dužnika </w:t>
      </w:r>
      <w:r w:rsidR="0086123A">
        <w:rPr>
          <w:rFonts w:hAnsi="Times New Roman" w:ascii="Times New Roman"/>
        </w:rPr>
        <w:t>i Pavelcze Louis</w:t>
      </w:r>
      <w:r>
        <w:rPr>
          <w:rFonts w:hAnsi="Times New Roman" w:ascii="Times New Roman"/>
        </w:rPr>
        <w:t>a</w:t>
      </w:r>
      <w:r w:rsidR="0086123A">
        <w:rPr>
          <w:rFonts w:hAnsi="Times New Roman" w:ascii="Times New Roman"/>
        </w:rPr>
        <w:t xml:space="preserve"> (osobno ili p</w:t>
      </w:r>
      <w:r>
        <w:rPr>
          <w:rFonts w:hAnsi="Times New Roman" w:ascii="Times New Roman"/>
        </w:rPr>
        <w:t>o</w:t>
      </w:r>
      <w:r w:rsidR="0086123A">
        <w:rPr>
          <w:rFonts w:hAnsi="Times New Roman" w:ascii="Times New Roman"/>
        </w:rPr>
        <w:t xml:space="preserve"> osob</w:t>
      </w:r>
      <w:r>
        <w:rPr>
          <w:rFonts w:hAnsi="Times New Roman" w:ascii="Times New Roman"/>
        </w:rPr>
        <w:t>i</w:t>
      </w:r>
      <w:r w:rsidR="0086123A">
        <w:rPr>
          <w:rFonts w:hAnsi="Times New Roman" w:ascii="Times New Roman"/>
        </w:rPr>
        <w:t xml:space="preserve"> kojoj je ustup</w:t>
      </w:r>
      <w:r>
        <w:rPr>
          <w:rFonts w:hAnsi="Times New Roman" w:ascii="Times New Roman"/>
        </w:rPr>
        <w:t>ljeno</w:t>
      </w:r>
      <w:r w:rsidR="0086123A">
        <w:rPr>
          <w:rFonts w:hAnsi="Times New Roman" w:ascii="Times New Roman"/>
        </w:rPr>
        <w:t xml:space="preserve"> potraživanje), a sve prema </w:t>
      </w:r>
      <w:r>
        <w:rPr>
          <w:rFonts w:hAnsi="Times New Roman" w:ascii="Times New Roman"/>
        </w:rPr>
        <w:t>kriteriju</w:t>
      </w:r>
      <w:r w:rsidRPr="004934C9">
        <w:rPr>
          <w:rFonts w:hAnsi="Times New Roman" w:ascii="Times New Roman"/>
          <w:sz w:val="24"/>
          <w:szCs w:val="24"/>
        </w:rPr>
        <w:t xml:space="preserve"> </w:t>
      </w:r>
      <w:r w:rsidRPr="004D22DE">
        <w:rPr>
          <w:rFonts w:hAnsi="Times New Roman" w:ascii="Times New Roman"/>
          <w:sz w:val="24"/>
          <w:szCs w:val="24"/>
        </w:rPr>
        <w:t xml:space="preserve">za participaciju u podmirenju </w:t>
      </w:r>
      <w:r>
        <w:rPr>
          <w:rFonts w:hAnsi="Times New Roman" w:ascii="Times New Roman"/>
          <w:sz w:val="24"/>
          <w:szCs w:val="24"/>
        </w:rPr>
        <w:t xml:space="preserve">tih </w:t>
      </w:r>
      <w:r w:rsidRPr="004D22DE">
        <w:rPr>
          <w:rFonts w:hAnsi="Times New Roman" w:ascii="Times New Roman"/>
          <w:sz w:val="24"/>
          <w:szCs w:val="24"/>
        </w:rPr>
        <w:t xml:space="preserve">obveza </w:t>
      </w:r>
      <w:r>
        <w:rPr>
          <w:rFonts w:hAnsi="Times New Roman" w:ascii="Times New Roman"/>
          <w:sz w:val="24"/>
          <w:szCs w:val="24"/>
        </w:rPr>
        <w:t xml:space="preserve">i to površina </w:t>
      </w:r>
      <w:r w:rsidRPr="004D22DE">
        <w:rPr>
          <w:rFonts w:hAnsi="Times New Roman" w:ascii="Times New Roman"/>
          <w:sz w:val="24"/>
          <w:szCs w:val="24"/>
        </w:rPr>
        <w:t>svake pojedine stambene jedinice (apartmana) u odnosu na ukupnu površinu svih stambenih jedinica (</w:t>
      </w:r>
      <w:r>
        <w:rPr>
          <w:rFonts w:hAnsi="Times New Roman" w:ascii="Times New Roman"/>
          <w:sz w:val="24"/>
          <w:szCs w:val="24"/>
        </w:rPr>
        <w:t>7</w:t>
      </w:r>
      <w:r w:rsidRPr="004D22DE">
        <w:rPr>
          <w:rFonts w:hAnsi="Times New Roman" w:ascii="Times New Roman"/>
          <w:sz w:val="24"/>
          <w:szCs w:val="24"/>
        </w:rPr>
        <w:t xml:space="preserve"> apartmana)</w:t>
      </w:r>
      <w:r>
        <w:rPr>
          <w:rFonts w:hAnsi="Times New Roman" w:ascii="Times New Roman"/>
          <w:sz w:val="24"/>
          <w:szCs w:val="24"/>
        </w:rPr>
        <w:t>, kako je to prikazano u niže navedenoj Tablici broj 4.</w:t>
      </w:r>
    </w:p>
    <w:p w:rsidRDefault="004934C9" w:rsidP="004934C9" w:rsidR="004934C9">
      <w:pPr>
        <w:jc w:val="both"/>
        <w:rPr>
          <w:rFonts w:hAnsi="Times New Roman" w:ascii="Times New Roman"/>
        </w:rPr>
      </w:pPr>
    </w:p>
    <w:p w:rsidRDefault="004934C9" w:rsidP="004934C9" w:rsidR="004934C9">
      <w:pPr>
        <w:jc w:val="both"/>
        <w:rPr>
          <w:rFonts w:hAnsi="Times New Roman" w:ascii="Times New Roman"/>
        </w:rPr>
      </w:pPr>
    </w:p>
    <w:p w:rsidRDefault="0086123A" w:rsidP="004934C9" w:rsidR="0086123A" w:rsidRPr="0086123A">
      <w:pPr>
        <w:pStyle w:val="Odlomakpopisa"/>
        <w:jc w:val="both"/>
        <w:rPr>
          <w:rFonts w:hAnsi="Times New Roman" w:ascii="Times New Roman"/>
        </w:rPr>
      </w:pPr>
    </w:p>
    <w:p w:rsidRDefault="00BE509D" w:rsidP="00CE6394" w:rsidR="00BE509D">
      <w:pPr>
        <w:jc w:val="both"/>
        <w:rPr>
          <w:rFonts w:hAnsi="Times New Roman" w:ascii="Times New Roman"/>
          <w:sz w:val="24"/>
          <w:szCs w:val="24"/>
        </w:rPr>
      </w:pPr>
      <w:bookmarkStart w:name="_Hlk2183492" w:id="9"/>
    </w:p>
    <w:p w:rsidRDefault="004934C9" w:rsidP="00CE6394" w:rsidR="004934C9">
      <w:pPr>
        <w:jc w:val="both"/>
        <w:rPr>
          <w:rFonts w:hAnsi="Times New Roman" w:ascii="Times New Roman"/>
          <w:sz w:val="24"/>
          <w:szCs w:val="24"/>
        </w:rPr>
      </w:pPr>
    </w:p>
    <w:p w:rsidRDefault="00BE509D" w:rsidP="00CE6394" w:rsidR="00932483">
      <w:pPr>
        <w:jc w:val="both"/>
        <w:rPr>
          <w:rFonts w:hAnsi="Times New Roman" w:ascii="Times New Roman"/>
          <w:b/>
          <w:sz w:val="24"/>
          <w:szCs w:val="24"/>
        </w:rPr>
      </w:pPr>
      <w:r w:rsidRPr="00BE509D">
        <w:rPr>
          <w:rFonts w:hAnsi="Times New Roman" w:ascii="Times New Roman"/>
          <w:b/>
          <w:sz w:val="24"/>
          <w:szCs w:val="24"/>
        </w:rPr>
        <w:t>Tablica broj 4 – Participacija u podmirenju obveza stečajne mase</w:t>
      </w:r>
    </w:p>
    <w:p w:rsidRDefault="00BE509D" w:rsidP="00CE6394" w:rsidR="00BE509D" w:rsidRPr="00BE509D">
      <w:pPr>
        <w:jc w:val="both"/>
        <w:rPr>
          <w:rFonts w:hAnsi="Times New Roman" w:ascii="Times New Roman"/>
          <w:b/>
          <w:sz w:val="24"/>
          <w:szCs w:val="24"/>
        </w:rPr>
      </w:pPr>
    </w:p>
    <w:tbl>
      <w:tblPr>
        <w:tblW w:type="dxa" w:w="9244"/>
        <w:tblInd w:type="dxa" w:w="-45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456"/>
        <w:gridCol w:w="2268"/>
        <w:gridCol w:w="3685"/>
        <w:gridCol w:w="2835"/>
      </w:tblGrid>
      <w:tr w:rsidTr="002B2936" w:rsidR="00932483" w:rsidRPr="00932483">
        <w:trPr>
          <w:trHeight w:val="929"/>
        </w:trPr>
        <w:tc>
          <w:tcPr>
            <w:tcW w:type="dxa" w:w="456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>R. br.</w:t>
            </w:r>
          </w:p>
        </w:tc>
        <w:tc>
          <w:tcPr>
            <w:tcW w:type="dxa" w:w="2268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4934C9" w:rsidP="00932483" w:rsidR="004934C9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 xml:space="preserve">Imena osoba </w:t>
            </w:r>
          </w:p>
          <w:p w:rsidRDefault="004934C9" w:rsidP="00932483" w:rsid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>u podmirenju</w:t>
            </w:r>
          </w:p>
          <w:p w:rsidRDefault="004E3200" w:rsidP="00932483" w:rsidR="004E3200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>obveza stečajne mase</w:t>
            </w:r>
          </w:p>
        </w:tc>
        <w:tc>
          <w:tcPr>
            <w:tcW w:type="dxa" w:w="3685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>m2</w:t>
            </w:r>
          </w:p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 xml:space="preserve"> apartmana</w:t>
            </w:r>
          </w:p>
        </w:tc>
        <w:tc>
          <w:tcPr>
            <w:tcW w:type="dxa" w:w="2835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 xml:space="preserve">Udio  </w:t>
            </w:r>
          </w:p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 xml:space="preserve">u podmirenju </w:t>
            </w:r>
          </w:p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 xml:space="preserve">obveza stečajne mase </w:t>
            </w:r>
          </w:p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 xml:space="preserve">proporcionalno </w:t>
            </w:r>
          </w:p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 xml:space="preserve">površini apartmana </w:t>
            </w:r>
          </w:p>
        </w:tc>
      </w:tr>
      <w:tr w:rsidTr="002B2936" w:rsidR="00932483" w:rsidRPr="00932483">
        <w:trPr>
          <w:trHeight w:val="305"/>
        </w:trPr>
        <w:tc>
          <w:tcPr>
            <w:tcW w:type="dxa" w:w="456"/>
            <w:tcBorders>
              <w:top w:val="nil"/>
              <w:left w:space="0" w:sz="12" w:color="auto" w:val="single"/>
              <w:bottom w:space="0" w:sz="6" w:color="auto" w:val="single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226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color w:val="000000"/>
                <w:sz w:val="24"/>
                <w:szCs w:val="24"/>
              </w:rPr>
              <w:t>Gabor Jozsef Deri</w:t>
            </w:r>
          </w:p>
        </w:tc>
        <w:tc>
          <w:tcPr>
            <w:tcW w:type="dxa" w:w="368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color w:val="000000"/>
                <w:sz w:val="24"/>
                <w:szCs w:val="24"/>
              </w:rPr>
              <w:t>Etaža 1 oznaka ''A''                    85,65</w:t>
            </w:r>
          </w:p>
        </w:tc>
        <w:tc>
          <w:tcPr>
            <w:tcW w:type="dxa" w:w="283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32483" w:rsidP="00932483" w:rsidR="00932483" w:rsidRPr="004934C9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color w:val="000000"/>
                <w:sz w:val="24"/>
                <w:szCs w:val="24"/>
              </w:rPr>
            </w:pPr>
            <w:r w:rsidRPr="004934C9">
              <w:rPr>
                <w:rFonts w:eastAsiaTheme="minorHAnsi" w:cs="Calibri"/>
                <w:b/>
                <w:color w:val="000000"/>
                <w:sz w:val="24"/>
                <w:szCs w:val="24"/>
              </w:rPr>
              <w:t>19,18%</w:t>
            </w:r>
          </w:p>
        </w:tc>
      </w:tr>
      <w:tr w:rsidTr="002B2936" w:rsidR="00932483" w:rsidRPr="00932483">
        <w:trPr>
          <w:trHeight w:val="305"/>
        </w:trPr>
        <w:tc>
          <w:tcPr>
            <w:tcW w:type="dxa" w:w="456"/>
            <w:tcBorders>
              <w:top w:space="0" w:sz="6" w:color="auto" w:val="single"/>
              <w:left w:space="0" w:sz="12" w:color="auto" w:val="single"/>
              <w:bottom w:space="0" w:sz="6" w:color="auto" w:val="single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22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color w:val="000000"/>
                <w:sz w:val="24"/>
                <w:szCs w:val="24"/>
              </w:rPr>
              <w:t>Gabor Adam Galdi</w:t>
            </w:r>
          </w:p>
        </w:tc>
        <w:tc>
          <w:tcPr>
            <w:tcW w:type="dxa" w:w="36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color w:val="000000"/>
                <w:sz w:val="24"/>
                <w:szCs w:val="24"/>
              </w:rPr>
              <w:t>Etaža 2 oznaka ''B''                    71,70</w:t>
            </w:r>
          </w:p>
        </w:tc>
        <w:tc>
          <w:tcPr>
            <w:tcW w:type="dxa" w:w="283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32483" w:rsidP="00932483" w:rsidR="00932483" w:rsidRPr="004934C9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color w:val="000000"/>
                <w:sz w:val="24"/>
                <w:szCs w:val="24"/>
              </w:rPr>
            </w:pPr>
            <w:r w:rsidRPr="004934C9">
              <w:rPr>
                <w:rFonts w:eastAsiaTheme="minorHAnsi" w:cs="Calibri"/>
                <w:b/>
                <w:color w:val="000000"/>
                <w:sz w:val="24"/>
                <w:szCs w:val="24"/>
              </w:rPr>
              <w:t>16,06%</w:t>
            </w:r>
          </w:p>
        </w:tc>
      </w:tr>
      <w:tr w:rsidTr="002B2936" w:rsidR="00932483" w:rsidRPr="00932483">
        <w:trPr>
          <w:trHeight w:val="305"/>
        </w:trPr>
        <w:tc>
          <w:tcPr>
            <w:tcW w:type="dxa" w:w="456"/>
            <w:tcBorders>
              <w:top w:space="0" w:sz="6" w:color="auto" w:val="single"/>
              <w:left w:space="0" w:sz="12" w:color="auto" w:val="single"/>
              <w:bottom w:space="0" w:sz="6" w:color="auto" w:val="single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22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color w:val="000000"/>
                <w:sz w:val="24"/>
                <w:szCs w:val="24"/>
              </w:rPr>
              <w:t xml:space="preserve"> Zoltan Lading</w:t>
            </w:r>
          </w:p>
        </w:tc>
        <w:tc>
          <w:tcPr>
            <w:tcW w:type="dxa" w:w="36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color w:val="000000"/>
                <w:sz w:val="24"/>
                <w:szCs w:val="24"/>
              </w:rPr>
              <w:t>Etaža 4 oznaka ''D''                    53,17</w:t>
            </w:r>
          </w:p>
        </w:tc>
        <w:tc>
          <w:tcPr>
            <w:tcW w:type="dxa" w:w="283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32483" w:rsidP="00932483" w:rsidR="00932483" w:rsidRPr="004934C9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color w:val="000000"/>
                <w:sz w:val="24"/>
                <w:szCs w:val="24"/>
              </w:rPr>
            </w:pPr>
            <w:r w:rsidRPr="004934C9">
              <w:rPr>
                <w:rFonts w:eastAsiaTheme="minorHAnsi" w:cs="Calibri"/>
                <w:b/>
                <w:color w:val="000000"/>
                <w:sz w:val="24"/>
                <w:szCs w:val="24"/>
              </w:rPr>
              <w:t>11,91%</w:t>
            </w:r>
          </w:p>
        </w:tc>
      </w:tr>
      <w:tr w:rsidTr="002B2936" w:rsidR="00932483" w:rsidRPr="00932483">
        <w:trPr>
          <w:trHeight w:val="305"/>
        </w:trPr>
        <w:tc>
          <w:tcPr>
            <w:tcW w:type="dxa" w:w="456"/>
            <w:tcBorders>
              <w:top w:space="0" w:sz="6" w:color="auto" w:val="single"/>
              <w:left w:space="0" w:sz="12" w:color="auto" w:val="single"/>
              <w:bottom w:space="0" w:sz="6" w:color="auto" w:val="single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22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color w:val="000000"/>
                <w:sz w:val="24"/>
                <w:szCs w:val="24"/>
              </w:rPr>
              <w:t>Gal Laszlo i Galne Szego Agnes</w:t>
            </w:r>
          </w:p>
        </w:tc>
        <w:tc>
          <w:tcPr>
            <w:tcW w:type="dxa" w:w="36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color w:val="000000"/>
                <w:sz w:val="24"/>
                <w:szCs w:val="24"/>
              </w:rPr>
              <w:t xml:space="preserve"> Etaža 5 oznaka ''E''                    50,09</w:t>
            </w:r>
          </w:p>
        </w:tc>
        <w:tc>
          <w:tcPr>
            <w:tcW w:type="dxa" w:w="283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32483" w:rsidP="00932483" w:rsidR="00932483" w:rsidRPr="004934C9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color w:val="000000"/>
                <w:sz w:val="24"/>
                <w:szCs w:val="24"/>
              </w:rPr>
            </w:pPr>
            <w:r w:rsidRPr="004934C9">
              <w:rPr>
                <w:rFonts w:eastAsiaTheme="minorHAnsi" w:cs="Calibri"/>
                <w:b/>
                <w:color w:val="000000"/>
                <w:sz w:val="24"/>
                <w:szCs w:val="24"/>
              </w:rPr>
              <w:t>11,22%</w:t>
            </w:r>
          </w:p>
        </w:tc>
      </w:tr>
      <w:tr w:rsidTr="002B2936" w:rsidR="00932483" w:rsidRPr="00932483">
        <w:trPr>
          <w:trHeight w:val="305"/>
        </w:trPr>
        <w:tc>
          <w:tcPr>
            <w:tcW w:type="dxa" w:w="456"/>
            <w:tcBorders>
              <w:top w:space="0" w:sz="6" w:color="auto" w:val="single"/>
              <w:left w:space="0" w:sz="12" w:color="auto" w:val="single"/>
              <w:bottom w:space="0" w:sz="6" w:color="auto" w:val="single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22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color w:val="000000"/>
                <w:sz w:val="24"/>
                <w:szCs w:val="24"/>
              </w:rPr>
              <w:t>Gabor Laszlo Velkei</w:t>
            </w:r>
          </w:p>
        </w:tc>
        <w:tc>
          <w:tcPr>
            <w:tcW w:type="dxa" w:w="36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Calibri"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color w:val="000000"/>
                <w:sz w:val="24"/>
                <w:szCs w:val="24"/>
              </w:rPr>
              <w:t xml:space="preserve">   Etaža 6 oznaka ''F''                    47,67</w:t>
            </w:r>
          </w:p>
        </w:tc>
        <w:tc>
          <w:tcPr>
            <w:tcW w:type="dxa" w:w="283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32483" w:rsidP="00932483" w:rsidR="00932483" w:rsidRPr="004934C9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color w:val="000000"/>
                <w:sz w:val="24"/>
                <w:szCs w:val="24"/>
              </w:rPr>
            </w:pPr>
            <w:r w:rsidRPr="004934C9">
              <w:rPr>
                <w:rFonts w:eastAsiaTheme="minorHAnsi" w:cs="Calibri"/>
                <w:b/>
                <w:color w:val="000000"/>
                <w:sz w:val="24"/>
                <w:szCs w:val="24"/>
              </w:rPr>
              <w:t>10,68%</w:t>
            </w:r>
          </w:p>
        </w:tc>
      </w:tr>
      <w:tr w:rsidTr="002B2936" w:rsidR="00932483" w:rsidRPr="00932483">
        <w:trPr>
          <w:trHeight w:val="305"/>
        </w:trPr>
        <w:tc>
          <w:tcPr>
            <w:tcW w:type="dxa" w:w="456"/>
            <w:tcBorders>
              <w:top w:space="0" w:sz="6" w:color="auto" w:val="single"/>
              <w:left w:space="0" w:sz="12" w:color="auto" w:val="single"/>
              <w:bottom w:val="nil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226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color w:val="000000"/>
                <w:sz w:val="24"/>
                <w:szCs w:val="24"/>
              </w:rPr>
              <w:t xml:space="preserve">Gyorqy Narai </w:t>
            </w:r>
          </w:p>
        </w:tc>
        <w:tc>
          <w:tcPr>
            <w:tcW w:type="dxa" w:w="368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color w:val="000000"/>
                <w:sz w:val="24"/>
                <w:szCs w:val="24"/>
              </w:rPr>
              <w:t xml:space="preserve"> Etaža 7 oznaka ''G''                    53,08</w:t>
            </w:r>
          </w:p>
        </w:tc>
        <w:tc>
          <w:tcPr>
            <w:tcW w:type="dxa" w:w="28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932483" w:rsidP="00932483" w:rsidR="00932483" w:rsidRPr="004934C9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color w:val="000000"/>
                <w:sz w:val="24"/>
                <w:szCs w:val="24"/>
              </w:rPr>
            </w:pPr>
            <w:r w:rsidRPr="004934C9">
              <w:rPr>
                <w:rFonts w:eastAsiaTheme="minorHAnsi" w:cs="Calibri"/>
                <w:b/>
                <w:color w:val="000000"/>
                <w:sz w:val="24"/>
                <w:szCs w:val="24"/>
              </w:rPr>
              <w:t>11,89%</w:t>
            </w:r>
          </w:p>
        </w:tc>
      </w:tr>
      <w:tr w:rsidTr="002B2936" w:rsidR="00932483" w:rsidRPr="00932483">
        <w:trPr>
          <w:trHeight w:val="319"/>
        </w:trPr>
        <w:tc>
          <w:tcPr>
            <w:tcW w:type="dxa" w:w="456"/>
            <w:tcBorders>
              <w:top w:space="0" w:sz="6" w:color="auto" w:val="single"/>
              <w:left w:space="0" w:sz="12" w:color="auto" w:val="single"/>
              <w:bottom w:val="nil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226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color w:val="000000"/>
                <w:sz w:val="24"/>
                <w:szCs w:val="24"/>
              </w:rPr>
              <w:t>Pavelcze Louis</w:t>
            </w:r>
          </w:p>
        </w:tc>
        <w:tc>
          <w:tcPr>
            <w:tcW w:type="dxa" w:w="368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color w:val="000000"/>
                <w:sz w:val="24"/>
                <w:szCs w:val="24"/>
              </w:rPr>
              <w:t xml:space="preserve"> Etaža 3 oznaka ''C''                    85,10</w:t>
            </w:r>
          </w:p>
        </w:tc>
        <w:tc>
          <w:tcPr>
            <w:tcW w:type="dxa" w:w="283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932483" w:rsidP="00932483" w:rsidR="00932483" w:rsidRPr="004934C9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color w:val="000000"/>
                <w:sz w:val="24"/>
                <w:szCs w:val="24"/>
              </w:rPr>
            </w:pPr>
            <w:r w:rsidRPr="004934C9">
              <w:rPr>
                <w:rFonts w:eastAsiaTheme="minorHAnsi" w:cs="Calibri"/>
                <w:b/>
                <w:color w:val="000000"/>
                <w:sz w:val="24"/>
                <w:szCs w:val="24"/>
              </w:rPr>
              <w:t>19,06%</w:t>
            </w:r>
          </w:p>
        </w:tc>
      </w:tr>
      <w:tr w:rsidTr="002B2936" w:rsidR="00932483" w:rsidRPr="00932483">
        <w:trPr>
          <w:trHeight w:val="319"/>
        </w:trPr>
        <w:tc>
          <w:tcPr>
            <w:tcW w:type="dxa" w:w="2724"/>
            <w:gridSpan w:val="2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4E3200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="00932483" w:rsidRPr="00932483"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 xml:space="preserve">Sveukupno </w:t>
            </w:r>
          </w:p>
        </w:tc>
        <w:tc>
          <w:tcPr>
            <w:tcW w:type="dxa" w:w="3685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>446,46</w:t>
            </w:r>
          </w:p>
        </w:tc>
        <w:tc>
          <w:tcPr>
            <w:tcW w:type="dxa" w:w="2835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932483" w:rsidP="00932483" w:rsidR="00932483" w:rsidRPr="0093248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 w:rsidRPr="00932483"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>100,00%</w:t>
            </w:r>
          </w:p>
        </w:tc>
      </w:tr>
    </w:tbl>
    <w:p w:rsidRDefault="00932483" w:rsidP="00932483" w:rsidR="00932483" w:rsidRPr="00932483">
      <w:pPr>
        <w:rPr>
          <w:rFonts w:cstheme="minorBidi" w:eastAsiaTheme="minorHAnsi" w:hAnsiTheme="minorHAnsi" w:asciiTheme="minorHAnsi"/>
        </w:rPr>
      </w:pPr>
    </w:p>
    <w:bookmarkEnd w:id="9"/>
    <w:p w:rsidRDefault="00901AA1" w:rsidP="00932483" w:rsidR="004D22D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4D22DE">
        <w:rPr>
          <w:rFonts w:hAnsi="Times New Roman" w:ascii="Times New Roman"/>
          <w:sz w:val="24"/>
          <w:szCs w:val="24"/>
        </w:rPr>
        <w:t>Ukoliko nakon podmirenja svih obveza stečajne mase preostan</w:t>
      </w:r>
      <w:r w:rsidR="00BC23E3">
        <w:rPr>
          <w:rFonts w:hAnsi="Times New Roman" w:ascii="Times New Roman"/>
          <w:sz w:val="24"/>
          <w:szCs w:val="24"/>
        </w:rPr>
        <w:t>u</w:t>
      </w:r>
      <w:r w:rsidRPr="004D22DE">
        <w:rPr>
          <w:rFonts w:hAnsi="Times New Roman" w:ascii="Times New Roman"/>
          <w:sz w:val="24"/>
          <w:szCs w:val="24"/>
        </w:rPr>
        <w:t xml:space="preserve"> sredstva u stečajnoj masi </w:t>
      </w:r>
      <w:r w:rsidR="004D22DE">
        <w:rPr>
          <w:rFonts w:hAnsi="Times New Roman" w:ascii="Times New Roman"/>
          <w:sz w:val="24"/>
          <w:szCs w:val="24"/>
        </w:rPr>
        <w:t xml:space="preserve">ista će se vratiti članovima </w:t>
      </w:r>
      <w:r w:rsidR="00BE509D">
        <w:rPr>
          <w:rFonts w:hAnsi="Times New Roman" w:ascii="Times New Roman"/>
          <w:sz w:val="24"/>
          <w:szCs w:val="24"/>
        </w:rPr>
        <w:t xml:space="preserve">stečajnog dužnika kao ostatak (višak) stečajne mase sukladno odredbi članka 285. SZ, a </w:t>
      </w:r>
      <w:r w:rsidR="004D22DE">
        <w:rPr>
          <w:rFonts w:hAnsi="Times New Roman" w:ascii="Times New Roman"/>
          <w:sz w:val="24"/>
          <w:szCs w:val="24"/>
        </w:rPr>
        <w:t xml:space="preserve"> prema kriteriju sudjelovanja </w:t>
      </w:r>
      <w:r w:rsidR="00BC23E3">
        <w:rPr>
          <w:rFonts w:hAnsi="Times New Roman" w:ascii="Times New Roman"/>
          <w:sz w:val="24"/>
          <w:szCs w:val="24"/>
        </w:rPr>
        <w:t xml:space="preserve">člana </w:t>
      </w:r>
      <w:r w:rsidR="004D22DE">
        <w:rPr>
          <w:rFonts w:hAnsi="Times New Roman" w:ascii="Times New Roman"/>
          <w:sz w:val="24"/>
          <w:szCs w:val="24"/>
        </w:rPr>
        <w:t>u podmirenju obveza stečajne mase</w:t>
      </w:r>
      <w:r w:rsidR="005816C3">
        <w:rPr>
          <w:rFonts w:hAnsi="Times New Roman" w:ascii="Times New Roman"/>
          <w:sz w:val="24"/>
          <w:szCs w:val="24"/>
        </w:rPr>
        <w:t>.</w:t>
      </w:r>
    </w:p>
    <w:p w:rsidRDefault="0063419B" w:rsidP="0063419B" w:rsidR="0063419B">
      <w:pPr>
        <w:pStyle w:val="Odlomakpopisa"/>
        <w:jc w:val="both"/>
        <w:rPr>
          <w:rFonts w:hAnsi="Times New Roman" w:ascii="Times New Roman"/>
        </w:rPr>
      </w:pPr>
    </w:p>
    <w:p w:rsidRDefault="005A6BCB" w:rsidP="0063419B" w:rsidR="005A6BCB">
      <w:pPr>
        <w:pStyle w:val="Odlomakpopisa"/>
        <w:jc w:val="both"/>
        <w:rPr>
          <w:rFonts w:hAnsi="Times New Roman" w:ascii="Times New Roman"/>
        </w:rPr>
      </w:pPr>
    </w:p>
    <w:p w:rsidRDefault="005A6BCB" w:rsidP="0063419B" w:rsidR="005A6BCB">
      <w:pPr>
        <w:pStyle w:val="Odlomakpopisa"/>
        <w:jc w:val="both"/>
        <w:rPr>
          <w:rFonts w:hAnsi="Times New Roman" w:ascii="Times New Roman"/>
        </w:rPr>
      </w:pPr>
    </w:p>
    <w:p w:rsidRDefault="004934C9" w:rsidP="0063419B" w:rsidR="004934C9">
      <w:pPr>
        <w:pStyle w:val="Odlomakpopisa"/>
        <w:jc w:val="both"/>
        <w:rPr>
          <w:rFonts w:hAnsi="Times New Roman" w:ascii="Times New Roman"/>
        </w:rPr>
      </w:pPr>
    </w:p>
    <w:p w:rsidRDefault="004934C9" w:rsidP="0063419B" w:rsidR="004934C9">
      <w:pPr>
        <w:pStyle w:val="Odlomakpopisa"/>
        <w:jc w:val="both"/>
        <w:rPr>
          <w:rFonts w:hAnsi="Times New Roman" w:ascii="Times New Roman"/>
        </w:rPr>
      </w:pPr>
    </w:p>
    <w:p w:rsidRDefault="004934C9" w:rsidP="0063419B" w:rsidR="004934C9">
      <w:pPr>
        <w:pStyle w:val="Odlomakpopisa"/>
        <w:jc w:val="both"/>
        <w:rPr>
          <w:rFonts w:hAnsi="Times New Roman" w:ascii="Times New Roman"/>
        </w:rPr>
      </w:pPr>
    </w:p>
    <w:p w:rsidRDefault="004934C9" w:rsidP="0063419B" w:rsidR="004934C9">
      <w:pPr>
        <w:pStyle w:val="Odlomakpopisa"/>
        <w:jc w:val="both"/>
        <w:rPr>
          <w:rFonts w:hAnsi="Times New Roman" w:ascii="Times New Roman"/>
        </w:rPr>
      </w:pPr>
    </w:p>
    <w:p w:rsidRDefault="004934C9" w:rsidP="0063419B" w:rsidR="004934C9">
      <w:pPr>
        <w:pStyle w:val="Odlomakpopisa"/>
        <w:jc w:val="both"/>
        <w:rPr>
          <w:rFonts w:hAnsi="Times New Roman" w:ascii="Times New Roman"/>
        </w:rPr>
      </w:pPr>
    </w:p>
    <w:p w:rsidRDefault="004934C9" w:rsidP="0063419B" w:rsidR="004934C9">
      <w:pPr>
        <w:pStyle w:val="Odlomakpopisa"/>
        <w:jc w:val="both"/>
        <w:rPr>
          <w:rFonts w:hAnsi="Times New Roman" w:ascii="Times New Roman"/>
        </w:rPr>
      </w:pPr>
    </w:p>
    <w:p w:rsidRDefault="004934C9" w:rsidP="0063419B" w:rsidR="004934C9">
      <w:pPr>
        <w:pStyle w:val="Odlomakpopisa"/>
        <w:jc w:val="both"/>
        <w:rPr>
          <w:rFonts w:hAnsi="Times New Roman" w:ascii="Times New Roman"/>
        </w:rPr>
      </w:pPr>
    </w:p>
    <w:p w:rsidRDefault="004934C9" w:rsidP="0063419B" w:rsidR="004934C9">
      <w:pPr>
        <w:pStyle w:val="Odlomakpopisa"/>
        <w:jc w:val="both"/>
        <w:rPr>
          <w:rFonts w:hAnsi="Times New Roman" w:ascii="Times New Roman"/>
        </w:rPr>
      </w:pPr>
    </w:p>
    <w:p w:rsidRDefault="004934C9" w:rsidP="0063419B" w:rsidR="004934C9">
      <w:pPr>
        <w:pStyle w:val="Odlomakpopisa"/>
        <w:jc w:val="both"/>
        <w:rPr>
          <w:rFonts w:hAnsi="Times New Roman" w:ascii="Times New Roman"/>
        </w:rPr>
      </w:pPr>
    </w:p>
    <w:p w:rsidRDefault="004934C9" w:rsidP="0063419B" w:rsidR="004934C9">
      <w:pPr>
        <w:pStyle w:val="Odlomakpopisa"/>
        <w:jc w:val="both"/>
        <w:rPr>
          <w:rFonts w:hAnsi="Times New Roman" w:ascii="Times New Roman"/>
        </w:rPr>
      </w:pPr>
    </w:p>
    <w:p w:rsidRDefault="004934C9" w:rsidP="0063419B" w:rsidR="004934C9">
      <w:pPr>
        <w:pStyle w:val="Odlomakpopisa"/>
        <w:jc w:val="both"/>
        <w:rPr>
          <w:rFonts w:hAnsi="Times New Roman" w:ascii="Times New Roman"/>
        </w:rPr>
      </w:pPr>
    </w:p>
    <w:p w:rsidRDefault="004934C9" w:rsidP="0063419B" w:rsidR="004934C9">
      <w:pPr>
        <w:pStyle w:val="Odlomakpopisa"/>
        <w:jc w:val="both"/>
        <w:rPr>
          <w:rFonts w:hAnsi="Times New Roman" w:ascii="Times New Roman"/>
        </w:rPr>
      </w:pPr>
    </w:p>
    <w:p w:rsidRDefault="004934C9" w:rsidP="0063419B" w:rsidR="004934C9">
      <w:pPr>
        <w:pStyle w:val="Odlomakpopisa"/>
        <w:jc w:val="both"/>
        <w:rPr>
          <w:rFonts w:hAnsi="Times New Roman" w:ascii="Times New Roman"/>
        </w:rPr>
      </w:pPr>
    </w:p>
    <w:p w:rsidRDefault="004934C9" w:rsidP="0063419B" w:rsidR="004934C9">
      <w:pPr>
        <w:pStyle w:val="Odlomakpopisa"/>
        <w:jc w:val="both"/>
        <w:rPr>
          <w:rFonts w:hAnsi="Times New Roman" w:ascii="Times New Roman"/>
        </w:rPr>
      </w:pPr>
    </w:p>
    <w:p w:rsidRDefault="004934C9" w:rsidP="0063419B" w:rsidR="004934C9">
      <w:pPr>
        <w:pStyle w:val="Odlomakpopisa"/>
        <w:jc w:val="both"/>
        <w:rPr>
          <w:rFonts w:hAnsi="Times New Roman" w:ascii="Times New Roman"/>
        </w:rPr>
      </w:pPr>
    </w:p>
    <w:p w:rsidRDefault="004934C9" w:rsidP="0063419B" w:rsidR="004934C9">
      <w:pPr>
        <w:pStyle w:val="Odlomakpopisa"/>
        <w:jc w:val="both"/>
        <w:rPr>
          <w:rFonts w:hAnsi="Times New Roman" w:ascii="Times New Roman"/>
        </w:rPr>
      </w:pPr>
    </w:p>
    <w:p w:rsidRDefault="004934C9" w:rsidP="0063419B" w:rsidR="004934C9">
      <w:pPr>
        <w:pStyle w:val="Odlomakpopisa"/>
        <w:jc w:val="both"/>
        <w:rPr>
          <w:rFonts w:hAnsi="Times New Roman" w:ascii="Times New Roman"/>
        </w:rPr>
      </w:pPr>
    </w:p>
    <w:p w:rsidRDefault="004934C9" w:rsidP="0063419B" w:rsidR="004934C9">
      <w:pPr>
        <w:pStyle w:val="Odlomakpopisa"/>
        <w:jc w:val="both"/>
        <w:rPr>
          <w:rFonts w:hAnsi="Times New Roman" w:ascii="Times New Roman"/>
        </w:rPr>
      </w:pPr>
    </w:p>
    <w:p w:rsidRDefault="004934C9" w:rsidP="0063419B" w:rsidR="004934C9">
      <w:pPr>
        <w:pStyle w:val="Odlomakpopisa"/>
        <w:jc w:val="both"/>
        <w:rPr>
          <w:rFonts w:hAnsi="Times New Roman" w:ascii="Times New Roman"/>
        </w:rPr>
      </w:pPr>
    </w:p>
    <w:p w:rsidRDefault="004934C9" w:rsidP="0063419B" w:rsidR="004934C9">
      <w:pPr>
        <w:pStyle w:val="Odlomakpopisa"/>
        <w:jc w:val="both"/>
        <w:rPr>
          <w:rFonts w:hAnsi="Times New Roman" w:ascii="Times New Roman"/>
        </w:rPr>
      </w:pPr>
    </w:p>
    <w:p w:rsidRDefault="004934C9" w:rsidP="0063419B" w:rsidR="004934C9">
      <w:pPr>
        <w:pStyle w:val="Odlomakpopisa"/>
        <w:jc w:val="both"/>
        <w:rPr>
          <w:rFonts w:hAnsi="Times New Roman" w:ascii="Times New Roman"/>
        </w:rPr>
      </w:pPr>
    </w:p>
    <w:p w:rsidRDefault="005A6BCB" w:rsidP="0063419B" w:rsidR="005A6BCB">
      <w:pPr>
        <w:pStyle w:val="Odlomakpopisa"/>
        <w:jc w:val="both"/>
        <w:rPr>
          <w:rFonts w:hAnsi="Times New Roman" w:ascii="Times New Roman"/>
        </w:rPr>
      </w:pPr>
    </w:p>
    <w:p w:rsidRDefault="005A6BCB" w:rsidP="0063419B" w:rsidR="005A6BCB">
      <w:pPr>
        <w:pStyle w:val="Odlomakpopisa"/>
        <w:jc w:val="both"/>
        <w:rPr>
          <w:rFonts w:hAnsi="Times New Roman" w:ascii="Times New Roman"/>
        </w:rPr>
      </w:pPr>
    </w:p>
    <w:p w:rsidRDefault="00B015C2" w:rsidP="00067365" w:rsidR="00F836D7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B714BD">
        <w:rPr>
          <w:rFonts w:hAnsi="Times New Roman" w:ascii="Times New Roman"/>
          <w:b/>
          <w:sz w:val="24"/>
          <w:szCs w:val="24"/>
        </w:rPr>
        <w:t xml:space="preserve">2. 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bookmarkStart w:name="_Hlk2163570" w:id="10"/>
      <w:r w:rsidR="00F836D7">
        <w:rPr>
          <w:rFonts w:hAnsi="Times New Roman" w:ascii="Times New Roman"/>
          <w:b/>
          <w:sz w:val="24"/>
          <w:szCs w:val="24"/>
        </w:rPr>
        <w:t>R</w:t>
      </w:r>
      <w:r>
        <w:rPr>
          <w:rFonts w:hAnsi="Times New Roman" w:ascii="Times New Roman"/>
          <w:b/>
          <w:sz w:val="24"/>
          <w:szCs w:val="24"/>
        </w:rPr>
        <w:t xml:space="preserve">azvrstavanje vjerovnika </w:t>
      </w:r>
      <w:bookmarkEnd w:id="10"/>
      <w:r>
        <w:rPr>
          <w:rFonts w:hAnsi="Times New Roman" w:ascii="Times New Roman"/>
          <w:b/>
          <w:sz w:val="24"/>
          <w:szCs w:val="24"/>
        </w:rPr>
        <w:t xml:space="preserve">u </w:t>
      </w:r>
      <w:r w:rsidR="00F836D7">
        <w:rPr>
          <w:rFonts w:hAnsi="Times New Roman" w:ascii="Times New Roman"/>
          <w:b/>
          <w:sz w:val="24"/>
          <w:szCs w:val="24"/>
        </w:rPr>
        <w:t>stečajnom planu</w:t>
      </w:r>
    </w:p>
    <w:p w:rsidRDefault="00F836D7" w:rsidP="00067365" w:rsidR="00F836D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836D7" w:rsidP="00067365" w:rsidR="00F02C0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čl.308. st.1. Stečajnog zakona sudionici u stečajnom planu razvrstavaju se pri utvrđivanju njihovih prava u skupine</w:t>
      </w:r>
      <w:r w:rsidR="00F02C02">
        <w:rPr>
          <w:rFonts w:hAnsi="Times New Roman" w:ascii="Times New Roman"/>
          <w:sz w:val="24"/>
          <w:szCs w:val="24"/>
        </w:rPr>
        <w:t>. Vj</w:t>
      </w:r>
      <w:r>
        <w:rPr>
          <w:rFonts w:hAnsi="Times New Roman" w:ascii="Times New Roman"/>
          <w:sz w:val="24"/>
          <w:szCs w:val="24"/>
        </w:rPr>
        <w:t>erovnici sa različitim pravnim položajem razvrstavaju u posebne skupine</w:t>
      </w:r>
      <w:r w:rsidR="00F02C02">
        <w:rPr>
          <w:rFonts w:hAnsi="Times New Roman" w:ascii="Times New Roman"/>
          <w:sz w:val="24"/>
          <w:szCs w:val="24"/>
        </w:rPr>
        <w:t xml:space="preserve">, pri čemu treba razlikovati vjerovnike sa pravom odvojenog namirenja ako stečajni plan zadire u njihova prava, stečajne vjerovnike koji nisu nižeg isplatnog reda i stečajne vjerovnike nižih isplatnih redova. </w:t>
      </w:r>
    </w:p>
    <w:p w:rsidRDefault="00F02C02" w:rsidP="00F836D7" w:rsidR="00F02C02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Ovim stečajnim planom predviđa se namirenje tražbina svih stečajnih vjerovnika, pri čemu je stečajni vjerovnik RH, Ministarstvo financija i razlučni vjerovnik sa upisanim založnim pravom na nekretninama stečajnog dužnika u svrhu osiguranja svoje tražbine po osnovi poreza i dr. javnih davanja</w:t>
      </w:r>
      <w:r w:rsidR="0099799E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i to na način da se svakom stečajnom vjerovniku podmiruje njegova utvrđena tražbina u cjelokupnom iznosu (100%). </w:t>
      </w:r>
    </w:p>
    <w:p w:rsidRDefault="0078511A" w:rsidP="00F836D7" w:rsidR="0078511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Sudionici u ovom stečajnom planu su slijedeći vjerovnici:</w:t>
      </w:r>
    </w:p>
    <w:p w:rsidRDefault="0078511A" w:rsidP="00F836D7" w:rsidR="0078511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a/ stečajni vjerovnik koji je i razlučni vjerovnik (RH, Ministarstvo financija)</w:t>
      </w:r>
    </w:p>
    <w:p w:rsidRDefault="0078511A" w:rsidP="00F836D7" w:rsidR="0078511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b/ stečajni vjerovnici (članovi stečajnog dužnika) i</w:t>
      </w:r>
    </w:p>
    <w:p w:rsidRDefault="0078511A" w:rsidP="00F836D7" w:rsidR="0078511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c/ izlučni vjerovnik (Pavelcze Louis).</w:t>
      </w:r>
    </w:p>
    <w:p w:rsidRDefault="0078511A" w:rsidP="00F836D7" w:rsidR="0078511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Zbog različitog statusa vjerovnika, iako se ovim stečajnim planom predviđa namirenje u 100% iznosu svih utvrđenih tražbina stečajnih vjerovnika sukladno pravomoćnom rješenju o utvrđivanju tražbina II višeg isplatnog reda</w:t>
      </w:r>
      <w:r w:rsidR="004B7ECB">
        <w:rPr>
          <w:rFonts w:hAnsi="Times New Roman" w:ascii="Times New Roman"/>
          <w:sz w:val="24"/>
          <w:szCs w:val="24"/>
        </w:rPr>
        <w:t xml:space="preserve"> broj St-5554/2016 od 08.02.2017.g. i od 16.11.2017.g., kao i namirenje tražbine izlučnog vjerovnika za predajom apartmana kao dijela stečajne mase, za stečajne vjerovnike pod točkom b/ i izlučnog vjerovnika pod točkom c/ postoje i obveze prema stečajnom dužniku, pa kako niti te obveze nisu jednake za sve ove vjerovnike (razlika se sastoji u </w:t>
      </w:r>
      <w:r w:rsidR="007A3348">
        <w:rPr>
          <w:rFonts w:hAnsi="Times New Roman" w:ascii="Times New Roman"/>
          <w:sz w:val="24"/>
          <w:szCs w:val="24"/>
        </w:rPr>
        <w:t xml:space="preserve">davanju pozajmice stečajnom dužniku za podmirenje tražbine vjerovnika pod a/ i </w:t>
      </w:r>
      <w:r w:rsidR="004B7ECB">
        <w:rPr>
          <w:rFonts w:hAnsi="Times New Roman" w:ascii="Times New Roman"/>
          <w:sz w:val="24"/>
          <w:szCs w:val="24"/>
        </w:rPr>
        <w:t xml:space="preserve">isplati kupoprodajne cijene za apartmane jer u </w:t>
      </w:r>
      <w:r w:rsidR="007A3348">
        <w:rPr>
          <w:rFonts w:hAnsi="Times New Roman" w:ascii="Times New Roman"/>
          <w:sz w:val="24"/>
          <w:szCs w:val="24"/>
        </w:rPr>
        <w:t>tim obvezama ne sudjeluje izlučni vjerovnik)</w:t>
      </w:r>
      <w:r w:rsidR="004B7ECB">
        <w:rPr>
          <w:rFonts w:hAnsi="Times New Roman" w:ascii="Times New Roman"/>
          <w:sz w:val="24"/>
          <w:szCs w:val="24"/>
        </w:rPr>
        <w:t>, uslijed čega se vjerovnici razvrstavaju u različite skupine i to u ukupno 3 (tri) skupine.</w:t>
      </w:r>
    </w:p>
    <w:p w:rsidRDefault="007A3348" w:rsidP="00F836D7" w:rsidR="00F02C02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="00F02C02">
        <w:rPr>
          <w:rFonts w:hAnsi="Times New Roman" w:ascii="Times New Roman"/>
          <w:sz w:val="24"/>
          <w:szCs w:val="24"/>
        </w:rPr>
        <w:t xml:space="preserve">avedena razlika u položaju vjerovnika </w:t>
      </w:r>
      <w:r>
        <w:rPr>
          <w:rFonts w:hAnsi="Times New Roman" w:ascii="Times New Roman"/>
          <w:sz w:val="24"/>
          <w:szCs w:val="24"/>
        </w:rPr>
        <w:t xml:space="preserve">koji sudjeluju u ovom stečajnom planu </w:t>
      </w:r>
      <w:r w:rsidR="0099799E">
        <w:rPr>
          <w:rFonts w:hAnsi="Times New Roman" w:ascii="Times New Roman"/>
          <w:sz w:val="24"/>
          <w:szCs w:val="24"/>
        </w:rPr>
        <w:t xml:space="preserve">predstavlja </w:t>
      </w:r>
      <w:r w:rsidR="00F02C02">
        <w:rPr>
          <w:rFonts w:hAnsi="Times New Roman" w:ascii="Times New Roman"/>
          <w:sz w:val="24"/>
          <w:szCs w:val="24"/>
        </w:rPr>
        <w:t xml:space="preserve">kriterij za razvrstavanje vjerovnika u ukupno </w:t>
      </w:r>
      <w:r>
        <w:rPr>
          <w:rFonts w:hAnsi="Times New Roman" w:ascii="Times New Roman"/>
          <w:sz w:val="24"/>
          <w:szCs w:val="24"/>
        </w:rPr>
        <w:t>tri</w:t>
      </w:r>
      <w:r w:rsidR="00F02C02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3</w:t>
      </w:r>
      <w:r w:rsidR="00F02C02">
        <w:rPr>
          <w:rFonts w:hAnsi="Times New Roman" w:ascii="Times New Roman"/>
          <w:sz w:val="24"/>
          <w:szCs w:val="24"/>
        </w:rPr>
        <w:t xml:space="preserve">) </w:t>
      </w:r>
      <w:r w:rsidR="00975492">
        <w:rPr>
          <w:rFonts w:hAnsi="Times New Roman" w:ascii="Times New Roman"/>
          <w:sz w:val="24"/>
          <w:szCs w:val="24"/>
        </w:rPr>
        <w:t xml:space="preserve">zasebne </w:t>
      </w:r>
      <w:r w:rsidR="00F02C02">
        <w:rPr>
          <w:rFonts w:hAnsi="Times New Roman" w:ascii="Times New Roman"/>
          <w:sz w:val="24"/>
          <w:szCs w:val="24"/>
        </w:rPr>
        <w:t>skupine vjerovnika i to:</w:t>
      </w:r>
    </w:p>
    <w:p w:rsidRDefault="0099799E" w:rsidP="00A62B11" w:rsidR="0099799E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</w:rPr>
      </w:pPr>
      <w:r w:rsidRPr="007A3348">
        <w:rPr>
          <w:rFonts w:hAnsi="Times New Roman" w:ascii="Times New Roman"/>
        </w:rPr>
        <w:t>RH, Ministarstvo financija</w:t>
      </w:r>
      <w:r w:rsidR="007A3348" w:rsidRPr="007A3348">
        <w:rPr>
          <w:rFonts w:hAnsi="Times New Roman" w:ascii="Times New Roman"/>
        </w:rPr>
        <w:t>;</w:t>
      </w:r>
    </w:p>
    <w:p w:rsidRDefault="007A3348" w:rsidP="007A3348" w:rsidR="007A3348" w:rsidRPr="007A3348">
      <w:pPr>
        <w:pStyle w:val="Odlomakpopisa"/>
        <w:jc w:val="both"/>
        <w:rPr>
          <w:rFonts w:hAnsi="Times New Roman" w:ascii="Times New Roman"/>
        </w:rPr>
      </w:pPr>
    </w:p>
    <w:p w:rsidRDefault="007A3348" w:rsidP="0099799E" w:rsidR="0099799E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Č</w:t>
      </w:r>
      <w:r w:rsidR="0099799E">
        <w:rPr>
          <w:rFonts w:hAnsi="Times New Roman" w:ascii="Times New Roman"/>
        </w:rPr>
        <w:t xml:space="preserve">lanovi društva stečajnog dužnika </w:t>
      </w:r>
      <w:r>
        <w:rPr>
          <w:rFonts w:hAnsi="Times New Roman" w:ascii="Times New Roman"/>
        </w:rPr>
        <w:t xml:space="preserve"> i</w:t>
      </w:r>
    </w:p>
    <w:p w:rsidRDefault="007A3348" w:rsidP="007A3348" w:rsidR="007A3348" w:rsidRPr="007A3348">
      <w:pPr>
        <w:pStyle w:val="Odlomakpopisa"/>
        <w:rPr>
          <w:rFonts w:hAnsi="Times New Roman" w:ascii="Times New Roman"/>
        </w:rPr>
      </w:pPr>
    </w:p>
    <w:p w:rsidRDefault="007A3348" w:rsidP="007A3348" w:rsidR="007A3348" w:rsidRPr="007A3348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Izlučni vjerovnik (Pavelcze Louis).</w:t>
      </w:r>
    </w:p>
    <w:p w:rsidRDefault="0099799E" w:rsidP="0099799E" w:rsidR="0099799E">
      <w:pPr>
        <w:jc w:val="both"/>
        <w:rPr>
          <w:rFonts w:hAnsi="Times New Roman" w:ascii="Times New Roman"/>
        </w:rPr>
      </w:pPr>
    </w:p>
    <w:p w:rsidRDefault="0099799E" w:rsidP="0099799E" w:rsidR="0099799E" w:rsidRPr="002738A3">
      <w:pPr>
        <w:jc w:val="both"/>
        <w:rPr>
          <w:rFonts w:hAnsi="Times New Roman" w:ascii="Times New Roman"/>
          <w:sz w:val="24"/>
          <w:szCs w:val="24"/>
        </w:rPr>
      </w:pPr>
      <w:r w:rsidRPr="002738A3">
        <w:rPr>
          <w:rFonts w:hAnsi="Times New Roman" w:ascii="Times New Roman"/>
          <w:sz w:val="24"/>
          <w:szCs w:val="24"/>
        </w:rPr>
        <w:t>Sudjelovanje pojedine skupine vjerovnika u glasovanju o stečajnom planu je slijedeće:</w:t>
      </w:r>
    </w:p>
    <w:p w:rsidRDefault="00596EF3" w:rsidP="0099799E" w:rsidR="0099799E" w:rsidRPr="002738A3">
      <w:pPr>
        <w:jc w:val="both"/>
        <w:rPr>
          <w:rFonts w:hAnsi="Times New Roman" w:ascii="Times New Roman"/>
          <w:sz w:val="24"/>
          <w:szCs w:val="24"/>
        </w:rPr>
      </w:pPr>
      <w:r w:rsidRPr="002738A3">
        <w:rPr>
          <w:rFonts w:hAnsi="Times New Roman" w:ascii="Times New Roman"/>
          <w:sz w:val="24"/>
          <w:szCs w:val="24"/>
        </w:rPr>
        <w:t>RH, Ministarstvo financija kao zasebna skupina glasuje sa 1 (jednim) glasom u ukupnom nominalnom iznosu vrijednosti tražbine od 594.615,20 kn.</w:t>
      </w:r>
    </w:p>
    <w:p w:rsidRDefault="007A3348" w:rsidP="0099799E" w:rsidR="007A3348" w:rsidRPr="002738A3">
      <w:pPr>
        <w:jc w:val="both"/>
        <w:rPr>
          <w:rFonts w:hAnsi="Times New Roman" w:ascii="Times New Roman"/>
          <w:sz w:val="24"/>
          <w:szCs w:val="24"/>
        </w:rPr>
      </w:pPr>
      <w:r w:rsidRPr="002738A3">
        <w:rPr>
          <w:rFonts w:hAnsi="Times New Roman" w:ascii="Times New Roman"/>
          <w:sz w:val="24"/>
          <w:szCs w:val="24"/>
        </w:rPr>
        <w:lastRenderedPageBreak/>
        <w:t>Izlučni vjerovnik k</w:t>
      </w:r>
      <w:r w:rsidR="002738A3">
        <w:rPr>
          <w:rFonts w:hAnsi="Times New Roman" w:ascii="Times New Roman"/>
          <w:sz w:val="24"/>
          <w:szCs w:val="24"/>
        </w:rPr>
        <w:t xml:space="preserve">oji čini </w:t>
      </w:r>
      <w:r w:rsidRPr="002738A3">
        <w:rPr>
          <w:rFonts w:hAnsi="Times New Roman" w:ascii="Times New Roman"/>
          <w:sz w:val="24"/>
          <w:szCs w:val="24"/>
        </w:rPr>
        <w:t>zasebn</w:t>
      </w:r>
      <w:r w:rsidR="002738A3">
        <w:rPr>
          <w:rFonts w:hAnsi="Times New Roman" w:ascii="Times New Roman"/>
          <w:sz w:val="24"/>
          <w:szCs w:val="24"/>
        </w:rPr>
        <w:t>u</w:t>
      </w:r>
      <w:r w:rsidRPr="002738A3">
        <w:rPr>
          <w:rFonts w:hAnsi="Times New Roman" w:ascii="Times New Roman"/>
          <w:sz w:val="24"/>
          <w:szCs w:val="24"/>
        </w:rPr>
        <w:t xml:space="preserve"> skupin</w:t>
      </w:r>
      <w:r w:rsidR="002738A3">
        <w:rPr>
          <w:rFonts w:hAnsi="Times New Roman" w:ascii="Times New Roman"/>
          <w:sz w:val="24"/>
          <w:szCs w:val="24"/>
        </w:rPr>
        <w:t>u</w:t>
      </w:r>
      <w:r w:rsidRPr="002738A3">
        <w:rPr>
          <w:rFonts w:hAnsi="Times New Roman" w:ascii="Times New Roman"/>
          <w:sz w:val="24"/>
          <w:szCs w:val="24"/>
        </w:rPr>
        <w:t xml:space="preserve"> glasuje sa 1 (jednim) glasom u ukupnom nominalnom iznosu od </w:t>
      </w:r>
      <w:r w:rsidR="002738A3" w:rsidRPr="002738A3">
        <w:rPr>
          <w:rFonts w:hAnsi="Times New Roman" w:ascii="Times New Roman"/>
          <w:sz w:val="24"/>
          <w:szCs w:val="24"/>
        </w:rPr>
        <w:t xml:space="preserve">1.064.776,80 </w:t>
      </w:r>
      <w:r w:rsidRPr="002738A3">
        <w:rPr>
          <w:rFonts w:hAnsi="Times New Roman" w:ascii="Times New Roman"/>
          <w:sz w:val="24"/>
          <w:szCs w:val="24"/>
        </w:rPr>
        <w:t>kn</w:t>
      </w:r>
      <w:r w:rsidR="002738A3">
        <w:rPr>
          <w:rFonts w:hAnsi="Times New Roman" w:ascii="Times New Roman"/>
          <w:sz w:val="24"/>
          <w:szCs w:val="24"/>
        </w:rPr>
        <w:t xml:space="preserve"> (ulaganje u gl. iznosu)</w:t>
      </w:r>
      <w:r w:rsidRPr="002738A3">
        <w:rPr>
          <w:rFonts w:hAnsi="Times New Roman" w:ascii="Times New Roman"/>
          <w:sz w:val="24"/>
          <w:szCs w:val="24"/>
        </w:rPr>
        <w:t>.</w:t>
      </w:r>
    </w:p>
    <w:p w:rsidRDefault="00596EF3" w:rsidP="0099799E" w:rsidR="00596EF3" w:rsidRPr="002738A3">
      <w:pPr>
        <w:jc w:val="both"/>
        <w:rPr>
          <w:rFonts w:hAnsi="Times New Roman" w:ascii="Times New Roman"/>
          <w:sz w:val="24"/>
          <w:szCs w:val="24"/>
        </w:rPr>
      </w:pPr>
      <w:r w:rsidRPr="002738A3">
        <w:rPr>
          <w:rFonts w:hAnsi="Times New Roman" w:ascii="Times New Roman"/>
          <w:sz w:val="24"/>
          <w:szCs w:val="24"/>
        </w:rPr>
        <w:t>Članovi društva stečajnog dužnika kao zasebna skupina glasuju na slijedeći način: svaki član prema učešću njegove tražbine u ukupnom zbroju tražbina svih vjerovnika</w:t>
      </w:r>
      <w:r w:rsidR="007A3348" w:rsidRPr="002738A3">
        <w:rPr>
          <w:rFonts w:hAnsi="Times New Roman" w:ascii="Times New Roman"/>
          <w:sz w:val="24"/>
          <w:szCs w:val="24"/>
        </w:rPr>
        <w:t>, kako je to prikazano u niže navedenoj Tablici.</w:t>
      </w:r>
    </w:p>
    <w:p w:rsidRDefault="007A3348" w:rsidP="0099799E" w:rsidR="007A3348">
      <w:pPr>
        <w:jc w:val="both"/>
        <w:rPr>
          <w:rFonts w:hAnsi="Times New Roman" w:ascii="Times New Roman"/>
        </w:rPr>
      </w:pPr>
    </w:p>
    <w:p w:rsidRDefault="007A3348" w:rsidP="0099799E" w:rsidR="007A3348" w:rsidRPr="002738A3">
      <w:pPr>
        <w:jc w:val="both"/>
        <w:rPr>
          <w:rFonts w:hAnsi="Times New Roman" w:ascii="Times New Roman"/>
          <w:sz w:val="24"/>
          <w:szCs w:val="24"/>
        </w:rPr>
      </w:pPr>
      <w:r w:rsidRPr="002738A3">
        <w:rPr>
          <w:rFonts w:hAnsi="Times New Roman" w:ascii="Times New Roman"/>
          <w:sz w:val="24"/>
          <w:szCs w:val="24"/>
        </w:rPr>
        <w:t>Tablica sudjelovanja u glasovanju Članova stečajnog dužnika</w:t>
      </w:r>
    </w:p>
    <w:p w:rsidRDefault="007A3348" w:rsidP="0099799E" w:rsidR="007A3348" w:rsidRPr="002738A3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7392"/>
        <w:tblBorders>
          <w:top w:space="0" w:sz="8" w:color="4F81BD" w:val="single"/>
          <w:bottom w:space="0" w:sz="8" w:color="4F81BD" w:val="single"/>
        </w:tblBorders>
        <w:tblLook w:val="04A0" w:noVBand="1" w:noHBand="0" w:lastColumn="0" w:firstColumn="1" w:lastRow="0" w:firstRow="1"/>
      </w:tblPr>
      <w:tblGrid>
        <w:gridCol w:w="3402"/>
        <w:gridCol w:w="3990"/>
      </w:tblGrid>
      <w:tr w:rsidTr="00975492" w:rsidR="0089568F" w:rsidRPr="002738A3">
        <w:trPr>
          <w:trHeight w:val="683"/>
        </w:trPr>
        <w:tc>
          <w:tcPr>
            <w:tcW w:type="dxa" w:w="3402"/>
            <w:tcBorders>
              <w:left w:val="nil"/>
              <w:right w:val="nil"/>
            </w:tcBorders>
            <w:shd w:fill="D3DFEE" w:color="auto" w:val="clear"/>
            <w:hideMark/>
          </w:tcPr>
          <w:p w:rsidRDefault="0089568F" w:rsidP="00975492" w:rsidR="0089568F" w:rsidRPr="002738A3">
            <w:pPr>
              <w:spacing w:after="0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738A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Vjerovnik</w:t>
            </w:r>
            <w:r w:rsidR="00975492" w:rsidRPr="002738A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– Član</w:t>
            </w:r>
          </w:p>
          <w:p w:rsidRDefault="00975492" w:rsidP="00975492" w:rsidR="00975492" w:rsidRPr="002738A3">
            <w:pPr>
              <w:spacing w:after="0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val="nil"/>
            </w:tcBorders>
            <w:shd w:fill="D3DFEE" w:color="auto" w:val="clear"/>
            <w:hideMark/>
          </w:tcPr>
          <w:p w:rsidRDefault="0089568F" w:rsidP="001E5BA1" w:rsidR="0089568F" w:rsidRPr="002738A3">
            <w:pPr>
              <w:spacing w:after="225" w:beforeAutospacing="true" w:before="10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738A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tražbine                 Pravo glasa %</w:t>
            </w:r>
          </w:p>
        </w:tc>
      </w:tr>
      <w:tr w:rsidTr="0089568F" w:rsidR="0089568F" w:rsidRPr="002738A3">
        <w:tc>
          <w:tcPr>
            <w:tcW w:type="dxa" w:w="3402"/>
            <w:hideMark/>
          </w:tcPr>
          <w:p w:rsidRDefault="0089568F" w:rsidP="001E5BA1" w:rsidR="0089568F" w:rsidRPr="002738A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738A3">
              <w:rPr>
                <w:rFonts w:hAnsi="Times New Roman" w:ascii="Times New Roman"/>
                <w:sz w:val="24"/>
                <w:szCs w:val="24"/>
              </w:rPr>
              <w:t>Gabor Adam Galdi</w:t>
            </w:r>
          </w:p>
        </w:tc>
        <w:tc>
          <w:tcPr>
            <w:tcW w:type="auto" w:w="0"/>
            <w:hideMark/>
          </w:tcPr>
          <w:p w:rsidRDefault="0089568F" w:rsidP="001E5BA1" w:rsidR="0089568F" w:rsidRPr="002738A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738A3">
              <w:rPr>
                <w:rFonts w:hAnsi="Times New Roman" w:ascii="Times New Roman"/>
                <w:sz w:val="24"/>
                <w:szCs w:val="24"/>
              </w:rPr>
              <w:t>324.580,25 kn                     21,50</w:t>
            </w:r>
            <w:r w:rsidR="00067365" w:rsidRPr="002738A3">
              <w:rPr>
                <w:rFonts w:hAnsi="Times New Roman" w:ascii="Times New Roman"/>
                <w:sz w:val="24"/>
                <w:szCs w:val="24"/>
              </w:rPr>
              <w:t xml:space="preserve"> %</w:t>
            </w:r>
          </w:p>
        </w:tc>
      </w:tr>
      <w:tr w:rsidTr="0089568F" w:rsidR="0089568F" w:rsidRPr="002738A3">
        <w:tc>
          <w:tcPr>
            <w:tcW w:type="dxa" w:w="3402"/>
            <w:tcBorders>
              <w:left w:val="nil"/>
              <w:right w:val="nil"/>
            </w:tcBorders>
            <w:shd w:fill="D3DFEE" w:color="auto" w:val="clear"/>
            <w:hideMark/>
          </w:tcPr>
          <w:p w:rsidRDefault="0089568F" w:rsidP="001E5BA1" w:rsidR="0089568F" w:rsidRPr="002738A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738A3">
              <w:rPr>
                <w:rFonts w:hAnsi="Times New Roman" w:ascii="Times New Roman"/>
                <w:sz w:val="24"/>
                <w:szCs w:val="24"/>
              </w:rPr>
              <w:t>Gabor Laszlo Velkei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fill="D3DFEE" w:color="auto" w:val="clear"/>
            <w:hideMark/>
          </w:tcPr>
          <w:p w:rsidRDefault="0089568F" w:rsidP="001E5BA1" w:rsidR="0089568F" w:rsidRPr="002738A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738A3">
              <w:rPr>
                <w:rFonts w:hAnsi="Times New Roman" w:ascii="Times New Roman"/>
                <w:sz w:val="24"/>
                <w:szCs w:val="24"/>
              </w:rPr>
              <w:t xml:space="preserve">195.005,09 kn  </w:t>
            </w:r>
            <w:r w:rsidR="00067365" w:rsidRPr="002738A3">
              <w:rPr>
                <w:rFonts w:hAnsi="Times New Roman" w:ascii="Times New Roman"/>
                <w:sz w:val="24"/>
                <w:szCs w:val="24"/>
              </w:rPr>
              <w:t xml:space="preserve">                   12,92 %</w:t>
            </w:r>
          </w:p>
        </w:tc>
      </w:tr>
      <w:tr w:rsidTr="0089568F" w:rsidR="0089568F" w:rsidRPr="002738A3">
        <w:tc>
          <w:tcPr>
            <w:tcW w:type="dxa" w:w="3402"/>
            <w:hideMark/>
          </w:tcPr>
          <w:p w:rsidRDefault="0089568F" w:rsidP="001E5BA1" w:rsidR="0089568F" w:rsidRPr="002738A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738A3">
              <w:rPr>
                <w:rFonts w:hAnsi="Times New Roman" w:ascii="Times New Roman"/>
                <w:sz w:val="24"/>
                <w:szCs w:val="24"/>
              </w:rPr>
              <w:t>Gyorgy Narai</w:t>
            </w:r>
          </w:p>
        </w:tc>
        <w:tc>
          <w:tcPr>
            <w:tcW w:type="auto" w:w="0"/>
            <w:hideMark/>
          </w:tcPr>
          <w:p w:rsidRDefault="0089568F" w:rsidP="001E5BA1" w:rsidR="0089568F" w:rsidRPr="002738A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738A3">
              <w:rPr>
                <w:rFonts w:hAnsi="Times New Roman" w:ascii="Times New Roman"/>
                <w:sz w:val="24"/>
                <w:szCs w:val="24"/>
              </w:rPr>
              <w:t>217.135,94 kn</w:t>
            </w:r>
            <w:r w:rsidR="00067365" w:rsidRPr="002738A3">
              <w:rPr>
                <w:rFonts w:hAnsi="Times New Roman" w:ascii="Times New Roman"/>
                <w:sz w:val="24"/>
                <w:szCs w:val="24"/>
              </w:rPr>
              <w:t xml:space="preserve">                     14,3</w:t>
            </w:r>
            <w:r w:rsidR="00374B21" w:rsidRPr="002738A3">
              <w:rPr>
                <w:rFonts w:hAnsi="Times New Roman" w:ascii="Times New Roman"/>
                <w:sz w:val="24"/>
                <w:szCs w:val="24"/>
              </w:rPr>
              <w:t>8</w:t>
            </w:r>
            <w:r w:rsidR="00067365" w:rsidRPr="002738A3">
              <w:rPr>
                <w:rFonts w:hAnsi="Times New Roman" w:ascii="Times New Roman"/>
                <w:sz w:val="24"/>
                <w:szCs w:val="24"/>
              </w:rPr>
              <w:t xml:space="preserve"> %</w:t>
            </w:r>
          </w:p>
        </w:tc>
      </w:tr>
      <w:tr w:rsidTr="0089568F" w:rsidR="0089568F" w:rsidRPr="002738A3">
        <w:tc>
          <w:tcPr>
            <w:tcW w:type="dxa" w:w="3402"/>
            <w:tcBorders>
              <w:left w:val="nil"/>
              <w:right w:val="nil"/>
            </w:tcBorders>
            <w:shd w:fill="D3DFEE" w:color="auto" w:val="clear"/>
            <w:hideMark/>
          </w:tcPr>
          <w:p w:rsidRDefault="0089568F" w:rsidP="001E5BA1" w:rsidR="0089568F" w:rsidRPr="002738A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738A3">
              <w:rPr>
                <w:rFonts w:hAnsi="Times New Roman" w:ascii="Times New Roman"/>
                <w:sz w:val="24"/>
                <w:szCs w:val="24"/>
              </w:rPr>
              <w:t>Gal Laszlo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fill="D3DFEE" w:color="auto" w:val="clear"/>
            <w:hideMark/>
          </w:tcPr>
          <w:p w:rsidRDefault="0089568F" w:rsidP="001E5BA1" w:rsidR="0089568F" w:rsidRPr="002738A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738A3">
              <w:rPr>
                <w:rFonts w:hAnsi="Times New Roman" w:ascii="Times New Roman"/>
                <w:sz w:val="24"/>
                <w:szCs w:val="24"/>
              </w:rPr>
              <w:t>102.452,33 kn</w:t>
            </w:r>
            <w:r w:rsidR="00067365" w:rsidRPr="002738A3">
              <w:rPr>
                <w:rFonts w:hAnsi="Times New Roman" w:ascii="Times New Roman"/>
                <w:sz w:val="24"/>
                <w:szCs w:val="24"/>
              </w:rPr>
              <w:t xml:space="preserve">                      6,79 %</w:t>
            </w:r>
          </w:p>
        </w:tc>
      </w:tr>
      <w:tr w:rsidTr="0089568F" w:rsidR="0089568F" w:rsidRPr="002738A3">
        <w:tc>
          <w:tcPr>
            <w:tcW w:type="dxa" w:w="3402"/>
            <w:hideMark/>
          </w:tcPr>
          <w:p w:rsidRDefault="0089568F" w:rsidP="001E5BA1" w:rsidR="0089568F" w:rsidRPr="002738A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738A3">
              <w:rPr>
                <w:rFonts w:hAnsi="Times New Roman" w:ascii="Times New Roman"/>
                <w:sz w:val="24"/>
                <w:szCs w:val="24"/>
              </w:rPr>
              <w:t>Gabor Jozsef Deri</w:t>
            </w:r>
          </w:p>
        </w:tc>
        <w:tc>
          <w:tcPr>
            <w:tcW w:type="auto" w:w="0"/>
            <w:hideMark/>
          </w:tcPr>
          <w:p w:rsidRDefault="0089568F" w:rsidP="001E5BA1" w:rsidR="0089568F" w:rsidRPr="002738A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738A3">
              <w:rPr>
                <w:rFonts w:hAnsi="Times New Roman" w:ascii="Times New Roman"/>
                <w:sz w:val="24"/>
                <w:szCs w:val="24"/>
              </w:rPr>
              <w:t>350.371,02 kn</w:t>
            </w:r>
            <w:r w:rsidR="00067365" w:rsidRPr="002738A3">
              <w:rPr>
                <w:rFonts w:hAnsi="Times New Roman" w:ascii="Times New Roman"/>
                <w:sz w:val="24"/>
                <w:szCs w:val="24"/>
              </w:rPr>
              <w:t xml:space="preserve">                     23,21 %</w:t>
            </w:r>
          </w:p>
        </w:tc>
      </w:tr>
      <w:tr w:rsidTr="0089568F" w:rsidR="0089568F" w:rsidRPr="002738A3">
        <w:tc>
          <w:tcPr>
            <w:tcW w:type="dxa" w:w="3402"/>
            <w:tcBorders>
              <w:left w:val="nil"/>
              <w:right w:val="nil"/>
            </w:tcBorders>
            <w:shd w:fill="D3DFEE" w:color="auto" w:val="clear"/>
            <w:hideMark/>
          </w:tcPr>
          <w:p w:rsidRDefault="0089568F" w:rsidP="001E5BA1" w:rsidR="0089568F" w:rsidRPr="002738A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738A3">
              <w:rPr>
                <w:rFonts w:hAnsi="Times New Roman" w:ascii="Times New Roman"/>
                <w:sz w:val="24"/>
                <w:szCs w:val="24"/>
              </w:rPr>
              <w:t>Galne Szego Agnes</w:t>
            </w:r>
          </w:p>
        </w:tc>
        <w:tc>
          <w:tcPr>
            <w:tcW w:type="auto" w:w="0"/>
            <w:tcBorders>
              <w:left w:val="nil"/>
              <w:right w:val="nil"/>
            </w:tcBorders>
            <w:shd w:fill="D3DFEE" w:color="auto" w:val="clear"/>
            <w:hideMark/>
          </w:tcPr>
          <w:p w:rsidRDefault="0089568F" w:rsidP="001E5BA1" w:rsidR="0089568F" w:rsidRPr="002738A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738A3">
              <w:rPr>
                <w:rFonts w:hAnsi="Times New Roman" w:ascii="Times New Roman"/>
                <w:sz w:val="24"/>
                <w:szCs w:val="24"/>
              </w:rPr>
              <w:t>102.452,33 kn</w:t>
            </w:r>
            <w:r w:rsidR="00067365" w:rsidRPr="002738A3">
              <w:rPr>
                <w:rFonts w:hAnsi="Times New Roman" w:ascii="Times New Roman"/>
                <w:sz w:val="24"/>
                <w:szCs w:val="24"/>
              </w:rPr>
              <w:t xml:space="preserve">                       6,79 %</w:t>
            </w:r>
          </w:p>
        </w:tc>
      </w:tr>
      <w:tr w:rsidTr="0089568F" w:rsidR="0089568F" w:rsidRPr="002738A3">
        <w:tc>
          <w:tcPr>
            <w:tcW w:type="dxa" w:w="3402"/>
            <w:hideMark/>
          </w:tcPr>
          <w:p w:rsidRDefault="0089568F" w:rsidP="001E5BA1" w:rsidR="0089568F" w:rsidRPr="002738A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738A3">
              <w:rPr>
                <w:rFonts w:hAnsi="Times New Roman" w:ascii="Times New Roman"/>
                <w:sz w:val="24"/>
                <w:szCs w:val="24"/>
              </w:rPr>
              <w:t>Zoltan Lading</w:t>
            </w:r>
          </w:p>
        </w:tc>
        <w:tc>
          <w:tcPr>
            <w:tcW w:type="auto" w:w="0"/>
            <w:hideMark/>
          </w:tcPr>
          <w:p w:rsidRDefault="0089568F" w:rsidP="001E5BA1" w:rsidR="0089568F" w:rsidRPr="002738A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738A3">
              <w:rPr>
                <w:rFonts w:hAnsi="Times New Roman" w:ascii="Times New Roman"/>
                <w:sz w:val="24"/>
                <w:szCs w:val="24"/>
              </w:rPr>
              <w:t>217.504,11 kn</w:t>
            </w:r>
            <w:r w:rsidR="00067365" w:rsidRPr="002738A3">
              <w:rPr>
                <w:rFonts w:hAnsi="Times New Roman" w:ascii="Times New Roman"/>
                <w:sz w:val="24"/>
                <w:szCs w:val="24"/>
              </w:rPr>
              <w:t xml:space="preserve">                      14,4</w:t>
            </w:r>
            <w:r w:rsidR="00374B21" w:rsidRPr="002738A3">
              <w:rPr>
                <w:rFonts w:hAnsi="Times New Roman" w:ascii="Times New Roman"/>
                <w:sz w:val="24"/>
                <w:szCs w:val="24"/>
              </w:rPr>
              <w:t>1</w:t>
            </w:r>
            <w:r w:rsidR="00067365" w:rsidRPr="002738A3">
              <w:rPr>
                <w:rFonts w:hAnsi="Times New Roman" w:ascii="Times New Roman"/>
                <w:sz w:val="24"/>
                <w:szCs w:val="24"/>
              </w:rPr>
              <w:t xml:space="preserve"> %</w:t>
            </w:r>
          </w:p>
        </w:tc>
      </w:tr>
      <w:tr w:rsidTr="00067365" w:rsidR="0089568F" w:rsidRPr="002738A3">
        <w:tc>
          <w:tcPr>
            <w:tcW w:type="dxa" w:w="3402"/>
            <w:shd w:themeFillShade="E6" w:themeFill="background2" w:fill="D0CECE" w:color="auto" w:val="clear"/>
          </w:tcPr>
          <w:p w:rsidRDefault="0089568F" w:rsidP="001E5BA1" w:rsidR="0089568F" w:rsidRPr="002738A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738A3">
              <w:rPr>
                <w:rFonts w:hAnsi="Times New Roman" w:ascii="Times New Roman"/>
                <w:sz w:val="24"/>
                <w:szCs w:val="24"/>
              </w:rPr>
              <w:t xml:space="preserve">Svi članovi ukupno </w:t>
            </w:r>
          </w:p>
        </w:tc>
        <w:tc>
          <w:tcPr>
            <w:tcW w:type="auto" w:w="0"/>
            <w:shd w:themeFillShade="E6" w:themeFill="background2" w:fill="D0CECE" w:color="auto" w:val="clear"/>
          </w:tcPr>
          <w:p w:rsidRDefault="0089568F" w:rsidP="001E5BA1" w:rsidR="0089568F" w:rsidRPr="002738A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738A3">
              <w:rPr>
                <w:rFonts w:hAnsi="Times New Roman" w:ascii="Times New Roman"/>
                <w:sz w:val="24"/>
                <w:szCs w:val="24"/>
              </w:rPr>
              <w:t>1.509.501,07 kn</w:t>
            </w:r>
            <w:r w:rsidR="00067365" w:rsidRPr="002738A3">
              <w:rPr>
                <w:rFonts w:hAnsi="Times New Roman" w:ascii="Times New Roman"/>
                <w:sz w:val="24"/>
                <w:szCs w:val="24"/>
              </w:rPr>
              <w:t xml:space="preserve">                   100 %</w:t>
            </w:r>
          </w:p>
        </w:tc>
      </w:tr>
    </w:tbl>
    <w:p w:rsidRDefault="00596EF3" w:rsidP="0099799E" w:rsidR="00596EF3" w:rsidRPr="002738A3">
      <w:pPr>
        <w:jc w:val="both"/>
        <w:rPr>
          <w:rFonts w:hAnsi="Times New Roman" w:ascii="Times New Roman"/>
          <w:sz w:val="24"/>
          <w:szCs w:val="24"/>
        </w:rPr>
      </w:pPr>
    </w:p>
    <w:p w:rsidRDefault="000618B5" w:rsidP="0099799E" w:rsidR="007A3348" w:rsidRPr="002738A3">
      <w:pPr>
        <w:jc w:val="both"/>
        <w:rPr>
          <w:rFonts w:hAnsi="Times New Roman" w:ascii="Times New Roman"/>
          <w:sz w:val="24"/>
          <w:szCs w:val="24"/>
        </w:rPr>
      </w:pPr>
      <w:r w:rsidRPr="002738A3">
        <w:rPr>
          <w:rFonts w:hAnsi="Times New Roman" w:ascii="Times New Roman"/>
          <w:sz w:val="24"/>
          <w:szCs w:val="24"/>
        </w:rPr>
        <w:t>U skladu sa odredbom čl. 312. SZ svim sudionicima pojedine skupine osigurana su ista prava.</w:t>
      </w:r>
    </w:p>
    <w:p w:rsidRDefault="00D37F5C" w:rsidP="0099799E" w:rsidR="00D37F5C" w:rsidRPr="002738A3">
      <w:pPr>
        <w:jc w:val="both"/>
        <w:rPr>
          <w:rFonts w:hAnsi="Times New Roman" w:ascii="Times New Roman"/>
          <w:sz w:val="24"/>
          <w:szCs w:val="24"/>
        </w:rPr>
      </w:pPr>
      <w:r w:rsidRPr="002738A3">
        <w:rPr>
          <w:rFonts w:hAnsi="Times New Roman" w:ascii="Times New Roman"/>
          <w:sz w:val="24"/>
          <w:szCs w:val="24"/>
        </w:rPr>
        <w:t>Nijedan od sudionika ovog stečajnog plana nije stečajnim planom stavljen u lošiji položaj od onog u kojem bi bili da stečajnog plana nema (da se namirenje provodi unovčenjem stečajne mase prema čl. 247. i 249. SZ).</w:t>
      </w:r>
    </w:p>
    <w:p w:rsidRDefault="000618B5" w:rsidP="0099799E" w:rsidR="000618B5" w:rsidRPr="002738A3">
      <w:pPr>
        <w:jc w:val="both"/>
        <w:rPr>
          <w:rFonts w:hAnsi="Times New Roman" w:ascii="Times New Roman"/>
          <w:sz w:val="24"/>
          <w:szCs w:val="24"/>
        </w:rPr>
      </w:pPr>
      <w:r w:rsidRPr="002738A3">
        <w:rPr>
          <w:rFonts w:hAnsi="Times New Roman" w:ascii="Times New Roman"/>
          <w:sz w:val="24"/>
          <w:szCs w:val="24"/>
        </w:rPr>
        <w:t>U skladu sa čl. 329. SZ svaka skupina vjerovnika s pravom glasa odvojeno glasuje o stečajnom planu.</w:t>
      </w:r>
    </w:p>
    <w:p w:rsidRDefault="000618B5" w:rsidP="0099799E" w:rsidR="000618B5" w:rsidRPr="002738A3">
      <w:pPr>
        <w:jc w:val="both"/>
        <w:rPr>
          <w:rFonts w:hAnsi="Times New Roman" w:ascii="Times New Roman"/>
          <w:sz w:val="24"/>
          <w:szCs w:val="24"/>
        </w:rPr>
      </w:pPr>
      <w:r w:rsidRPr="002738A3">
        <w:rPr>
          <w:rFonts w:hAnsi="Times New Roman" w:ascii="Times New Roman"/>
          <w:sz w:val="24"/>
          <w:szCs w:val="24"/>
        </w:rPr>
        <w:t>U skladu sa čl.330.st.1.SZ smatra se da su vjerovnici prihvatili stečajni plan ako je u svakoj skupini glasovala većina vjerovnika i ako zbroj tražbina vjerovnika koji su glasovali za stečajni plan dvostruko prelazi zbroj tražbina vjerovnika koji su glasovali protiv stečajnog plana.</w:t>
      </w:r>
    </w:p>
    <w:p w:rsidRDefault="000618B5" w:rsidP="0099799E" w:rsidR="000618B5" w:rsidRPr="002738A3">
      <w:pPr>
        <w:jc w:val="both"/>
        <w:rPr>
          <w:rFonts w:hAnsi="Times New Roman" w:ascii="Times New Roman"/>
          <w:sz w:val="24"/>
          <w:szCs w:val="24"/>
        </w:rPr>
      </w:pPr>
      <w:r w:rsidRPr="002738A3">
        <w:rPr>
          <w:rFonts w:hAnsi="Times New Roman" w:ascii="Times New Roman"/>
          <w:sz w:val="24"/>
          <w:szCs w:val="24"/>
        </w:rPr>
        <w:t xml:space="preserve">U skladu sa čl.331.st.1. SZ smatra se da je </w:t>
      </w:r>
      <w:r w:rsidR="00D37F5C" w:rsidRPr="002738A3">
        <w:rPr>
          <w:rFonts w:hAnsi="Times New Roman" w:ascii="Times New Roman"/>
          <w:sz w:val="24"/>
          <w:szCs w:val="24"/>
        </w:rPr>
        <w:t>glasačka skupina prihvatila stečajni plan iako potrebna većina iz čl. 330.st.1. nije postignuta, ako vjerovnici te skupine nisu stečajnim planom stavljeni u lošiji položaj od onog u kojem bi bili da stečajnog plana nema, ako primjereno sudjeluju u gospodarskim koristima te ako je većina glasačkih skupina stečajni plan prihvatila s potrebnom većinom.</w:t>
      </w:r>
    </w:p>
    <w:p w:rsidRDefault="007A3348" w:rsidP="0099799E" w:rsidR="007A3348" w:rsidRPr="002738A3">
      <w:pPr>
        <w:jc w:val="both"/>
        <w:rPr>
          <w:rFonts w:hAnsi="Times New Roman" w:ascii="Times New Roman"/>
          <w:sz w:val="24"/>
          <w:szCs w:val="24"/>
        </w:rPr>
      </w:pPr>
    </w:p>
    <w:p w:rsidRDefault="007A3348" w:rsidP="0099799E" w:rsidR="007A3348" w:rsidRPr="002738A3">
      <w:pPr>
        <w:jc w:val="both"/>
        <w:rPr>
          <w:rFonts w:hAnsi="Times New Roman" w:ascii="Times New Roman"/>
          <w:sz w:val="24"/>
          <w:szCs w:val="24"/>
        </w:rPr>
      </w:pPr>
    </w:p>
    <w:p w:rsidRDefault="007A3348" w:rsidP="0099799E" w:rsidR="007A3348" w:rsidRPr="002738A3">
      <w:pPr>
        <w:jc w:val="both"/>
        <w:rPr>
          <w:rFonts w:hAnsi="Times New Roman" w:ascii="Times New Roman"/>
          <w:sz w:val="24"/>
          <w:szCs w:val="24"/>
        </w:rPr>
      </w:pPr>
    </w:p>
    <w:p w:rsidRDefault="007A3348" w:rsidP="0099799E" w:rsidR="007A3348" w:rsidRPr="002738A3">
      <w:pPr>
        <w:jc w:val="both"/>
        <w:rPr>
          <w:rFonts w:hAnsi="Times New Roman" w:ascii="Times New Roman"/>
          <w:sz w:val="24"/>
          <w:szCs w:val="24"/>
        </w:rPr>
      </w:pPr>
    </w:p>
    <w:p w:rsidRDefault="007A3348" w:rsidP="0099799E" w:rsidR="007A3348">
      <w:pPr>
        <w:jc w:val="both"/>
        <w:rPr>
          <w:rFonts w:hAnsi="Times New Roman" w:ascii="Times New Roman"/>
          <w:sz w:val="24"/>
          <w:szCs w:val="24"/>
        </w:rPr>
      </w:pPr>
    </w:p>
    <w:p w:rsidRDefault="00AA6E12" w:rsidP="0099799E" w:rsidR="00AA6E12" w:rsidRPr="002738A3">
      <w:pPr>
        <w:jc w:val="both"/>
        <w:rPr>
          <w:rFonts w:hAnsi="Times New Roman" w:ascii="Times New Roman"/>
          <w:sz w:val="24"/>
          <w:szCs w:val="24"/>
        </w:rPr>
      </w:pPr>
    </w:p>
    <w:p w:rsidRDefault="007A3348" w:rsidP="0099799E" w:rsidR="007A3348" w:rsidRPr="002738A3">
      <w:pPr>
        <w:jc w:val="both"/>
        <w:rPr>
          <w:rFonts w:hAnsi="Times New Roman" w:ascii="Times New Roman"/>
          <w:sz w:val="24"/>
          <w:szCs w:val="24"/>
        </w:rPr>
      </w:pPr>
    </w:p>
    <w:p w:rsidRDefault="00B015C2" w:rsidP="004A5BB8" w:rsidR="008C2853" w:rsidRPr="00F836D7">
      <w:pPr>
        <w:pStyle w:val="tekst"/>
        <w:spacing w:afterAutospacing="false" w:after="235" w:beforeAutospacing="false" w:before="0"/>
        <w:jc w:val="both"/>
        <w:textAlignment w:val="baseline"/>
      </w:pPr>
      <w:r w:rsidRPr="00F836D7">
        <w:rPr>
          <w:b/>
        </w:rPr>
        <w:t>3.  Financijska izvješća stečajnog dužnika</w:t>
      </w:r>
    </w:p>
    <w:p w:rsidRDefault="00736ED8" w:rsidP="00736ED8" w:rsidR="004A5BB8" w:rsidRPr="00F836D7">
      <w:pPr>
        <w:pStyle w:val="tekst"/>
        <w:spacing w:afterAutospacing="false" w:after="235" w:beforeAutospacing="false" w:before="0"/>
        <w:jc w:val="both"/>
        <w:textAlignment w:val="baseline"/>
      </w:pPr>
      <w:r>
        <w:t xml:space="preserve">     3.1.</w:t>
      </w:r>
      <w:r>
        <w:tab/>
      </w:r>
      <w:r w:rsidR="004A5BB8" w:rsidRPr="00F836D7">
        <w:t xml:space="preserve">Početna </w:t>
      </w:r>
      <w:r w:rsidR="00505108" w:rsidRPr="00F836D7">
        <w:t xml:space="preserve">stečajna </w:t>
      </w:r>
      <w:r w:rsidR="004A5BB8" w:rsidRPr="00F836D7">
        <w:t xml:space="preserve">bilanca </w:t>
      </w:r>
    </w:p>
    <w:p w:rsidRDefault="004A5BB8" w:rsidP="004A5BB8" w:rsidR="00505108">
      <w:pPr>
        <w:pStyle w:val="tekst"/>
        <w:spacing w:afterAutospacing="false" w:after="235" w:beforeAutospacing="false" w:before="0"/>
        <w:jc w:val="both"/>
        <w:textAlignment w:val="baseline"/>
      </w:pPr>
      <w:r w:rsidRPr="00F836D7">
        <w:t>P</w:t>
      </w:r>
      <w:r w:rsidR="00505108" w:rsidRPr="00F836D7">
        <w:t xml:space="preserve">očetna stečajna bilanca izrađena je nakon </w:t>
      </w:r>
      <w:r w:rsidR="00067365">
        <w:t xml:space="preserve">provedene </w:t>
      </w:r>
      <w:r w:rsidR="00505108" w:rsidRPr="00F836D7">
        <w:t xml:space="preserve">procjene vrijednosti </w:t>
      </w:r>
      <w:r w:rsidR="00067365">
        <w:t xml:space="preserve">cjelokupne nepokretne i pokretne imovine stečajnog dužnika </w:t>
      </w:r>
      <w:r w:rsidR="00505108" w:rsidRPr="00F836D7">
        <w:t xml:space="preserve">koja čini stečajnu masu od strane ovlaštenog sudskog vještaka </w:t>
      </w:r>
      <w:r w:rsidR="00067365">
        <w:t>građevinske struke</w:t>
      </w:r>
      <w:r w:rsidR="00D631EF">
        <w:t>,</w:t>
      </w:r>
      <w:r w:rsidR="00067365">
        <w:t xml:space="preserve"> a prikazuje </w:t>
      </w:r>
      <w:r w:rsidR="00505108" w:rsidRPr="00F836D7">
        <w:t xml:space="preserve">stanje aktive </w:t>
      </w:r>
      <w:r w:rsidR="00D631EF">
        <w:t xml:space="preserve">prema procijenjenoj vrijednosti imovine i stanje pasive prema prijavljenim i priznatim tražbinama stečajnih vjerovnika, </w:t>
      </w:r>
      <w:r w:rsidR="00505108" w:rsidRPr="00F836D7">
        <w:t xml:space="preserve">kako </w:t>
      </w:r>
      <w:r w:rsidR="00D631EF">
        <w:t xml:space="preserve">je to iskazano </w:t>
      </w:r>
      <w:r w:rsidR="00505108" w:rsidRPr="00F836D7">
        <w:t>u tabelarnom prikazu Početne stečajne bilance.</w:t>
      </w:r>
    </w:p>
    <w:p w:rsidRDefault="00087F18" w:rsidP="00087F18" w:rsidR="00087F18" w:rsidRPr="00736ED8">
      <w:pPr>
        <w:spacing w:lineRule="auto" w:line="288" w:after="0"/>
        <w:jc w:val="both"/>
        <w:rPr>
          <w:rFonts w:eastAsia="Times New Roman" w:hAnsi="Times New Roman" w:ascii="Times New Roman"/>
          <w:b/>
          <w:i/>
          <w:iCs/>
          <w:sz w:val="24"/>
          <w:szCs w:val="24"/>
          <w:lang w:eastAsia="hr-HR"/>
        </w:rPr>
      </w:pPr>
      <w:r w:rsidRPr="00736ED8">
        <w:rPr>
          <w:rFonts w:eastAsia="Times New Roman" w:hAnsi="Times New Roman" w:ascii="Times New Roman"/>
          <w:b/>
          <w:i/>
          <w:iCs/>
          <w:sz w:val="24"/>
          <w:szCs w:val="24"/>
          <w:lang w:eastAsia="hr-HR"/>
        </w:rPr>
        <w:t>Tabela 1. – Početna stečajna bilanca</w:t>
      </w:r>
    </w:p>
    <w:p w:rsidRDefault="00736ED8" w:rsidP="00087F18" w:rsidR="00736ED8" w:rsidRPr="00736ED8">
      <w:pPr>
        <w:spacing w:lineRule="auto" w:line="288" w:after="0"/>
        <w:jc w:val="both"/>
        <w:rPr>
          <w:rFonts w:eastAsia="Times New Roman" w:hAnsi="Times New Roman" w:ascii="Times New Roman"/>
          <w:b/>
          <w:i/>
          <w:iCs/>
          <w:sz w:val="24"/>
          <w:szCs w:val="24"/>
          <w:lang w:eastAsia="hr-HR"/>
        </w:rPr>
      </w:pPr>
    </w:p>
    <w:tbl>
      <w:tblPr>
        <w:tblW w:type="dxa" w:w="7444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828"/>
        <w:gridCol w:w="3685"/>
        <w:gridCol w:w="2931"/>
      </w:tblGrid>
      <w:tr w:rsidTr="00736ED8" w:rsidR="00736ED8" w:rsidRPr="00736ED8">
        <w:trPr>
          <w:jc w:val="center"/>
        </w:trPr>
        <w:tc>
          <w:tcPr>
            <w:tcW w:type="dxa" w:w="828"/>
            <w:shd w:themeFillShade="D9" w:themeFill="background1" w:fill="D9D9D9" w:color="auto" w:val="clear"/>
            <w:hideMark/>
          </w:tcPr>
          <w:p w:rsidRDefault="00736ED8" w:rsidP="001E5BA1" w:rsidR="00736ED8" w:rsidRPr="00736ED8">
            <w:pPr>
              <w:jc w:val="center"/>
              <w:rPr>
                <w:rFonts w:hAnsi="Times New Roman" w:ascii="Times New Roman"/>
                <w:b/>
                <w:caps/>
                <w:sz w:val="24"/>
                <w:szCs w:val="24"/>
              </w:rPr>
            </w:pPr>
            <w:r w:rsidRPr="00736ED8">
              <w:rPr>
                <w:rFonts w:hAnsi="Times New Roman" w:ascii="Times New Roman"/>
                <w:b/>
                <w:sz w:val="24"/>
                <w:szCs w:val="24"/>
              </w:rPr>
              <w:t>R.br</w:t>
            </w:r>
          </w:p>
        </w:tc>
        <w:tc>
          <w:tcPr>
            <w:tcW w:type="dxa" w:w="3685"/>
            <w:shd w:themeFillShade="D9" w:themeFill="background1" w:fill="D9D9D9" w:color="auto" w:val="clear"/>
            <w:hideMark/>
          </w:tcPr>
          <w:p w:rsidRDefault="00736ED8" w:rsidP="001E5BA1" w:rsidR="00736ED8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736ED8">
              <w:rPr>
                <w:rFonts w:hAnsi="Times New Roman" w:ascii="Times New Roman"/>
                <w:b/>
                <w:caps/>
                <w:sz w:val="24"/>
                <w:szCs w:val="24"/>
              </w:rPr>
              <w:t>O</w:t>
            </w:r>
            <w:r w:rsidRPr="00736ED8">
              <w:rPr>
                <w:rFonts w:hAnsi="Times New Roman" w:ascii="Times New Roman"/>
                <w:b/>
                <w:sz w:val="24"/>
                <w:szCs w:val="24"/>
              </w:rPr>
              <w:t>pis imovine</w:t>
            </w:r>
          </w:p>
          <w:p w:rsidRDefault="00736ED8" w:rsidP="001E5BA1" w:rsidR="00736ED8" w:rsidRPr="00736ED8">
            <w:pPr>
              <w:jc w:val="center"/>
              <w:rPr>
                <w:rFonts w:hAnsi="Times New Roman" w:ascii="Times New Roman"/>
                <w:b/>
                <w:caps/>
                <w:sz w:val="24"/>
                <w:szCs w:val="24"/>
              </w:rPr>
            </w:pPr>
          </w:p>
        </w:tc>
        <w:tc>
          <w:tcPr>
            <w:tcW w:type="dxa" w:w="2931"/>
            <w:shd w:themeFillShade="D9" w:themeFill="background1" w:fill="D9D9D9" w:color="auto" w:val="clear"/>
            <w:hideMark/>
          </w:tcPr>
          <w:p w:rsidRDefault="00736ED8" w:rsidP="00736ED8" w:rsidR="00736ED8">
            <w:pPr>
              <w:spacing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Procijenjena vrijednost i</w:t>
            </w:r>
            <w:r w:rsidRPr="00736ED8">
              <w:rPr>
                <w:rFonts w:hAnsi="Times New Roman" w:ascii="Times New Roman"/>
                <w:b/>
                <w:sz w:val="24"/>
                <w:szCs w:val="24"/>
              </w:rPr>
              <w:t xml:space="preserve">movina </w:t>
            </w:r>
          </w:p>
          <w:p w:rsidRDefault="00736ED8" w:rsidP="00736ED8" w:rsidR="00736ED8" w:rsidRPr="00736ED8">
            <w:pPr>
              <w:spacing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(Početna stečajna bilanca)</w:t>
            </w:r>
          </w:p>
          <w:p w:rsidRDefault="00736ED8" w:rsidP="00736ED8" w:rsidR="00736ED8" w:rsidRPr="00736ED8">
            <w:pPr>
              <w:spacing w:after="0"/>
              <w:jc w:val="center"/>
              <w:rPr>
                <w:rFonts w:hAnsi="Times New Roman" w:ascii="Times New Roman"/>
                <w:b/>
                <w:caps/>
                <w:sz w:val="24"/>
                <w:szCs w:val="24"/>
              </w:rPr>
            </w:pPr>
            <w:r w:rsidRPr="00736ED8">
              <w:rPr>
                <w:rFonts w:hAnsi="Times New Roman" w:ascii="Times New Roman"/>
                <w:b/>
                <w:sz w:val="24"/>
                <w:szCs w:val="24"/>
              </w:rPr>
              <w:t xml:space="preserve">na dan </w:t>
            </w:r>
            <w:r w:rsidR="006A59A4">
              <w:rPr>
                <w:rFonts w:hAnsi="Times New Roman" w:ascii="Times New Roman"/>
                <w:b/>
                <w:sz w:val="24"/>
                <w:szCs w:val="24"/>
              </w:rPr>
              <w:t>20.10.2016</w:t>
            </w:r>
            <w:r w:rsidR="00D631EF">
              <w:rPr>
                <w:rFonts w:hAnsi="Times New Roman" w:ascii="Times New Roman"/>
                <w:b/>
                <w:sz w:val="24"/>
                <w:szCs w:val="24"/>
              </w:rPr>
              <w:t>.</w:t>
            </w:r>
          </w:p>
        </w:tc>
      </w:tr>
      <w:tr w:rsidTr="00736ED8" w:rsidR="00736ED8" w:rsidRPr="00736ED8">
        <w:trPr>
          <w:trHeight w:val="436"/>
          <w:jc w:val="center"/>
        </w:trPr>
        <w:tc>
          <w:tcPr>
            <w:tcW w:type="dxa" w:w="828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736ED8" w:rsidP="001E5BA1" w:rsidR="00736ED8" w:rsidRPr="00736ED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36ED8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6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736ED8" w:rsidP="001E5BA1" w:rsidR="00736ED8">
            <w:pPr>
              <w:rPr>
                <w:rFonts w:hAnsi="Times New Roman" w:ascii="Times New Roman"/>
                <w:sz w:val="24"/>
                <w:szCs w:val="24"/>
              </w:rPr>
            </w:pPr>
            <w:r w:rsidRPr="00736ED8">
              <w:rPr>
                <w:rFonts w:hAnsi="Times New Roman" w:ascii="Times New Roman"/>
                <w:sz w:val="24"/>
                <w:szCs w:val="24"/>
              </w:rPr>
              <w:t>Nekretnin</w:t>
            </w:r>
            <w:r>
              <w:rPr>
                <w:rFonts w:hAnsi="Times New Roman" w:ascii="Times New Roman"/>
                <w:sz w:val="24"/>
                <w:szCs w:val="24"/>
              </w:rPr>
              <w:t>e i to:</w:t>
            </w:r>
          </w:p>
          <w:p w:rsidRDefault="00736ED8" w:rsidP="001E5BA1" w:rsidR="00736ED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a/ kčbr.2165/1, zk.ul. 6158 k.o. Murter Betina (stambeno-apartmanski objekt sa dvorištem)</w:t>
            </w:r>
          </w:p>
          <w:p w:rsidRDefault="00736ED8" w:rsidP="001E5BA1" w:rsidR="00736ED8" w:rsidRPr="00736ED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b/ kčbr.2163/3, zk.ul. 6162 k.o. Murter Betina</w:t>
            </w:r>
            <w:r w:rsidRPr="00736ED8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(građevinsko zemljište)</w:t>
            </w:r>
          </w:p>
        </w:tc>
        <w:tc>
          <w:tcPr>
            <w:tcW w:type="dxa" w:w="293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</w:tcPr>
          <w:p w:rsidRDefault="00D631EF" w:rsidP="001E5BA1" w:rsidR="00D631E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631EF" w:rsidP="001E5BA1" w:rsidR="00736ED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2.810.000,00 kn</w:t>
            </w:r>
          </w:p>
          <w:p w:rsidRDefault="00D631EF" w:rsidP="001E5BA1" w:rsidR="00D631E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631EF" w:rsidP="001E5BA1" w:rsidR="00D631EF" w:rsidRPr="00736ED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124.000 kn</w:t>
            </w:r>
          </w:p>
        </w:tc>
      </w:tr>
      <w:tr w:rsidTr="00736ED8" w:rsidR="00736ED8" w:rsidRPr="00736ED8">
        <w:trPr>
          <w:trHeight w:val="436"/>
          <w:jc w:val="center"/>
        </w:trPr>
        <w:tc>
          <w:tcPr>
            <w:tcW w:type="dxa" w:w="828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736ED8" w:rsidP="001E5BA1" w:rsidR="00736ED8" w:rsidRPr="00736ED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6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736ED8" w:rsidP="001E5BA1" w:rsidR="00736ED8" w:rsidRPr="00736ED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Pokretnine – oprema u apartmanima</w:t>
            </w:r>
          </w:p>
        </w:tc>
        <w:tc>
          <w:tcPr>
            <w:tcW w:type="dxa" w:w="293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</w:tcPr>
          <w:p w:rsidRDefault="00D631EF" w:rsidP="001E5BA1" w:rsidR="00736ED8" w:rsidRPr="00736ED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126.880,00 kn</w:t>
            </w:r>
          </w:p>
        </w:tc>
      </w:tr>
      <w:tr w:rsidTr="00736ED8" w:rsidR="00736ED8" w:rsidRPr="00736ED8">
        <w:trPr>
          <w:trHeight w:val="412"/>
          <w:jc w:val="center"/>
        </w:trPr>
        <w:tc>
          <w:tcPr>
            <w:tcW w:type="dxa" w:w="828"/>
            <w:shd w:fill="D9D9D9" w:color="auto" w:val="clear"/>
            <w:hideMark/>
          </w:tcPr>
          <w:p w:rsidRDefault="00736ED8" w:rsidP="001E5BA1" w:rsidR="00736ED8" w:rsidRPr="00736ED8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736ED8">
              <w:rPr>
                <w:rFonts w:hAnsi="Times New Roman" w:ascii="Times New Roman"/>
                <w:b/>
                <w:sz w:val="24"/>
                <w:szCs w:val="24"/>
              </w:rPr>
              <w:t>A)</w:t>
            </w:r>
          </w:p>
        </w:tc>
        <w:tc>
          <w:tcPr>
            <w:tcW w:type="dxa" w:w="3685"/>
            <w:shd w:fill="D9D9D9" w:color="auto" w:val="clear"/>
          </w:tcPr>
          <w:p w:rsidRDefault="00736ED8" w:rsidP="001E5BA1" w:rsidR="00736ED8" w:rsidRPr="00736ED8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736ED8">
              <w:rPr>
                <w:rFonts w:hAnsi="Times New Roman" w:ascii="Times New Roman"/>
                <w:b/>
                <w:sz w:val="24"/>
                <w:szCs w:val="24"/>
              </w:rPr>
              <w:t xml:space="preserve">IMOVINA </w:t>
            </w:r>
            <w:r w:rsidR="00F92466">
              <w:rPr>
                <w:rFonts w:hAnsi="Times New Roman" w:ascii="Times New Roman"/>
                <w:b/>
                <w:sz w:val="24"/>
                <w:szCs w:val="24"/>
              </w:rPr>
              <w:t>–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AKTIVA</w:t>
            </w:r>
          </w:p>
        </w:tc>
        <w:tc>
          <w:tcPr>
            <w:tcW w:type="dxa" w:w="2931"/>
            <w:shd w:fill="D9D9D9" w:color="auto" w:val="clear"/>
          </w:tcPr>
          <w:p w:rsidRDefault="00D631EF" w:rsidP="001E5BA1" w:rsidR="00736ED8" w:rsidRPr="00736ED8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3.060.880,00 kn</w:t>
            </w:r>
          </w:p>
        </w:tc>
      </w:tr>
      <w:tr w:rsidTr="00736ED8" w:rsidR="00736ED8" w:rsidRPr="00736ED8">
        <w:trPr>
          <w:trHeight w:val="412"/>
          <w:jc w:val="center"/>
        </w:trPr>
        <w:tc>
          <w:tcPr>
            <w:tcW w:type="dxa" w:w="828"/>
            <w:shd w:fill="D9D9D9" w:color="auto" w:val="clear"/>
          </w:tcPr>
          <w:p w:rsidRDefault="00736ED8" w:rsidP="00736ED8" w:rsidR="00736ED8" w:rsidRPr="00736ED8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736ED8">
              <w:rPr>
                <w:rFonts w:hAnsi="Times New Roman" w:ascii="Times New Roman"/>
                <w:b/>
                <w:sz w:val="24"/>
                <w:szCs w:val="24"/>
              </w:rPr>
              <w:t>R.br</w:t>
            </w:r>
          </w:p>
        </w:tc>
        <w:tc>
          <w:tcPr>
            <w:tcW w:type="dxa" w:w="3685"/>
            <w:shd w:fill="D9D9D9" w:color="auto" w:val="clear"/>
          </w:tcPr>
          <w:p w:rsidRDefault="00736ED8" w:rsidP="001E5BA1" w:rsidR="00736ED8" w:rsidRPr="00736ED8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736ED8">
              <w:rPr>
                <w:rFonts w:hAnsi="Times New Roman" w:ascii="Times New Roman"/>
                <w:b/>
                <w:sz w:val="24"/>
                <w:szCs w:val="24"/>
              </w:rPr>
              <w:t>Opis obveza</w:t>
            </w:r>
          </w:p>
        </w:tc>
        <w:tc>
          <w:tcPr>
            <w:tcW w:type="dxa" w:w="2931"/>
            <w:shd w:fill="D9D9D9" w:color="auto" w:val="clear"/>
          </w:tcPr>
          <w:p w:rsidRDefault="00736ED8" w:rsidP="00D631EF" w:rsidR="00736ED8" w:rsidRPr="00736ED8">
            <w:pPr>
              <w:spacing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736ED8">
              <w:rPr>
                <w:rFonts w:hAnsi="Times New Roman" w:ascii="Times New Roman"/>
                <w:b/>
                <w:sz w:val="24"/>
                <w:szCs w:val="24"/>
              </w:rPr>
              <w:t xml:space="preserve">Obveze </w:t>
            </w:r>
          </w:p>
          <w:p w:rsidRDefault="00736ED8" w:rsidP="00D631EF" w:rsidR="00736ED8" w:rsidRPr="00736ED8">
            <w:pPr>
              <w:spacing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736ED8">
              <w:rPr>
                <w:rFonts w:hAnsi="Times New Roman" w:ascii="Times New Roman"/>
                <w:b/>
                <w:sz w:val="24"/>
                <w:szCs w:val="24"/>
              </w:rPr>
              <w:t xml:space="preserve">na dan </w:t>
            </w:r>
            <w:r w:rsidR="006A59A4">
              <w:rPr>
                <w:rFonts w:hAnsi="Times New Roman" w:ascii="Times New Roman"/>
                <w:b/>
                <w:sz w:val="24"/>
                <w:szCs w:val="24"/>
              </w:rPr>
              <w:t>20.10.2016</w:t>
            </w:r>
            <w:r w:rsidR="00D631EF">
              <w:rPr>
                <w:rFonts w:hAnsi="Times New Roman" w:ascii="Times New Roman"/>
                <w:b/>
                <w:sz w:val="24"/>
                <w:szCs w:val="24"/>
              </w:rPr>
              <w:t>.</w:t>
            </w:r>
          </w:p>
        </w:tc>
      </w:tr>
      <w:tr w:rsidTr="00736ED8" w:rsidR="00736ED8" w:rsidRPr="00736ED8">
        <w:trPr>
          <w:trHeight w:val="412"/>
          <w:jc w:val="center"/>
        </w:trPr>
        <w:tc>
          <w:tcPr>
            <w:tcW w:type="dxa" w:w="828"/>
            <w:shd w:themeFill="background1" w:fill="FFFFFF" w:color="auto" w:val="clear"/>
          </w:tcPr>
          <w:p w:rsidRDefault="00736ED8" w:rsidP="001E5BA1" w:rsidR="00736ED8" w:rsidRPr="00736ED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36ED8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685"/>
            <w:shd w:themeFill="background1" w:fill="FFFFFF" w:color="auto" w:val="clear"/>
          </w:tcPr>
          <w:p w:rsidRDefault="00736ED8" w:rsidP="001E5BA1" w:rsidR="00736ED8" w:rsidRPr="00736ED8">
            <w:pPr>
              <w:rPr>
                <w:rFonts w:hAnsi="Times New Roman" w:ascii="Times New Roman"/>
                <w:sz w:val="24"/>
                <w:szCs w:val="24"/>
              </w:rPr>
            </w:pPr>
            <w:r w:rsidRPr="00736ED8">
              <w:rPr>
                <w:rFonts w:hAnsi="Times New Roman" w:ascii="Times New Roman"/>
                <w:sz w:val="24"/>
                <w:szCs w:val="24"/>
              </w:rPr>
              <w:t xml:space="preserve">Obveze za poreze i </w:t>
            </w:r>
            <w:r w:rsidR="00D631EF">
              <w:rPr>
                <w:rFonts w:hAnsi="Times New Roman" w:ascii="Times New Roman"/>
                <w:sz w:val="24"/>
                <w:szCs w:val="24"/>
              </w:rPr>
              <w:t>druga javna davanja</w:t>
            </w:r>
          </w:p>
        </w:tc>
        <w:tc>
          <w:tcPr>
            <w:tcW w:type="dxa" w:w="2931"/>
            <w:shd w:themeFill="background1" w:fill="FFFFFF" w:color="auto" w:val="clear"/>
          </w:tcPr>
          <w:p w:rsidRDefault="00D631EF" w:rsidP="001E5BA1" w:rsidR="00736ED8" w:rsidRPr="00736ED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594.615,20 kn</w:t>
            </w:r>
          </w:p>
        </w:tc>
      </w:tr>
      <w:tr w:rsidTr="00736ED8" w:rsidR="00736ED8" w:rsidRPr="00736ED8">
        <w:trPr>
          <w:trHeight w:val="412"/>
          <w:jc w:val="center"/>
        </w:trPr>
        <w:tc>
          <w:tcPr>
            <w:tcW w:type="dxa" w:w="828"/>
            <w:shd w:themeFill="background1" w:fill="FFFFFF" w:color="auto" w:val="clear"/>
          </w:tcPr>
          <w:p w:rsidRDefault="00D631EF" w:rsidP="001E5BA1" w:rsidR="00736ED8" w:rsidRPr="00736ED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736ED8" w:rsidRPr="00736ED8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3685"/>
            <w:shd w:themeFill="background1" w:fill="FFFFFF" w:color="auto" w:val="clear"/>
          </w:tcPr>
          <w:p w:rsidRDefault="00736ED8" w:rsidP="001E5BA1" w:rsidR="00736ED8" w:rsidRPr="00736ED8">
            <w:pPr>
              <w:rPr>
                <w:rFonts w:hAnsi="Times New Roman" w:ascii="Times New Roman"/>
                <w:sz w:val="24"/>
                <w:szCs w:val="24"/>
              </w:rPr>
            </w:pPr>
            <w:r w:rsidRPr="00736ED8">
              <w:rPr>
                <w:rFonts w:hAnsi="Times New Roman" w:ascii="Times New Roman"/>
                <w:sz w:val="24"/>
                <w:szCs w:val="24"/>
              </w:rPr>
              <w:t xml:space="preserve">Obveze za </w:t>
            </w:r>
            <w:r w:rsidR="00D631EF">
              <w:rPr>
                <w:rFonts w:hAnsi="Times New Roman" w:ascii="Times New Roman"/>
                <w:sz w:val="24"/>
                <w:szCs w:val="24"/>
              </w:rPr>
              <w:t xml:space="preserve">dane pozajmice </w:t>
            </w:r>
            <w:r w:rsidRPr="00736ED8">
              <w:rPr>
                <w:rFonts w:hAnsi="Times New Roman" w:ascii="Times New Roman"/>
                <w:sz w:val="24"/>
                <w:szCs w:val="24"/>
              </w:rPr>
              <w:t>članovima društva</w:t>
            </w:r>
          </w:p>
        </w:tc>
        <w:tc>
          <w:tcPr>
            <w:tcW w:type="dxa" w:w="2931"/>
            <w:shd w:themeFill="background1" w:fill="FFFFFF" w:color="auto" w:val="clear"/>
          </w:tcPr>
          <w:p w:rsidRDefault="00D631EF" w:rsidP="001E5BA1" w:rsidR="00736ED8" w:rsidRPr="00736ED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1.509.501,07 kn</w:t>
            </w:r>
          </w:p>
        </w:tc>
      </w:tr>
      <w:tr w:rsidTr="00736ED8" w:rsidR="00736ED8" w:rsidRPr="00736ED8">
        <w:trPr>
          <w:trHeight w:val="412"/>
          <w:jc w:val="center"/>
        </w:trPr>
        <w:tc>
          <w:tcPr>
            <w:tcW w:type="dxa" w:w="828"/>
            <w:shd w:themeFillShade="D9" w:themeFill="background1" w:fill="D9D9D9" w:color="auto" w:val="clear"/>
          </w:tcPr>
          <w:p w:rsidRDefault="00736ED8" w:rsidP="001E5BA1" w:rsidR="00736ED8" w:rsidRPr="00736ED8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736ED8">
              <w:rPr>
                <w:rFonts w:hAnsi="Times New Roman" w:ascii="Times New Roman"/>
                <w:b/>
                <w:sz w:val="24"/>
                <w:szCs w:val="24"/>
              </w:rPr>
              <w:t>B)</w:t>
            </w:r>
          </w:p>
        </w:tc>
        <w:tc>
          <w:tcPr>
            <w:tcW w:type="dxa" w:w="3685"/>
            <w:shd w:themeFillShade="D9" w:themeFill="background1" w:fill="D9D9D9" w:color="auto" w:val="clear"/>
          </w:tcPr>
          <w:p w:rsidRDefault="00736ED8" w:rsidP="001E5BA1" w:rsidR="00736ED8" w:rsidRPr="00736ED8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736ED8">
              <w:rPr>
                <w:rFonts w:hAnsi="Times New Roman" w:ascii="Times New Roman"/>
                <w:b/>
                <w:sz w:val="24"/>
                <w:szCs w:val="24"/>
              </w:rPr>
              <w:t xml:space="preserve">OBVEZE 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– PASIVA </w:t>
            </w:r>
            <w:r w:rsidRPr="00736ED8">
              <w:rPr>
                <w:rFonts w:hAnsi="Times New Roman" w:ascii="Times New Roman"/>
                <w:b/>
                <w:sz w:val="24"/>
                <w:szCs w:val="24"/>
              </w:rPr>
              <w:t>(r.br.1+2</w:t>
            </w:r>
            <w:r w:rsidR="00D631EF">
              <w:rPr>
                <w:rFonts w:hAnsi="Times New Roman" w:ascii="Times New Roman"/>
                <w:b/>
                <w:sz w:val="24"/>
                <w:szCs w:val="24"/>
              </w:rPr>
              <w:t>)</w:t>
            </w:r>
            <w:r w:rsidRPr="00736ED8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type="dxa" w:w="2931"/>
            <w:shd w:themeFillShade="D9" w:themeFill="background1" w:fill="D9D9D9" w:color="auto" w:val="clear"/>
          </w:tcPr>
          <w:p w:rsidRDefault="00D631EF" w:rsidP="001E5BA1" w:rsidR="00736ED8" w:rsidRPr="00736ED8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2.104.116,07 kn</w:t>
            </w:r>
          </w:p>
        </w:tc>
      </w:tr>
    </w:tbl>
    <w:p w:rsidRDefault="00F836D7" w:rsidP="004A5BB8" w:rsidR="00F836D7">
      <w:pPr>
        <w:pStyle w:val="tekst"/>
        <w:spacing w:afterAutospacing="false" w:after="235" w:beforeAutospacing="false" w:before="0"/>
        <w:jc w:val="both"/>
        <w:textAlignment w:val="baseline"/>
      </w:pPr>
    </w:p>
    <w:p w:rsidRDefault="006A59A4" w:rsidP="006A59A4" w:rsidR="006A59A4">
      <w:pPr>
        <w:pStyle w:val="tekst"/>
        <w:spacing w:afterAutospacing="false" w:after="235" w:beforeAutospacing="false" w:before="0"/>
        <w:jc w:val="both"/>
        <w:textAlignment w:val="baseline"/>
      </w:pPr>
      <w:r>
        <w:t xml:space="preserve">Obveze stečajnog dužnika su se tijekom stečajnog postupka povećale i to za iznos svih nastalih i dospjelih obveza stečajne mase koje se sastoje od 1) troškova stečajnog postupka iskazanih i 2) ostalih obveza stečajne mase, koji su iskazani u točki 9. Obveze stečajne mase iz pripremne osnove ovog stečajnog plana. </w:t>
      </w:r>
    </w:p>
    <w:p w:rsidRDefault="006A59A4" w:rsidP="006A59A4" w:rsidR="004317D1">
      <w:pPr>
        <w:pStyle w:val="tekst"/>
        <w:spacing w:afterAutospacing="false" w:after="235" w:beforeAutospacing="false" w:before="0"/>
        <w:jc w:val="both"/>
        <w:textAlignment w:val="baseline"/>
      </w:pPr>
      <w:r>
        <w:t xml:space="preserve">Stečajni dužnik je tijekom stečajnog postupka </w:t>
      </w:r>
      <w:r w:rsidR="006436BC">
        <w:t xml:space="preserve">(2018.g.) ostvario </w:t>
      </w:r>
      <w:r>
        <w:t xml:space="preserve"> pri</w:t>
      </w:r>
      <w:r w:rsidR="006436BC">
        <w:t>hod</w:t>
      </w:r>
      <w:r>
        <w:t xml:space="preserve"> od isplaćene zakupnine temeljem Ugovora o zakupu</w:t>
      </w:r>
      <w:r w:rsidRPr="00B714BD">
        <w:t xml:space="preserve"> i organizaciji smještaja od 16. </w:t>
      </w:r>
      <w:r w:rsidR="006436BC">
        <w:t>04.</w:t>
      </w:r>
      <w:r w:rsidRPr="00B714BD">
        <w:t>2018. g</w:t>
      </w:r>
      <w:r w:rsidR="006436BC">
        <w:t>.</w:t>
      </w:r>
      <w:r w:rsidRPr="00B714BD">
        <w:t xml:space="preserve"> </w:t>
      </w:r>
      <w:r>
        <w:t>i Aneksa broj 1 istom od 11.10.2018.g.</w:t>
      </w:r>
      <w:r w:rsidR="006436BC">
        <w:t xml:space="preserve"> zaključeni između stečajnog dužnika kao zakupodavca i SCARDON-MURTER d.o.o., Zagreb, Trnjanska 47. kao zakupnika (predmet zakupa je apartmanski objekt sa dvorištem – kč.2165/1 i kč.2163/3 k.o. Murter Betina)</w:t>
      </w:r>
      <w:r>
        <w:t xml:space="preserve">. </w:t>
      </w:r>
    </w:p>
    <w:p w:rsidRDefault="006A59A4" w:rsidP="006A59A4" w:rsidR="006A59A4">
      <w:pPr>
        <w:pStyle w:val="tekst"/>
        <w:spacing w:afterAutospacing="false" w:after="235" w:beforeAutospacing="false" w:before="0"/>
        <w:jc w:val="both"/>
        <w:textAlignment w:val="baseline"/>
      </w:pPr>
      <w:r>
        <w:t>Ukupn</w:t>
      </w:r>
      <w:r w:rsidR="000242B9">
        <w:t xml:space="preserve">o ostvareni </w:t>
      </w:r>
      <w:r>
        <w:t xml:space="preserve">rashodi i </w:t>
      </w:r>
      <w:r w:rsidRPr="00B714BD">
        <w:t xml:space="preserve">prihodi </w:t>
      </w:r>
      <w:r w:rsidR="000242B9">
        <w:t xml:space="preserve">stečajnog dužnika </w:t>
      </w:r>
      <w:r w:rsidR="006436BC">
        <w:t xml:space="preserve">tijekom stečajnog postupka </w:t>
      </w:r>
      <w:r w:rsidRPr="00B714BD">
        <w:t xml:space="preserve">prikazani </w:t>
      </w:r>
      <w:r>
        <w:t xml:space="preserve">su u godišnjim financijskim izvješćima </w:t>
      </w:r>
      <w:r w:rsidR="00F92466">
        <w:t>–</w:t>
      </w:r>
      <w:r>
        <w:t xml:space="preserve"> </w:t>
      </w:r>
      <w:r w:rsidRPr="00B714BD">
        <w:t xml:space="preserve">Bilanci </w:t>
      </w:r>
      <w:r>
        <w:t>i Računu dobiti i gubitka na dan 31.12.2018.g.</w:t>
      </w:r>
      <w:r w:rsidR="004317D1">
        <w:t xml:space="preserve">, koja </w:t>
      </w:r>
      <w:r w:rsidR="00CC38ED">
        <w:t xml:space="preserve">financijska </w:t>
      </w:r>
      <w:r w:rsidR="004317D1">
        <w:t xml:space="preserve">izvješća se nalaze </w:t>
      </w:r>
      <w:r w:rsidR="001E5BA1">
        <w:t>u prilogu ovog stečajnog plana.</w:t>
      </w:r>
    </w:p>
    <w:p w:rsidRDefault="004317D1" w:rsidP="004A5BB8" w:rsidR="004317D1">
      <w:pPr>
        <w:pStyle w:val="Bezproreda"/>
        <w:jc w:val="both"/>
        <w:rPr>
          <w:rFonts w:hAnsi="Times New Roman" w:ascii="Times New Roman"/>
          <w:b/>
          <w:szCs w:val="24"/>
        </w:rPr>
      </w:pPr>
    </w:p>
    <w:p w:rsidRDefault="004A5BB8" w:rsidP="00F92466" w:rsidR="004A5BB8" w:rsidRPr="00B714BD">
      <w:pPr>
        <w:pStyle w:val="Bezproreda"/>
        <w:numPr>
          <w:ilvl w:val="0"/>
          <w:numId w:val="12"/>
        </w:numPr>
        <w:jc w:val="both"/>
        <w:rPr>
          <w:rFonts w:hAnsi="Times New Roman" w:ascii="Times New Roman"/>
          <w:b/>
          <w:szCs w:val="24"/>
        </w:rPr>
      </w:pPr>
      <w:r w:rsidRPr="00B714BD">
        <w:rPr>
          <w:rFonts w:hAnsi="Times New Roman" w:ascii="Times New Roman"/>
          <w:b/>
          <w:szCs w:val="24"/>
        </w:rPr>
        <w:t>Učinci pravomoćno potvrđenog stečajnog plana</w:t>
      </w:r>
    </w:p>
    <w:p w:rsidRDefault="004A5BB8" w:rsidP="004A5BB8" w:rsidR="004A5BB8">
      <w:pPr>
        <w:pStyle w:val="Bezproreda"/>
        <w:ind w:left="360"/>
        <w:jc w:val="both"/>
        <w:rPr>
          <w:rFonts w:hAnsi="Times New Roman" w:ascii="Times New Roman"/>
          <w:szCs w:val="24"/>
        </w:rPr>
      </w:pPr>
    </w:p>
    <w:p w:rsidRDefault="004317D1" w:rsidP="004A5BB8" w:rsidR="004317D1" w:rsidRPr="00B714BD">
      <w:pPr>
        <w:pStyle w:val="Bezproreda"/>
        <w:ind w:left="360"/>
        <w:jc w:val="both"/>
        <w:rPr>
          <w:rFonts w:hAnsi="Times New Roman" w:ascii="Times New Roman"/>
          <w:szCs w:val="24"/>
        </w:rPr>
      </w:pPr>
    </w:p>
    <w:p w:rsidRDefault="004A5BB8" w:rsidP="004A5BB8" w:rsidR="004A5BB8" w:rsidRPr="00B714BD">
      <w:pPr>
        <w:pStyle w:val="Bezproreda"/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 w:rsidRPr="00B714BD">
        <w:rPr>
          <w:rFonts w:hAnsi="Times New Roman" w:ascii="Times New Roman"/>
          <w:szCs w:val="24"/>
          <w:u w:val="single"/>
        </w:rPr>
        <w:t>Djelovanje prema svim stečajnim vjerovnicima</w:t>
      </w: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  <w:r w:rsidRPr="00B714BD">
        <w:rPr>
          <w:rFonts w:hAnsi="Times New Roman" w:ascii="Times New Roman"/>
          <w:szCs w:val="24"/>
        </w:rPr>
        <w:t>Pravomoćno potvrđen stečajni plan djeluje prema svim sudionicima stečajnog postupka bez obzira da li su glasali za ili protiv. Djeluje i prema vjerovnicima koji su se planu bez uspjeha protivili, i to bilo da kao skupina nisu prihvatili plan, a stečajni sudac ocijeni da je riječ o opstrukciji, bilo da su pojedinačno stavili prigovor protiv potvrde plana tvrdeći da su planom stavljeni u lošiji položaj od onoga u kojem bi bili da plana nema, a stečajni sudac njihov prigovor ocijeni neosnovanim (čl. 332.,337. i 340 SZ-a).</w:t>
      </w: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</w:p>
    <w:p w:rsidRDefault="004A5BB8" w:rsidP="004A5BB8" w:rsidR="004A5BB8" w:rsidRPr="00B714BD">
      <w:pPr>
        <w:pStyle w:val="Bezproreda"/>
        <w:jc w:val="both"/>
        <w:rPr>
          <w:rFonts w:hAnsi="Times New Roman" w:ascii="Times New Roman"/>
          <w:szCs w:val="24"/>
        </w:rPr>
      </w:pPr>
      <w:r w:rsidRPr="00B714BD">
        <w:rPr>
          <w:rFonts w:hAnsi="Times New Roman" w:ascii="Times New Roman"/>
          <w:szCs w:val="24"/>
        </w:rPr>
        <w:t>Sve navedeno na odgovarajući se način odnosi i na stečajnog dužnika. Ako se ovaj stečajni plan potvrdi, stečajni dužnik je dužan poštivati odluku većine</w:t>
      </w:r>
      <w:r w:rsidR="0052119C">
        <w:rPr>
          <w:rFonts w:hAnsi="Times New Roman" w:ascii="Times New Roman"/>
          <w:szCs w:val="24"/>
        </w:rPr>
        <w:t xml:space="preserve"> i pristupiti provedbi stečajnog plana u cilju namirenja tražbina svih stečajnih vjerovnika na način kako je to predviđeno </w:t>
      </w:r>
      <w:r w:rsidRPr="00B714BD">
        <w:rPr>
          <w:rFonts w:hAnsi="Times New Roman" w:ascii="Times New Roman"/>
          <w:szCs w:val="24"/>
        </w:rPr>
        <w:t xml:space="preserve"> </w:t>
      </w:r>
      <w:r w:rsidR="0052119C">
        <w:rPr>
          <w:rFonts w:hAnsi="Times New Roman" w:ascii="Times New Roman"/>
          <w:szCs w:val="24"/>
        </w:rPr>
        <w:t>u provedbenoj osnovi ovog stečajnog plana.</w:t>
      </w:r>
    </w:p>
    <w:p w:rsidRDefault="004A5BB8" w:rsidP="004A5BB8" w:rsidR="004A5BB8">
      <w:pPr>
        <w:pStyle w:val="Bezproreda"/>
        <w:jc w:val="both"/>
        <w:rPr>
          <w:rFonts w:hAnsi="Times New Roman" w:ascii="Times New Roman"/>
          <w:szCs w:val="24"/>
        </w:rPr>
      </w:pPr>
    </w:p>
    <w:p w:rsidRDefault="004317D1" w:rsidP="004A5BB8" w:rsidR="004317D1" w:rsidRPr="00B714BD">
      <w:pPr>
        <w:pStyle w:val="Bezproreda"/>
        <w:jc w:val="both"/>
        <w:rPr>
          <w:rFonts w:hAnsi="Times New Roman" w:ascii="Times New Roman"/>
          <w:szCs w:val="24"/>
        </w:rPr>
      </w:pPr>
    </w:p>
    <w:p w:rsidRDefault="00260E7A" w:rsidP="004A5BB8" w:rsidR="004A5BB8" w:rsidRPr="00B714BD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  <w:rPr>
          <w:rFonts w:eastAsia="TimesNewRoman,Bold" w:hAnsi="Times New Roman" w:ascii="Times New Roman"/>
          <w:bCs/>
          <w:u w:val="single"/>
        </w:rPr>
      </w:pPr>
      <w:r w:rsidRPr="00B714BD">
        <w:rPr>
          <w:rFonts w:eastAsia="TimesNewRoman,Bold" w:hAnsi="Times New Roman" w:ascii="Times New Roman"/>
          <w:bCs/>
          <w:u w:val="single"/>
        </w:rPr>
        <w:t>O</w:t>
      </w:r>
      <w:r w:rsidR="004A5BB8" w:rsidRPr="00B714BD">
        <w:rPr>
          <w:rFonts w:eastAsia="TimesNewRoman,Bold" w:hAnsi="Times New Roman" w:ascii="Times New Roman"/>
          <w:bCs/>
          <w:u w:val="single"/>
        </w:rPr>
        <w:t>stali učinci pravomoćnog rješenja o potvrdi stečajnog plana</w:t>
      </w:r>
    </w:p>
    <w:p w:rsidRDefault="004A5BB8" w:rsidP="004A5BB8" w:rsidR="004A5BB8" w:rsidRPr="00B714BD">
      <w:pPr>
        <w:pStyle w:val="Odlomakpopisa"/>
        <w:autoSpaceDE w:val="false"/>
        <w:autoSpaceDN w:val="false"/>
        <w:adjustRightInd w:val="false"/>
        <w:jc w:val="both"/>
        <w:rPr>
          <w:rFonts w:eastAsia="TimesNewRoman,Bold" w:hAnsi="Times New Roman" w:ascii="Times New Roman"/>
          <w:bCs/>
          <w:u w:val="single"/>
        </w:rPr>
      </w:pPr>
    </w:p>
    <w:p w:rsidRDefault="00CE3B8C" w:rsidP="004A5BB8" w:rsidR="004A5BB8" w:rsidRPr="00B714BD">
      <w:pPr>
        <w:autoSpaceDE w:val="false"/>
        <w:autoSpaceDN w:val="false"/>
        <w:adjustRightInd w:val="false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Sa </w:t>
      </w:r>
      <w:r w:rsidR="004A5BB8" w:rsidRPr="00B714BD">
        <w:rPr>
          <w:rFonts w:hAnsi="Times New Roman" w:ascii="Times New Roman"/>
          <w:sz w:val="24"/>
          <w:szCs w:val="24"/>
        </w:rPr>
        <w:t xml:space="preserve">pravomoćnošću rješenja o potvrdi stečajnog plana stečajni vjerovnici nemaju nikakvih drugih potraživanja prema </w:t>
      </w:r>
      <w:r>
        <w:rPr>
          <w:rFonts w:hAnsi="Times New Roman" w:ascii="Times New Roman"/>
          <w:sz w:val="24"/>
          <w:szCs w:val="24"/>
        </w:rPr>
        <w:t xml:space="preserve">stečajnom dužniku osim onih </w:t>
      </w:r>
      <w:r w:rsidR="004A5BB8" w:rsidRPr="00B714BD">
        <w:rPr>
          <w:rFonts w:hAnsi="Times New Roman" w:ascii="Times New Roman"/>
          <w:sz w:val="24"/>
          <w:szCs w:val="24"/>
        </w:rPr>
        <w:t xml:space="preserve">koja će se namiriti provedbom ovog stečajnog plana. </w:t>
      </w:r>
    </w:p>
    <w:p w:rsidRDefault="004551E3" w:rsidP="004A5BB8" w:rsidR="004A5BB8" w:rsidRPr="00B714BD">
      <w:pPr>
        <w:autoSpaceDE w:val="false"/>
        <w:autoSpaceDN w:val="false"/>
        <w:adjustRightInd w:val="false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Sa </w:t>
      </w:r>
      <w:r w:rsidR="004A5BB8" w:rsidRPr="00B714BD">
        <w:rPr>
          <w:rFonts w:hAnsi="Times New Roman" w:ascii="Times New Roman"/>
          <w:sz w:val="24"/>
          <w:szCs w:val="24"/>
        </w:rPr>
        <w:t xml:space="preserve">pravomoćnošću rješenja o potvrdi stečajnog plana </w:t>
      </w:r>
      <w:r>
        <w:rPr>
          <w:rFonts w:hAnsi="Times New Roman" w:ascii="Times New Roman"/>
          <w:sz w:val="24"/>
          <w:szCs w:val="24"/>
        </w:rPr>
        <w:t xml:space="preserve">stečajni dužnik </w:t>
      </w:r>
      <w:r w:rsidR="004A5BB8" w:rsidRPr="00B714BD">
        <w:rPr>
          <w:rFonts w:hAnsi="Times New Roman" w:ascii="Times New Roman"/>
          <w:sz w:val="24"/>
          <w:szCs w:val="24"/>
        </w:rPr>
        <w:t xml:space="preserve">nema </w:t>
      </w:r>
      <w:r>
        <w:rPr>
          <w:rFonts w:hAnsi="Times New Roman" w:ascii="Times New Roman"/>
          <w:sz w:val="24"/>
          <w:szCs w:val="24"/>
        </w:rPr>
        <w:t>drugih potraživanja prema stečajnim vjerovnicima osim onih utvrđenih provedbenom osnovom ovog stečajnog plana, kao niti drugih obveza sa osnove troškova stečajnog postupka i drugih obveza stečajne mase koji nisu predviđeni ovim stečajnim planom</w:t>
      </w:r>
      <w:r w:rsidR="004A5BB8" w:rsidRPr="00B714BD">
        <w:rPr>
          <w:rFonts w:hAnsi="Times New Roman" w:ascii="Times New Roman"/>
          <w:sz w:val="24"/>
          <w:szCs w:val="24"/>
        </w:rPr>
        <w:t>.</w:t>
      </w:r>
    </w:p>
    <w:p w:rsidRDefault="004A5BB8" w:rsidP="004A5BB8" w:rsidR="004A5BB8" w:rsidRPr="00B714BD">
      <w:pPr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>Obzirom da se stečajni vjerovnici namiruju u razdoblju između dana pravomoćnost rješenja o</w:t>
      </w:r>
    </w:p>
    <w:p w:rsidRDefault="004A5BB8" w:rsidP="004A5BB8" w:rsidR="004A5BB8" w:rsidRPr="00B714BD">
      <w:pPr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>potvrdi stečajnog plana i dana donošenja rješenja o zaključenju stečajnog postupka, neće se</w:t>
      </w:r>
    </w:p>
    <w:p w:rsidRDefault="004A5BB8" w:rsidP="004A5BB8" w:rsidR="004A5BB8" w:rsidRPr="00B714BD">
      <w:pPr>
        <w:autoSpaceDE w:val="false"/>
        <w:autoSpaceDN w:val="false"/>
        <w:adjustRightInd w:val="false"/>
        <w:spacing w:after="0"/>
        <w:jc w:val="both"/>
        <w:rPr>
          <w:rFonts w:eastAsia="TimesNewRoman,Bold" w:hAnsi="Times New Roman" w:ascii="Times New Roman"/>
          <w:bCs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>vršiti nadzor nad ispunjenjem stečajnog plana.</w:t>
      </w:r>
    </w:p>
    <w:p w:rsidRDefault="004A5BB8" w:rsidP="004A5BB8" w:rsidR="004A5BB8" w:rsidRPr="00B714BD">
      <w:pPr>
        <w:autoSpaceDE w:val="false"/>
        <w:autoSpaceDN w:val="false"/>
        <w:adjustRightInd w:val="false"/>
        <w:jc w:val="both"/>
        <w:rPr>
          <w:rFonts w:hAnsi="Times New Roman" w:ascii="Times New Roman"/>
          <w:sz w:val="24"/>
          <w:szCs w:val="24"/>
        </w:rPr>
      </w:pPr>
    </w:p>
    <w:p w:rsidRDefault="004A5BB8" w:rsidP="00F92466" w:rsidR="004A5BB8" w:rsidRPr="00B714BD">
      <w:pPr>
        <w:pStyle w:val="Bezproreda"/>
        <w:numPr>
          <w:ilvl w:val="0"/>
          <w:numId w:val="12"/>
        </w:numPr>
        <w:jc w:val="both"/>
        <w:rPr>
          <w:rFonts w:hAnsi="Times New Roman" w:ascii="Times New Roman"/>
          <w:b/>
          <w:szCs w:val="24"/>
        </w:rPr>
      </w:pPr>
      <w:r w:rsidRPr="00B714BD">
        <w:rPr>
          <w:rFonts w:hAnsi="Times New Roman" w:ascii="Times New Roman"/>
          <w:b/>
          <w:szCs w:val="24"/>
        </w:rPr>
        <w:lastRenderedPageBreak/>
        <w:t>Učinci pravomoćnog rješenja o zaključenju stečajnog postupka</w:t>
      </w:r>
    </w:p>
    <w:p w:rsidRDefault="004A5BB8" w:rsidP="004A5BB8" w:rsidR="004A5BB8" w:rsidRPr="00B714BD">
      <w:pPr>
        <w:pStyle w:val="Bezproreda"/>
        <w:ind w:left="720"/>
        <w:jc w:val="both"/>
        <w:rPr>
          <w:rFonts w:hAnsi="Times New Roman" w:ascii="Times New Roman"/>
          <w:szCs w:val="24"/>
        </w:rPr>
      </w:pPr>
    </w:p>
    <w:p w:rsidRDefault="004A5BB8" w:rsidP="004A5BB8" w:rsidR="004A5BB8" w:rsidRPr="00B714BD">
      <w:pPr>
        <w:autoSpaceDE w:val="false"/>
        <w:autoSpaceDN w:val="false"/>
        <w:adjustRightInd w:val="false"/>
        <w:jc w:val="both"/>
        <w:rPr>
          <w:rFonts w:hAnsi="Times New Roman" w:ascii="Times New Roman"/>
          <w:sz w:val="24"/>
          <w:szCs w:val="24"/>
        </w:rPr>
      </w:pPr>
      <w:r w:rsidRPr="00B714BD">
        <w:rPr>
          <w:rFonts w:hAnsi="Times New Roman" w:ascii="Times New Roman"/>
          <w:sz w:val="24"/>
          <w:szCs w:val="24"/>
        </w:rPr>
        <w:t>Pravomoćnošću rješenja o zaključenju stečajnog postupka prestaj</w:t>
      </w:r>
      <w:r w:rsidR="008D3EE3">
        <w:rPr>
          <w:rFonts w:hAnsi="Times New Roman" w:ascii="Times New Roman"/>
          <w:sz w:val="24"/>
          <w:szCs w:val="24"/>
        </w:rPr>
        <w:t>e</w:t>
      </w:r>
      <w:r w:rsidRPr="00B714BD">
        <w:rPr>
          <w:rFonts w:hAnsi="Times New Roman" w:ascii="Times New Roman"/>
          <w:sz w:val="24"/>
          <w:szCs w:val="24"/>
        </w:rPr>
        <w:t xml:space="preserve"> dužnost stečajnog upravitelja</w:t>
      </w:r>
      <w:r w:rsidR="008D3EE3">
        <w:rPr>
          <w:rFonts w:hAnsi="Times New Roman" w:ascii="Times New Roman"/>
          <w:sz w:val="24"/>
          <w:szCs w:val="24"/>
        </w:rPr>
        <w:t>.</w:t>
      </w:r>
    </w:p>
    <w:p w:rsidRDefault="00F92466" w:rsidP="00F92466" w:rsidR="001E5BA1">
      <w:pPr>
        <w:pStyle w:val="Odlomakpopisa"/>
        <w:autoSpaceDE w:val="false"/>
        <w:autoSpaceDN w:val="false"/>
        <w:adjustRightInd w:val="false"/>
        <w:ind w:left="0"/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***</w:t>
      </w:r>
    </w:p>
    <w:p w:rsidRDefault="003309E3" w:rsidP="003309E3" w:rsidR="00CC38ED" w:rsidRPr="003309E3">
      <w:pPr>
        <w:pStyle w:val="Odlomakpopisa"/>
        <w:autoSpaceDE w:val="false"/>
        <w:autoSpaceDN w:val="false"/>
        <w:adjustRightInd w:val="false"/>
        <w:ind w:left="0"/>
        <w:jc w:val="center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                        </w:t>
      </w:r>
      <w:r w:rsidRPr="003309E3">
        <w:rPr>
          <w:rFonts w:hAnsi="Times New Roman" w:ascii="Times New Roman"/>
        </w:rPr>
        <w:t>Za stečajnog dužnika:</w:t>
      </w:r>
    </w:p>
    <w:p w:rsidRDefault="003309E3" w:rsidP="003309E3" w:rsidR="003309E3" w:rsidRPr="003309E3">
      <w:pPr>
        <w:pStyle w:val="Odlomakpopisa"/>
        <w:autoSpaceDE w:val="false"/>
        <w:autoSpaceDN w:val="false"/>
        <w:adjustRightInd w:val="false"/>
        <w:ind w:left="0"/>
        <w:jc w:val="center"/>
        <w:rPr>
          <w:rFonts w:hAnsi="Times New Roman" w:ascii="Times New Roman"/>
        </w:rPr>
      </w:pPr>
      <w:r w:rsidRPr="003309E3">
        <w:rPr>
          <w:rFonts w:hAnsi="Times New Roman" w:ascii="Times New Roman"/>
        </w:rPr>
        <w:t xml:space="preserve">                                                                          Tea Gatternig, odvjetnica, stečajni upravitelj</w:t>
      </w:r>
    </w:p>
    <w:p w:rsidRDefault="00CC38ED" w:rsidP="004551E3" w:rsidR="00CC38ED" w:rsidRPr="003309E3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</w:p>
    <w:p w:rsidRDefault="00CE3B8C" w:rsidP="004551E3" w:rsidR="004A5BB8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6</w:t>
      </w:r>
      <w:r w:rsidR="004A5BB8" w:rsidRPr="00B714BD">
        <w:rPr>
          <w:rFonts w:hAnsi="Times New Roman" w:ascii="Times New Roman"/>
          <w:b/>
        </w:rPr>
        <w:t>.</w:t>
      </w:r>
      <w:r w:rsidR="00B015C2">
        <w:rPr>
          <w:rFonts w:hAnsi="Times New Roman" w:ascii="Times New Roman"/>
          <w:b/>
        </w:rPr>
        <w:t xml:space="preserve"> </w:t>
      </w:r>
      <w:r w:rsidR="004A5BB8" w:rsidRPr="00B714BD">
        <w:rPr>
          <w:rFonts w:hAnsi="Times New Roman" w:ascii="Times New Roman"/>
          <w:b/>
          <w:lang w:bidi="ar-SA"/>
        </w:rPr>
        <w:t xml:space="preserve"> </w:t>
      </w:r>
      <w:r w:rsidR="00975492">
        <w:rPr>
          <w:rFonts w:hAnsi="Times New Roman" w:ascii="Times New Roman"/>
          <w:b/>
          <w:lang w:bidi="ar-SA"/>
        </w:rPr>
        <w:t xml:space="preserve"> </w:t>
      </w:r>
      <w:r w:rsidR="004A5BB8" w:rsidRPr="00B714BD">
        <w:rPr>
          <w:rFonts w:hAnsi="Times New Roman" w:ascii="Times New Roman"/>
          <w:b/>
        </w:rPr>
        <w:t>Prilozi</w:t>
      </w:r>
      <w:r>
        <w:rPr>
          <w:rFonts w:hAnsi="Times New Roman" w:ascii="Times New Roman"/>
          <w:b/>
        </w:rPr>
        <w:t xml:space="preserve"> stečajnog plana:</w:t>
      </w:r>
    </w:p>
    <w:p w:rsidRDefault="00CC38ED" w:rsidP="004551E3" w:rsidR="00CC38ED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  <w:b/>
        </w:rPr>
      </w:pPr>
    </w:p>
    <w:p w:rsidRDefault="00E61AE6" w:rsidP="004551E3" w:rsidR="00E61AE6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</w:t>
      </w:r>
      <w:r>
        <w:rPr>
          <w:rFonts w:hAnsi="Times New Roman" w:ascii="Times New Roman"/>
        </w:rPr>
        <w:t>Prilozi stečajnog plana su:</w:t>
      </w:r>
    </w:p>
    <w:p w:rsidRDefault="00E61AE6" w:rsidP="004551E3" w:rsidR="00E61AE6" w:rsidRPr="00E61AE6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</w:p>
    <w:p w:rsidRDefault="004551E3" w:rsidP="004551E3" w:rsidR="004551E3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</w:t>
      </w:r>
      <w:r w:rsidRPr="004551E3">
        <w:rPr>
          <w:rFonts w:hAnsi="Times New Roman" w:ascii="Times New Roman"/>
        </w:rPr>
        <w:t>- Procjembeni elaborat</w:t>
      </w:r>
      <w:r w:rsidR="007A3348">
        <w:rPr>
          <w:rFonts w:hAnsi="Times New Roman" w:ascii="Times New Roman"/>
        </w:rPr>
        <w:t>i</w:t>
      </w:r>
      <w:r w:rsidRPr="004551E3">
        <w:rPr>
          <w:rFonts w:hAnsi="Times New Roman" w:ascii="Times New Roman"/>
        </w:rPr>
        <w:t xml:space="preserve"> o tržišnoj vrijednosti imovine stečajnog dužnika (nekretnina i </w:t>
      </w:r>
    </w:p>
    <w:p w:rsidRDefault="004551E3" w:rsidP="004551E3" w:rsidR="007A3348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  <w:r w:rsidR="004317D1">
        <w:rPr>
          <w:rFonts w:hAnsi="Times New Roman" w:ascii="Times New Roman"/>
        </w:rPr>
        <w:t xml:space="preserve"> </w:t>
      </w:r>
      <w:r w:rsidRPr="004551E3">
        <w:rPr>
          <w:rFonts w:hAnsi="Times New Roman" w:ascii="Times New Roman"/>
        </w:rPr>
        <w:t xml:space="preserve">pokretnina) </w:t>
      </w:r>
      <w:r>
        <w:rPr>
          <w:rFonts w:hAnsi="Times New Roman" w:ascii="Times New Roman"/>
        </w:rPr>
        <w:t>izrađen od strane sudskom vještaka građevinske struke</w:t>
      </w:r>
      <w:r w:rsidR="007A3348">
        <w:rPr>
          <w:rFonts w:hAnsi="Times New Roman" w:ascii="Times New Roman"/>
        </w:rPr>
        <w:t>;</w:t>
      </w:r>
    </w:p>
    <w:p w:rsidRDefault="007A3348" w:rsidP="004551E3" w:rsidR="007A3348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</w:p>
    <w:p w:rsidRDefault="007A3348" w:rsidP="004551E3" w:rsidR="004551E3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- Račun TRI PROJEKT d.o.o. </w:t>
      </w:r>
      <w:r w:rsidR="00F92466">
        <w:rPr>
          <w:rFonts w:hAnsi="Times New Roman" w:ascii="Times New Roman"/>
        </w:rPr>
        <w:t>Kaniža 41</w:t>
      </w:r>
      <w:r>
        <w:rPr>
          <w:rFonts w:hAnsi="Times New Roman" w:ascii="Times New Roman"/>
        </w:rPr>
        <w:t xml:space="preserve"> za izradu procjembenih elaborata</w:t>
      </w:r>
      <w:r w:rsidR="001E5BA1">
        <w:rPr>
          <w:rFonts w:hAnsi="Times New Roman" w:ascii="Times New Roman"/>
        </w:rPr>
        <w:t>;</w:t>
      </w:r>
    </w:p>
    <w:p w:rsidRDefault="007A3348" w:rsidP="004551E3" w:rsidR="007A3348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</w:p>
    <w:p w:rsidRDefault="001E5BA1" w:rsidP="007A3348" w:rsidR="00E61AE6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7A3348">
        <w:rPr>
          <w:rFonts w:hAnsi="Times New Roman" w:ascii="Times New Roman"/>
        </w:rPr>
        <w:t>- Bilanca i Račun dobiti i gubitka stečajnog dužnika na dan 31.12.2018.godin</w:t>
      </w:r>
      <w:r w:rsidR="00F92466">
        <w:rPr>
          <w:rFonts w:hAnsi="Times New Roman" w:ascii="Times New Roman"/>
        </w:rPr>
        <w:t>e</w:t>
      </w:r>
      <w:r w:rsidR="00E61AE6">
        <w:rPr>
          <w:rFonts w:hAnsi="Times New Roman" w:ascii="Times New Roman"/>
        </w:rPr>
        <w:t>;</w:t>
      </w:r>
    </w:p>
    <w:p w:rsidRDefault="00F92466" w:rsidP="007A3348" w:rsidR="00F92466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</w:p>
    <w:p w:rsidRDefault="00F92466" w:rsidP="00F92466" w:rsidR="00F92466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- Izjava članova društva stečajnog dužnika iz čl.333.st.3. Stečajnog zakona o prihvaćanju </w:t>
      </w:r>
    </w:p>
    <w:p w:rsidRDefault="00F92466" w:rsidP="00F92466" w:rsidR="00F92466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stečajnog plana;</w:t>
      </w:r>
    </w:p>
    <w:p w:rsidRDefault="00F92466" w:rsidP="00F92466" w:rsidR="00F92466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</w:p>
    <w:p w:rsidRDefault="007A3348" w:rsidP="004551E3" w:rsidR="001E5BA1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1E5BA1">
        <w:rPr>
          <w:rFonts w:hAnsi="Times New Roman" w:ascii="Times New Roman"/>
        </w:rPr>
        <w:t xml:space="preserve">- Primjerak Ugovora o kupoprodaji imovine (apartmana kao zasebne stambene jedinice sa </w:t>
      </w:r>
    </w:p>
    <w:p w:rsidRDefault="001E5BA1" w:rsidP="004551E3" w:rsidR="001E5BA1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opremom i pripadajućim suvlasničkim udjelom na zajedničkim dijelovima stambene </w:t>
      </w:r>
    </w:p>
    <w:p w:rsidRDefault="001E5BA1" w:rsidP="004551E3" w:rsidR="001E5BA1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zgrade, dvorišta i građevinskog zemljišta) između stečajnog dužnika kao prodavatelja i</w:t>
      </w:r>
    </w:p>
    <w:p w:rsidRDefault="001E5BA1" w:rsidP="004551E3" w:rsidR="001E5BA1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članova društva stečajnog dužnika kao kupaca;</w:t>
      </w:r>
    </w:p>
    <w:p w:rsidRDefault="00975492" w:rsidP="004551E3" w:rsidR="00975492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</w:p>
    <w:p w:rsidRDefault="001E5BA1" w:rsidP="004551E3" w:rsidR="001E5BA1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="004317D1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- Primjerak Ugovora o kupoprodaji imovine (apartmana etaža 3, oznake ''C'') između </w:t>
      </w:r>
    </w:p>
    <w:p w:rsidRDefault="001E5BA1" w:rsidP="001E5BA1" w:rsidR="004317D1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4317D1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stečajnog dužnika</w:t>
      </w:r>
      <w:r w:rsidR="000618B5">
        <w:rPr>
          <w:rFonts w:hAnsi="Times New Roman" w:ascii="Times New Roman"/>
        </w:rPr>
        <w:t xml:space="preserve"> kao prodavatelja</w:t>
      </w:r>
      <w:r>
        <w:rPr>
          <w:rFonts w:hAnsi="Times New Roman" w:ascii="Times New Roman"/>
        </w:rPr>
        <w:t xml:space="preserve"> i </w:t>
      </w:r>
      <w:r w:rsidR="007A3348">
        <w:rPr>
          <w:rFonts w:hAnsi="Times New Roman" w:ascii="Times New Roman"/>
        </w:rPr>
        <w:t xml:space="preserve">izlučnog vjerovnika kao </w:t>
      </w:r>
      <w:r>
        <w:rPr>
          <w:rFonts w:hAnsi="Times New Roman" w:ascii="Times New Roman"/>
        </w:rPr>
        <w:t>kupca</w:t>
      </w:r>
      <w:r w:rsidR="007A3348">
        <w:rPr>
          <w:rFonts w:hAnsi="Times New Roman" w:ascii="Times New Roman"/>
        </w:rPr>
        <w:t>.</w:t>
      </w:r>
    </w:p>
    <w:p w:rsidRDefault="007A3348" w:rsidP="001E5BA1" w:rsidR="007A3348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</w:p>
    <w:p w:rsidRDefault="00E61AE6" w:rsidP="001E5BA1" w:rsidR="00E61AE6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</w:p>
    <w:p w:rsidRDefault="00E61AE6" w:rsidP="001E5BA1" w:rsidR="00E61AE6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Prilikom predavanja stečajnog plana Sudu radi zakazivanja ročišta za raspravljanje i </w:t>
      </w:r>
    </w:p>
    <w:p w:rsidRDefault="00E61AE6" w:rsidP="001E5BA1" w:rsidR="00E61AE6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glasovanje o stečajnom planu, stečajnom planu biti će priložene slijedeće isprave:</w:t>
      </w:r>
    </w:p>
    <w:p w:rsidRDefault="00E61AE6" w:rsidP="00E61AE6" w:rsidR="00E61AE6">
      <w:pPr>
        <w:pStyle w:val="Odlomakpopisa"/>
        <w:numPr>
          <w:ilvl w:val="0"/>
          <w:numId w:val="9"/>
        </w:num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Procjembeni elaborati o tržišnoj vrijednosti imovine stečajnog dužnika;</w:t>
      </w:r>
    </w:p>
    <w:p w:rsidRDefault="00E61AE6" w:rsidP="00E61AE6" w:rsidR="00E61AE6">
      <w:pPr>
        <w:pStyle w:val="Odlomakpopisa"/>
        <w:numPr>
          <w:ilvl w:val="0"/>
          <w:numId w:val="9"/>
        </w:num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Račun TRI PROJEKT d.o.o. </w:t>
      </w:r>
      <w:r w:rsidR="00F92466">
        <w:rPr>
          <w:rFonts w:hAnsi="Times New Roman" w:ascii="Times New Roman"/>
        </w:rPr>
        <w:t>Kaniža 41</w:t>
      </w:r>
      <w:r>
        <w:rPr>
          <w:rFonts w:hAnsi="Times New Roman" w:ascii="Times New Roman"/>
        </w:rPr>
        <w:t xml:space="preserve"> za izradu procjembenih elaborata</w:t>
      </w:r>
      <w:r w:rsidR="00F92466">
        <w:rPr>
          <w:rFonts w:hAnsi="Times New Roman" w:ascii="Times New Roman"/>
        </w:rPr>
        <w:t xml:space="preserve"> i</w:t>
      </w:r>
    </w:p>
    <w:p w:rsidRDefault="00E61AE6" w:rsidP="00E61AE6" w:rsidR="00E61AE6">
      <w:pPr>
        <w:pStyle w:val="Odlomakpopisa"/>
        <w:numPr>
          <w:ilvl w:val="0"/>
          <w:numId w:val="9"/>
        </w:num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Bilanca i Račun dobiti i gubitka za 2018. godinu.</w:t>
      </w:r>
    </w:p>
    <w:p w:rsidRDefault="00E61AE6" w:rsidP="00E61AE6" w:rsidR="00E61AE6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</w:p>
    <w:p w:rsidRDefault="00E61AE6" w:rsidP="00E61AE6" w:rsidR="00E61AE6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Na ročište za raspravljanje i glasovanje o stečajnom planu predat će se preostali prilozi:</w:t>
      </w:r>
    </w:p>
    <w:p w:rsidRDefault="00F92466" w:rsidP="00F92466" w:rsidR="00F92466" w:rsidRPr="00F92466">
      <w:pPr>
        <w:pStyle w:val="Odlomakpopisa"/>
        <w:numPr>
          <w:ilvl w:val="0"/>
          <w:numId w:val="9"/>
        </w:num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Izjava članova stečajnog dužnika po punomoćniku iz čl.333.st.3. SZ;</w:t>
      </w:r>
    </w:p>
    <w:p w:rsidRDefault="00E61AE6" w:rsidP="00E61AE6" w:rsidR="00E61AE6">
      <w:pPr>
        <w:pStyle w:val="Odlomakpopisa"/>
        <w:numPr>
          <w:ilvl w:val="0"/>
          <w:numId w:val="9"/>
        </w:num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Ugovor o </w:t>
      </w:r>
      <w:r w:rsidRPr="00E61AE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kupoprodaji imovine (apartmana kao zasebne stambene jedinice sa </w:t>
      </w:r>
    </w:p>
    <w:p w:rsidRDefault="00E61AE6" w:rsidP="00E61AE6" w:rsidR="00E61AE6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opremom i pripadajućim suvlasničkim udjelom na zajedničkim dijelovima </w:t>
      </w:r>
    </w:p>
    <w:p w:rsidRDefault="00E61AE6" w:rsidP="00E61AE6" w:rsidR="00E61AE6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stambene zgrade, dvorišta i građevinskog zemljišta) između stečajnog dužnika kao </w:t>
      </w:r>
    </w:p>
    <w:p w:rsidRDefault="00E61AE6" w:rsidP="00E61AE6" w:rsidR="00E61AE6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prodavatelja i članova društva stečajnog dužnika kao kupaca</w:t>
      </w:r>
      <w:r w:rsidR="000618B5">
        <w:rPr>
          <w:rFonts w:hAnsi="Times New Roman" w:ascii="Times New Roman"/>
        </w:rPr>
        <w:t>;</w:t>
      </w:r>
    </w:p>
    <w:p w:rsidRDefault="000618B5" w:rsidP="000618B5" w:rsidR="000618B5">
      <w:pPr>
        <w:pStyle w:val="Odlomakpopisa"/>
        <w:numPr>
          <w:ilvl w:val="0"/>
          <w:numId w:val="9"/>
        </w:num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Ugovor o kupoprodaji imovine (apartmana etaža 3, oznake ''C'') između stečajnog</w:t>
      </w:r>
    </w:p>
    <w:p w:rsidRDefault="00D37F5C" w:rsidP="000618B5" w:rsidR="000618B5">
      <w:pPr>
        <w:pStyle w:val="Odlomakpopisa"/>
        <w:autoSpaceDE w:val="false"/>
        <w:autoSpaceDN w:val="false"/>
        <w:adjustRightInd w:val="false"/>
        <w:ind w:left="106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0618B5">
        <w:rPr>
          <w:rFonts w:hAnsi="Times New Roman" w:ascii="Times New Roman"/>
        </w:rPr>
        <w:t>užnika kao prodavatelja i izlučnog vjerovnika kao kupca.</w:t>
      </w:r>
    </w:p>
    <w:p w:rsidRDefault="000618B5" w:rsidP="000618B5" w:rsidR="000618B5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</w:p>
    <w:p w:rsidRDefault="000618B5" w:rsidP="00E61AE6" w:rsidR="000618B5" w:rsidRPr="00E61AE6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</w:rPr>
      </w:pPr>
    </w:p>
    <w:sectPr w:rsidSect="00BA50B0" w:rsidR="000618B5" w:rsidRPr="00E61AE6">
      <w:footerReference w:type="default" r:id="rId11"/>
      <w:pgSz w:h="16838" w:w="11906"/>
      <w:pgMar w:gutter="0" w:footer="708" w:header="708" w:left="1417" w:bottom="1417" w:right="1417" w:top="1417"/>
      <w:pgNumType w:star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87D" w:rsidR="00B3587D">
      <w:pPr>
        <w:spacing w:lineRule="auto" w:line="240" w:after="0"/>
      </w:pPr>
      <w:r>
        <w:separator/>
      </w:r>
    </w:p>
  </w:endnote>
  <w:endnote w:id="0" w:type="continuationSeparator">
    <w:p w:rsidRDefault="00B3587D" w:rsidR="00B358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TimesNewRoman,Bold">
    <w:altName w:val="MS Mincho"/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4054319"/>
      <w:docPartObj>
        <w:docPartGallery w:val="Page Numbers (Bottom of Page)"/>
        <w:docPartUnique/>
      </w:docPartObj>
    </w:sdtPr>
    <w:sdtEndPr/>
    <w:sdtContent>
      <w:p w:rsidRDefault="002738A3" w:rsidR="002738A3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F54">
          <w:rPr>
            <w:noProof/>
          </w:rPr>
          <w:t>29</w:t>
        </w:r>
        <w:r>
          <w:fldChar w:fldCharType="end"/>
        </w:r>
      </w:p>
    </w:sdtContent>
  </w:sdt>
  <w:p w:rsidRDefault="002738A3" w:rsidR="002738A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87D" w:rsidR="00B3587D">
      <w:pPr>
        <w:spacing w:lineRule="auto" w:line="240" w:after="0"/>
      </w:pPr>
      <w:r>
        <w:separator/>
      </w:r>
    </w:p>
  </w:footnote>
  <w:footnote w:id="0" w:type="continuationSeparator">
    <w:p w:rsidRDefault="00B3587D" w:rsidR="00B3587D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08590D"/>
    <w:multiLevelType w:val="hybridMultilevel"/>
    <w:tmpl w:val="BB02C4A8"/>
    <w:lvl w:tplc="AA2A80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FA5442C"/>
    <w:multiLevelType w:val="hybridMultilevel"/>
    <w:tmpl w:val="F97CB56A"/>
    <w:lvl w:tplc="8CA29F84" w:ilvl="0">
      <w:start w:val="1"/>
      <w:numFmt w:val="decimal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289102E4"/>
    <w:multiLevelType w:val="multilevel"/>
    <w:tmpl w:val="4C26C8F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3">
    <w:nsid w:val="297D4830"/>
    <w:multiLevelType w:val="multilevel"/>
    <w:tmpl w:val="83DE5B26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  <w:sz w:val="24"/>
      </w:rPr>
    </w:lvl>
  </w:abstractNum>
  <w:abstractNum w:abstractNumId="4">
    <w:nsid w:val="32425862"/>
    <w:multiLevelType w:val="hybridMultilevel"/>
    <w:tmpl w:val="EE2CB4DE"/>
    <w:lvl w:tplc="EA1E384A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4F471D"/>
    <w:multiLevelType w:val="hybridMultilevel"/>
    <w:tmpl w:val="1724487C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DC4D0E"/>
    <w:multiLevelType w:val="hybridMultilevel"/>
    <w:tmpl w:val="92600A10"/>
    <w:lvl w:tplc="7DAE0830" w:ilvl="0">
      <w:start w:val="1"/>
      <w:numFmt w:val="lowerRoman"/>
      <w:lvlText w:val="%1)"/>
      <w:lvlJc w:val="left"/>
      <w:pPr>
        <w:ind w:hanging="72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7">
    <w:nsid w:val="54B61AD4"/>
    <w:multiLevelType w:val="hybridMultilevel"/>
    <w:tmpl w:val="AF5038B6"/>
    <w:lvl w:tplc="259E9ECE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0D52464"/>
    <w:multiLevelType w:val="hybridMultilevel"/>
    <w:tmpl w:val="7718337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1971CD5"/>
    <w:multiLevelType w:val="hybridMultilevel"/>
    <w:tmpl w:val="AF12E530"/>
    <w:lvl w:tplc="CCC685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6BE6145A"/>
    <w:multiLevelType w:val="hybridMultilevel"/>
    <w:tmpl w:val="C9BCB0F2"/>
    <w:lvl w:tplc="EBE0A26E" w:ilvl="0">
      <w:start w:val="4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1">
    <w:nsid w:val="6D187A12"/>
    <w:multiLevelType w:val="hybridMultilevel"/>
    <w:tmpl w:val="9D1A6A02"/>
    <w:lvl w:tplc="360E4836" w:ilvl="0">
      <w:start w:val="5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77210C5F"/>
    <w:multiLevelType w:val="hybridMultilevel"/>
    <w:tmpl w:val="1B38B3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C144D75"/>
    <w:multiLevelType w:val="hybridMultilevel"/>
    <w:tmpl w:val="8096589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CE248C5"/>
    <w:multiLevelType w:val="hybridMultilevel"/>
    <w:tmpl w:val="D526B0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4"/>
  </w:num>
  <w:num w:numId="3">
    <w:abstractNumId w:val="8"/>
  </w:num>
  <w:num w:numId="4">
    <w:abstractNumId w:val="6"/>
  </w:num>
  <w:num w:numId="5">
    <w:abstractNumId w:val="7"/>
  </w:num>
  <w:num w:numId="6">
    <w:abstractNumId w:val="0"/>
  </w:num>
  <w:num w:numId="7">
    <w:abstractNumId w:val="10"/>
  </w:num>
  <w:num w:numId="8">
    <w:abstractNumId w:val="9"/>
  </w:num>
  <w:num w:numId="9">
    <w:abstractNumId w:val="11"/>
  </w:num>
  <w:num w:numId="10">
    <w:abstractNumId w:val="3"/>
  </w:num>
  <w:num w:numId="11">
    <w:abstractNumId w:val="2"/>
  </w:num>
  <w:num w:numId="12">
    <w:abstractNumId w:val="12"/>
  </w:num>
  <w:num w:numId="13">
    <w:abstractNumId w:val="1"/>
  </w:num>
  <w:num w:numId="14">
    <w:abstractNumId w:val="13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5BB8"/>
    <w:rsid w:val="000242B9"/>
    <w:rsid w:val="00027BD0"/>
    <w:rsid w:val="00035115"/>
    <w:rsid w:val="00036050"/>
    <w:rsid w:val="00041117"/>
    <w:rsid w:val="00051543"/>
    <w:rsid w:val="000618B5"/>
    <w:rsid w:val="00067365"/>
    <w:rsid w:val="00080770"/>
    <w:rsid w:val="00087255"/>
    <w:rsid w:val="00087A13"/>
    <w:rsid w:val="00087F18"/>
    <w:rsid w:val="00094C2C"/>
    <w:rsid w:val="000C0353"/>
    <w:rsid w:val="000C2EE7"/>
    <w:rsid w:val="000D0AEB"/>
    <w:rsid w:val="000D3EDD"/>
    <w:rsid w:val="00116CBE"/>
    <w:rsid w:val="00127D80"/>
    <w:rsid w:val="00156D1A"/>
    <w:rsid w:val="001A05E5"/>
    <w:rsid w:val="001A4E65"/>
    <w:rsid w:val="001B1644"/>
    <w:rsid w:val="001B28F6"/>
    <w:rsid w:val="001B4310"/>
    <w:rsid w:val="001B4BB7"/>
    <w:rsid w:val="001C556E"/>
    <w:rsid w:val="001C7D0B"/>
    <w:rsid w:val="001E0CC9"/>
    <w:rsid w:val="001E5BA1"/>
    <w:rsid w:val="00210A2B"/>
    <w:rsid w:val="002153E2"/>
    <w:rsid w:val="00216048"/>
    <w:rsid w:val="00223073"/>
    <w:rsid w:val="0023563D"/>
    <w:rsid w:val="00260E7A"/>
    <w:rsid w:val="00261246"/>
    <w:rsid w:val="002738A3"/>
    <w:rsid w:val="00292555"/>
    <w:rsid w:val="0029296F"/>
    <w:rsid w:val="002A4831"/>
    <w:rsid w:val="002B2936"/>
    <w:rsid w:val="002D32B9"/>
    <w:rsid w:val="002E02BE"/>
    <w:rsid w:val="002E12E2"/>
    <w:rsid w:val="002F026A"/>
    <w:rsid w:val="0030214A"/>
    <w:rsid w:val="003309E3"/>
    <w:rsid w:val="00354EB1"/>
    <w:rsid w:val="0036404B"/>
    <w:rsid w:val="00365952"/>
    <w:rsid w:val="00370B7E"/>
    <w:rsid w:val="00374B21"/>
    <w:rsid w:val="003762A2"/>
    <w:rsid w:val="003829B5"/>
    <w:rsid w:val="003927C2"/>
    <w:rsid w:val="003A7C8F"/>
    <w:rsid w:val="003B696B"/>
    <w:rsid w:val="0040013C"/>
    <w:rsid w:val="004317D1"/>
    <w:rsid w:val="00444106"/>
    <w:rsid w:val="004551E3"/>
    <w:rsid w:val="004904F3"/>
    <w:rsid w:val="004934C9"/>
    <w:rsid w:val="004A0DD0"/>
    <w:rsid w:val="004A343F"/>
    <w:rsid w:val="004A5BB8"/>
    <w:rsid w:val="004B7DC2"/>
    <w:rsid w:val="004B7ECB"/>
    <w:rsid w:val="004D22DE"/>
    <w:rsid w:val="004E3200"/>
    <w:rsid w:val="00505108"/>
    <w:rsid w:val="0052119C"/>
    <w:rsid w:val="00565196"/>
    <w:rsid w:val="00565A21"/>
    <w:rsid w:val="00567716"/>
    <w:rsid w:val="00570ACB"/>
    <w:rsid w:val="005816C3"/>
    <w:rsid w:val="00596EF3"/>
    <w:rsid w:val="005A6BCB"/>
    <w:rsid w:val="005C2258"/>
    <w:rsid w:val="0063419B"/>
    <w:rsid w:val="006436BC"/>
    <w:rsid w:val="00663FB0"/>
    <w:rsid w:val="006818E0"/>
    <w:rsid w:val="006864C0"/>
    <w:rsid w:val="006A0623"/>
    <w:rsid w:val="006A59A4"/>
    <w:rsid w:val="006B2436"/>
    <w:rsid w:val="006C5BAB"/>
    <w:rsid w:val="006D4ECA"/>
    <w:rsid w:val="006F00F8"/>
    <w:rsid w:val="006F5AA3"/>
    <w:rsid w:val="006F7DF5"/>
    <w:rsid w:val="00714352"/>
    <w:rsid w:val="00736ED8"/>
    <w:rsid w:val="00750B75"/>
    <w:rsid w:val="0078511A"/>
    <w:rsid w:val="007A3348"/>
    <w:rsid w:val="007C1FD4"/>
    <w:rsid w:val="007D250B"/>
    <w:rsid w:val="007D342D"/>
    <w:rsid w:val="007E05CF"/>
    <w:rsid w:val="007E3C48"/>
    <w:rsid w:val="008220AA"/>
    <w:rsid w:val="0086123A"/>
    <w:rsid w:val="0087145B"/>
    <w:rsid w:val="00871D59"/>
    <w:rsid w:val="00872E1F"/>
    <w:rsid w:val="0089568F"/>
    <w:rsid w:val="008B06D9"/>
    <w:rsid w:val="008C2853"/>
    <w:rsid w:val="008D3EE3"/>
    <w:rsid w:val="008E05C5"/>
    <w:rsid w:val="008F51C7"/>
    <w:rsid w:val="008F64B7"/>
    <w:rsid w:val="008F76AE"/>
    <w:rsid w:val="00901AA1"/>
    <w:rsid w:val="00911556"/>
    <w:rsid w:val="00912CA7"/>
    <w:rsid w:val="009254EE"/>
    <w:rsid w:val="0092572C"/>
    <w:rsid w:val="00930D0A"/>
    <w:rsid w:val="00932483"/>
    <w:rsid w:val="009621FF"/>
    <w:rsid w:val="00962EA1"/>
    <w:rsid w:val="00966E6D"/>
    <w:rsid w:val="00973C71"/>
    <w:rsid w:val="00975492"/>
    <w:rsid w:val="00986B13"/>
    <w:rsid w:val="00986BC2"/>
    <w:rsid w:val="0099087D"/>
    <w:rsid w:val="0099799E"/>
    <w:rsid w:val="009A330A"/>
    <w:rsid w:val="009B588B"/>
    <w:rsid w:val="009E2CFB"/>
    <w:rsid w:val="009E4B6A"/>
    <w:rsid w:val="009E7A07"/>
    <w:rsid w:val="009E7F54"/>
    <w:rsid w:val="009F0F24"/>
    <w:rsid w:val="00A14189"/>
    <w:rsid w:val="00A20D4A"/>
    <w:rsid w:val="00A454B8"/>
    <w:rsid w:val="00A60DE8"/>
    <w:rsid w:val="00A623C9"/>
    <w:rsid w:val="00A62B11"/>
    <w:rsid w:val="00A86DD2"/>
    <w:rsid w:val="00A94D9F"/>
    <w:rsid w:val="00AA6E12"/>
    <w:rsid w:val="00AB4D25"/>
    <w:rsid w:val="00AC1CD5"/>
    <w:rsid w:val="00AC5414"/>
    <w:rsid w:val="00AD563E"/>
    <w:rsid w:val="00AE78FA"/>
    <w:rsid w:val="00AF488B"/>
    <w:rsid w:val="00AF5286"/>
    <w:rsid w:val="00B015C2"/>
    <w:rsid w:val="00B17DA9"/>
    <w:rsid w:val="00B32807"/>
    <w:rsid w:val="00B3587D"/>
    <w:rsid w:val="00B458CC"/>
    <w:rsid w:val="00B714BD"/>
    <w:rsid w:val="00BA33B5"/>
    <w:rsid w:val="00BA50B0"/>
    <w:rsid w:val="00BC23E3"/>
    <w:rsid w:val="00BC39B6"/>
    <w:rsid w:val="00BE116A"/>
    <w:rsid w:val="00BE20BF"/>
    <w:rsid w:val="00BE509D"/>
    <w:rsid w:val="00BE6DAB"/>
    <w:rsid w:val="00BF5976"/>
    <w:rsid w:val="00BF7BE2"/>
    <w:rsid w:val="00C14FDF"/>
    <w:rsid w:val="00C22BA7"/>
    <w:rsid w:val="00C30932"/>
    <w:rsid w:val="00C354EC"/>
    <w:rsid w:val="00C35577"/>
    <w:rsid w:val="00C3636F"/>
    <w:rsid w:val="00C36ECD"/>
    <w:rsid w:val="00C60FE0"/>
    <w:rsid w:val="00C67BDC"/>
    <w:rsid w:val="00C74FE0"/>
    <w:rsid w:val="00CC38ED"/>
    <w:rsid w:val="00CD7524"/>
    <w:rsid w:val="00CE3B8C"/>
    <w:rsid w:val="00CE4CA9"/>
    <w:rsid w:val="00CE6394"/>
    <w:rsid w:val="00CE7CDA"/>
    <w:rsid w:val="00D04F8E"/>
    <w:rsid w:val="00D124FC"/>
    <w:rsid w:val="00D1510D"/>
    <w:rsid w:val="00D15DBE"/>
    <w:rsid w:val="00D24A3C"/>
    <w:rsid w:val="00D25924"/>
    <w:rsid w:val="00D37380"/>
    <w:rsid w:val="00D37F5C"/>
    <w:rsid w:val="00D631EF"/>
    <w:rsid w:val="00D63852"/>
    <w:rsid w:val="00DA2F19"/>
    <w:rsid w:val="00DD0D30"/>
    <w:rsid w:val="00DD6BCE"/>
    <w:rsid w:val="00DE22D4"/>
    <w:rsid w:val="00DE2390"/>
    <w:rsid w:val="00DF5974"/>
    <w:rsid w:val="00E02678"/>
    <w:rsid w:val="00E45433"/>
    <w:rsid w:val="00E61AE6"/>
    <w:rsid w:val="00E73C13"/>
    <w:rsid w:val="00E921BD"/>
    <w:rsid w:val="00EC1583"/>
    <w:rsid w:val="00EC2F92"/>
    <w:rsid w:val="00EF14DE"/>
    <w:rsid w:val="00EF6270"/>
    <w:rsid w:val="00F02C02"/>
    <w:rsid w:val="00F041C5"/>
    <w:rsid w:val="00F1735C"/>
    <w:rsid w:val="00F6036C"/>
    <w:rsid w:val="00F604FD"/>
    <w:rsid w:val="00F64FDB"/>
    <w:rsid w:val="00F70C6A"/>
    <w:rsid w:val="00F82534"/>
    <w:rsid w:val="00F836D7"/>
    <w:rsid w:val="00F92466"/>
    <w:rsid w:val="00F97DC3"/>
    <w:rsid w:val="00FA30BD"/>
    <w:rsid w:val="00FF13A4"/>
    <w:rsid w:val="00FF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5BB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BB8"/>
    <w:pPr>
      <w:spacing w:lineRule="auto" w:line="240" w:after="0"/>
      <w:ind w:left="720"/>
      <w:contextualSpacing/>
    </w:pPr>
    <w:rPr>
      <w:sz w:val="24"/>
      <w:szCs w:val="24"/>
      <w:lang w:bidi="en-US"/>
    </w:rPr>
  </w:style>
  <w:style w:styleId="Bezproreda" w:type="paragraph">
    <w:name w:val="No Spacing"/>
    <w:basedOn w:val="Normal"/>
    <w:uiPriority w:val="1"/>
    <w:qFormat/>
    <w:rsid w:val="004A5BB8"/>
    <w:pPr>
      <w:spacing w:lineRule="auto" w:line="240" w:after="0"/>
    </w:pPr>
    <w:rPr>
      <w:sz w:val="24"/>
      <w:szCs w:val="32"/>
      <w:lang w:bidi="en-US"/>
    </w:rPr>
  </w:style>
  <w:style w:styleId="Podnoje" w:type="paragraph">
    <w:name w:val="footer"/>
    <w:basedOn w:val="Normal"/>
    <w:link w:val="PodnojeChar"/>
    <w:uiPriority w:val="99"/>
    <w:unhideWhenUsed/>
    <w:rsid w:val="004A5B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5BB8"/>
    <w:rPr>
      <w:rFonts w:cs="Times New Roman" w:eastAsia="Calibri" w:hAnsi="Calibri" w:ascii="Calibri"/>
    </w:rPr>
  </w:style>
  <w:style w:customStyle="true" w:styleId="tekst" w:type="paragraph">
    <w:name w:val="tekst"/>
    <w:basedOn w:val="Normal"/>
    <w:rsid w:val="004A5BB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39"/>
    <w:rsid w:val="00354EB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094C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4C2C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0CC9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CC9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E7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F54"/>
    <w:rPr>
      <w:rFonts w:cs="Times New Roman" w:hAnsi="Times New Roman" w:ascii="Times New Roman"/>
      <w:b/>
      <w:sz w:val="24"/>
      <w:szCs w:val="3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F54"/>
    <w:rPr>
      <w:rFonts w:hAnsi="Times New Roman" w:ascii="Times New Roman"/>
      <w:b/>
      <w:sz w:val="32"/>
      <w:szCs w:val="3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F54"/>
    <w:rPr>
      <w:rFonts w:cs="Times New Roman" w:hAnsi="Times New Roman" w:ascii="Times New Roman"/>
      <w:b w:val="false"/>
      <w:sz w:val="32"/>
      <w:szCs w:val="3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F54"/>
    <w:rPr>
      <w:rFonts w:cs="Times New Roman" w:hAnsi="Times New Roman" w:ascii="Times New Roman"/>
      <w:b w:val="false"/>
      <w:sz w:val="32"/>
      <w:szCs w:val="3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5BB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BB8"/>
    <w:pPr>
      <w:spacing w:after="0" w:line="240" w:lineRule="auto"/>
      <w:ind w:left="720"/>
      <w:contextualSpacing/>
    </w:pPr>
    <w:rPr>
      <w:sz w:val="24"/>
      <w:szCs w:val="24"/>
      <w:lang w:bidi="en-US"/>
    </w:rPr>
  </w:style>
  <w:style w:styleId="Bezproreda" w:type="paragraph">
    <w:name w:val="No Spacing"/>
    <w:basedOn w:val="Normal"/>
    <w:uiPriority w:val="1"/>
    <w:qFormat/>
    <w:rsid w:val="004A5BB8"/>
    <w:pPr>
      <w:spacing w:after="0" w:line="240" w:lineRule="auto"/>
    </w:pPr>
    <w:rPr>
      <w:sz w:val="24"/>
      <w:szCs w:val="32"/>
      <w:lang w:bidi="en-US"/>
    </w:rPr>
  </w:style>
  <w:style w:styleId="Podnoje" w:type="paragraph">
    <w:name w:val="footer"/>
    <w:basedOn w:val="Normal"/>
    <w:link w:val="PodnojeChar"/>
    <w:uiPriority w:val="99"/>
    <w:unhideWhenUsed/>
    <w:rsid w:val="004A5B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5BB8"/>
    <w:rPr>
      <w:rFonts w:ascii="Calibri" w:cs="Times New Roman" w:eastAsia="Calibri" w:hAnsi="Calibri"/>
    </w:rPr>
  </w:style>
  <w:style w:customStyle="1" w:styleId="tekst" w:type="paragraph">
    <w:name w:val="tekst"/>
    <w:basedOn w:val="Normal"/>
    <w:rsid w:val="004A5BB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39"/>
    <w:rsid w:val="00354EB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094C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4C2C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0CC9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CC9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E7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F54"/>
    <w:rPr>
      <w:rFonts w:ascii="Times New Roman" w:cs="Times New Roman" w:hAnsi="Times New Roman"/>
      <w:b/>
      <w:sz w:val="24"/>
      <w:szCs w:val="3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F54"/>
    <w:rPr>
      <w:rFonts w:ascii="Times New Roman" w:hAnsi="Times New Roman"/>
      <w:b/>
      <w:sz w:val="32"/>
      <w:szCs w:val="3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F54"/>
    <w:rPr>
      <w:rFonts w:ascii="Times New Roman" w:cs="Times New Roman" w:hAnsi="Times New Roman"/>
      <w:b w:val="0"/>
      <w:sz w:val="32"/>
      <w:szCs w:val="3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F54"/>
    <w:rPr>
      <w:rFonts w:ascii="Times New Roman" w:cs="Times New Roman" w:hAnsi="Times New Roman"/>
      <w:b w:val="0"/>
      <w:sz w:val="32"/>
      <w:szCs w:val="3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731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7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2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558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407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62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375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631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https://sudreg.pravosudje.hr/registar/f?p=150:40:0::NO:RP,40:P40_OIB,P40_TIP:82611436284,1&amp;cs=320302F11BF80CFC524E1DBF6F31D536F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A980C9-5E05-40C8-B8E4-7AABBEB459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29</properties:Pages>
  <properties:Words>9273</properties:Words>
  <properties:Characters>55160</properties:Characters>
  <properties:Lines>1517</properties:Lines>
  <properties:Paragraphs>648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2019-05-20T12:42:00Z</dcterms:created>
  <dc:creator>Windows korisnik</dc:creator>
  <cp:lastModifiedBy>Nikolina Krunić</cp:lastModifiedBy>
  <cp:lastPrinted>2019-03-13T15:31:00Z</cp:lastPrinted>
  <dcterms:modified xmlns:xsi="http://www.w3.org/2001/XMLSchema-instance" xsi:type="dcterms:W3CDTF">2019-05-20T12:44:00Z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St-5554/2016-65 / Podnesak - Podnesak (aktivno STEČAJNI PLAN.docx)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29</vt:i4>
  </prop:property>
</prop:Properties>
</file>