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c73b" w14:paraId="5eec73b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B666F0">
        <w:t>38/16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B666F0">
        <w:t>38/16</w:t>
      </w:r>
      <w:r w:rsidRPr="00B71F98">
        <w:t>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B666F0">
        <w:t>ABECEDA PILIP d.o.o. Zagreb, Pavlenski put 5 O, OIB 99873067267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B666F0">
        <w:t>190.588,86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F75" w:rsidR="00CE7F75">
      <w:r>
        <w:separator/>
      </w:r>
    </w:p>
  </w:endnote>
  <w:endnote w:id="0" w:type="continuationSeparator">
    <w:p w:rsidRDefault="00CE7F75" w:rsidR="00CE7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F75" w:rsidR="00CE7F75">
      <w:r>
        <w:separator/>
      </w:r>
    </w:p>
  </w:footnote>
  <w:footnote w:id="0" w:type="continuationSeparator">
    <w:p w:rsidRDefault="00CE7F75" w:rsidR="00CE7F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5BDA"/>
    <w:rsid w:val="000E7C58"/>
    <w:rsid w:val="000F0A0A"/>
    <w:rsid w:val="00132AB9"/>
    <w:rsid w:val="00217CDB"/>
    <w:rsid w:val="00221AF6"/>
    <w:rsid w:val="00263AAF"/>
    <w:rsid w:val="0027227B"/>
    <w:rsid w:val="0027745F"/>
    <w:rsid w:val="00277F8E"/>
    <w:rsid w:val="0028644D"/>
    <w:rsid w:val="00295F32"/>
    <w:rsid w:val="002D16B2"/>
    <w:rsid w:val="002D49A0"/>
    <w:rsid w:val="002F108B"/>
    <w:rsid w:val="00303AF7"/>
    <w:rsid w:val="003126C7"/>
    <w:rsid w:val="00340D5E"/>
    <w:rsid w:val="00343119"/>
    <w:rsid w:val="0035731B"/>
    <w:rsid w:val="003746BE"/>
    <w:rsid w:val="003F3D73"/>
    <w:rsid w:val="00416614"/>
    <w:rsid w:val="00442CC7"/>
    <w:rsid w:val="004B4514"/>
    <w:rsid w:val="004D27C4"/>
    <w:rsid w:val="0053264E"/>
    <w:rsid w:val="00550C3B"/>
    <w:rsid w:val="00582442"/>
    <w:rsid w:val="005B101E"/>
    <w:rsid w:val="006070F0"/>
    <w:rsid w:val="00652AC8"/>
    <w:rsid w:val="00671891"/>
    <w:rsid w:val="00683588"/>
    <w:rsid w:val="00697BB7"/>
    <w:rsid w:val="006E7C62"/>
    <w:rsid w:val="00722BBA"/>
    <w:rsid w:val="007429CF"/>
    <w:rsid w:val="00756733"/>
    <w:rsid w:val="00757A14"/>
    <w:rsid w:val="007668DE"/>
    <w:rsid w:val="007D52A2"/>
    <w:rsid w:val="00810774"/>
    <w:rsid w:val="008440BE"/>
    <w:rsid w:val="00874E6C"/>
    <w:rsid w:val="008F5E8C"/>
    <w:rsid w:val="0092537E"/>
    <w:rsid w:val="0094791B"/>
    <w:rsid w:val="00982DC8"/>
    <w:rsid w:val="00992E9F"/>
    <w:rsid w:val="009A0E71"/>
    <w:rsid w:val="009E6932"/>
    <w:rsid w:val="00A2314B"/>
    <w:rsid w:val="00AB4786"/>
    <w:rsid w:val="00B1314F"/>
    <w:rsid w:val="00B209EA"/>
    <w:rsid w:val="00B20B42"/>
    <w:rsid w:val="00B42ACB"/>
    <w:rsid w:val="00B666F0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CE7F75"/>
    <w:rsid w:val="00D17A09"/>
    <w:rsid w:val="00DE7512"/>
    <w:rsid w:val="00DF1B94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2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2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2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2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2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2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2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2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St-38/2016</izvorni_sadrzaj>
    <derivirana_varijabla naziv="DomainObject.Predmet.OznakaBroj_1">St-38/2016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ABECEDA PILIP d.o.o.</izvorni_sadrzaj>
    <derivirana_varijabla naziv="DomainObject.Predmet.ProtustrankaFormated_1">  ABECEDA PILIP d.o.o.</derivirana_varijabla>
  </DomainObject.Predmet.ProtustrankaFormated>
  <DomainObject.Predmet.ProtustrankaFormatedOIB>
    <izvorni_sadrzaj>  ABECEDA PILIP d.o.o., OIB 99873067267</izvorni_sadrzaj>
    <derivirana_varijabla naziv="DomainObject.Predmet.ProtustrankaFormatedOIB_1">  ABECEDA PILIP d.o.o., OIB 99873067267</derivirana_varijabla>
  </DomainObject.Predmet.ProtustrankaFormatedOIB>
  <DomainObject.Predmet.ProtustrankaFormatedWithAdress>
    <izvorni_sadrzaj> ABECEDA PILIP d.o.o., Pavlenski put 5/O, 10000 Zagreb</izvorni_sadrzaj>
    <derivirana_varijabla naziv="DomainObject.Predmet.ProtustrankaFormatedWithAdress_1"> ABECEDA PILIP d.o.o., Pavlenski put 5/O, 10000 Zagreb</derivirana_varijabla>
  </DomainObject.Predmet.ProtustrankaFormatedWithAdress>
  <DomainObject.Predmet.ProtustrankaFormatedWithAdressOIB>
    <izvorni_sadrzaj> ABECEDA PILIP d.o.o., OIB 99873067267, Pavlenski put 5/O, 10000 Zagreb</izvorni_sadrzaj>
    <derivirana_varijabla naziv="DomainObject.Predmet.ProtustrankaFormatedWithAdressOIB_1"> ABECEDA PILIP d.o.o., OIB 99873067267, Pavlenski put 5/O, 10000 Zagreb</derivirana_varijabla>
  </DomainObject.Predmet.ProtustrankaFormatedWithAdressOIB>
  <DomainObject.Predmet.ProtustrankaWithAdress>
    <izvorni_sadrzaj>ABECEDA PILIP d.o.o. Pavlenski put 5/O, 10000 Zagreb</izvorni_sadrzaj>
    <derivirana_varijabla naziv="DomainObject.Predmet.ProtustrankaWithAdress_1">ABECEDA PILIP d.o.o. Pavlenski put 5/O, 10000 Zagreb</derivirana_varijabla>
  </DomainObject.Predmet.ProtustrankaWithAdress>
  <DomainObject.Predmet.ProtustrankaWithAdressOIB>
    <izvorni_sadrzaj>ABECEDA PILIP d.o.o., OIB 99873067267, Pavlenski put 5/O, 10000 Zagreb</izvorni_sadrzaj>
    <derivirana_varijabla naziv="DomainObject.Predmet.ProtustrankaWithAdressOIB_1">ABECEDA PILIP d.o.o., OIB 99873067267, Pavlenski put 5/O, 10000 Zagreb</derivirana_varijabla>
  </DomainObject.Predmet.ProtustrankaWithAdressOIB>
  <DomainObject.Predmet.ProtustrankaNazivFormated>
    <izvorni_sadrzaj>ABECEDA PILIP d.o.o.</izvorni_sadrzaj>
    <derivirana_varijabla naziv="DomainObject.Predmet.ProtustrankaNazivFormated_1">ABECEDA PILIP d.o.o.</derivirana_varijabla>
  </DomainObject.Predmet.ProtustrankaNazivFormated>
  <DomainObject.Predmet.ProtustrankaNazivFormatedOIB>
    <izvorni_sadrzaj>ABECEDA PILIP d.o.o., OIB 99873067267</izvorni_sadrzaj>
    <derivirana_varijabla naziv="DomainObject.Predmet.ProtustrankaNazivFormatedOIB_1">ABECEDA PILIP d.o.o., OIB 99873067267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ABECEDA PILIP d.o.o.</item>
    </izvorni_sadrzaj>
    <derivirana_varijabla naziv="DomainObject.Predmet.ProtuStrankaListFormated_1">
      <item>ABECEDA PILIP d.o.o.</item>
    </derivirana_varijabla>
  </DomainObject.Predmet.ProtuStrankaListFormated>
  <DomainObject.Predmet.ProtuStrankaListFormatedOIB>
    <izvorni_sadrzaj>
      <item>ABECEDA PILIP d.o.o., OIB 99873067267</item>
    </izvorni_sadrzaj>
    <derivirana_varijabla naziv="DomainObject.Predmet.ProtuStrankaListFormatedOIB_1">
      <item>ABECEDA PILIP d.o.o., OIB 99873067267</item>
    </derivirana_varijabla>
  </DomainObject.Predmet.ProtuStrankaListFormatedOIB>
  <DomainObject.Predmet.ProtuStrankaListFormatedWithAdress>
    <izvorni_sadrzaj>
      <item>ABECEDA PILIP d.o.o., Pavlenski put 5/O, 10000 Zagreb</item>
    </izvorni_sadrzaj>
    <derivirana_varijabla naziv="DomainObject.Predmet.ProtuStrankaListFormatedWithAdress_1">
      <item>ABECEDA PILIP d.o.o., Pavlenski put 5/O, 10000 Zagreb</item>
    </derivirana_varijabla>
  </DomainObject.Predmet.ProtuStrankaListFormatedWithAdress>
  <DomainObject.Predmet.ProtuStrankaListFormatedWithAdressOIB>
    <izvorni_sadrzaj>
      <item>ABECEDA PILIP d.o.o., OIB 99873067267, Pavlenski put 5/O, 10000 Zagreb</item>
    </izvorni_sadrzaj>
    <derivirana_varijabla naziv="DomainObject.Predmet.ProtuStrankaListFormatedWithAdressOIB_1">
      <item>ABECEDA PILIP d.o.o., OIB 99873067267, Pavlenski put 5/O, 10000 Zagreb</item>
    </derivirana_varijabla>
  </DomainObject.Predmet.ProtuStrankaListFormatedWithAdressOIB>
  <DomainObject.Predmet.ProtuStrankaListNazivFormated>
    <izvorni_sadrzaj>
      <item>ABECEDA PILIP d.o.o.</item>
    </izvorni_sadrzaj>
    <derivirana_varijabla naziv="DomainObject.Predmet.ProtuStrankaListNazivFormated_1">
      <item>ABECEDA PILIP d.o.o.</item>
    </derivirana_varijabla>
  </DomainObject.Predmet.ProtuStrankaListNazivFormated>
  <DomainObject.Predmet.ProtuStrankaListNazivFormatedOIB>
    <izvorni_sadrzaj>
      <item>ABECEDA PILIP d.o.o., OIB 99873067267</item>
    </izvorni_sadrzaj>
    <derivirana_varijabla naziv="DomainObject.Predmet.ProtuStrankaListNazivFormatedOIB_1">
      <item>ABECEDA PILIP d.o.o., OIB 99873067267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ABECEDA PILIP d.o.o.</izvorni_sadrzaj>
    <derivirana_varijabla naziv="DomainObject.Predmet.ProtustrankaIDrugi_1">ABECEDA PILIP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ABECEDA PILIP d.o.o., OIB 99873067267, Pavlenski put 5/O, 10000 Zagreb</izvorni_sadrzaj>
    <derivirana_varijabla naziv="DomainObject.Predmet.ProtustrankaIDrugiAdressOIB_1">ABECEDA PILIP d.o.o., OIB 99873067267, Pavlenski put 5/O,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ABECEDA PILIP d.o.o.</item>
    </izvorni_sadrzaj>
    <derivirana_varijabla naziv="DomainObject.Predmet.SudioniciListNaziv_1">
      <item>FINA Regionalni centar Zagreb</item>
      <item>ABECEDA PILIP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ABECEDA PILIP d.o.o., OIB 99873067267, Pavlenski put 5/O,10000 Zagreb</item>
    </izvorni_sadrzaj>
    <derivirana_varijabla naziv="DomainObject.Predmet.SudioniciListAdressOIB_1">
      <item>FINA Regionalni centar Zagreb, OIB 85821130368, Trg svibanjskih žrtava 1995. 1,10000 Zagreb</item>
      <item>ABECEDA PILIP d.o.o., OIB 99873067267, Pavlenski put 5/O,10000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99873067267</item>
    </izvorni_sadrzaj>
    <derivirana_varijabla naziv="DomainObject.Predmet.SudioniciListNazivOIB_1">
      <item>, OIB 85821130368</item>
      <item>, OIB 99873067267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1365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2016-02-03T11:01:00Z</dcterms:created>
  <dc:creator>gboljkovac</dc:creator>
  <cp:lastModifiedBy>Renata Klokočki</cp:lastModifiedBy>
  <cp:lastPrinted>2016-02-03T11:03:00Z</cp:lastPrinted>
  <dcterms:modified xmlns:xsi="http://www.w3.org/2001/XMLSchema-instance" xsi:type="dcterms:W3CDTF">2016-02-03T11:03:00Z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