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b978" w14:paraId="2f5b978" w:rsidRDefault="005324F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1724025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24FC" w:rsidP="005324FC" w:rsidR="00AE649C">
      <w:pPr>
        <w:pStyle w:val="NormaleSPIS"/>
        <w:spacing w:after="0"/>
      </w:pPr>
      <w:r>
        <w:t xml:space="preserve">       Republika Hrvatska</w:t>
      </w:r>
    </w:p>
    <w:p w:rsidRDefault="005324FC" w:rsidP="005324FC" w:rsidR="005324FC">
      <w:pPr>
        <w:pStyle w:val="NormaleSPIS"/>
        <w:spacing w:after="0"/>
      </w:pPr>
      <w:r>
        <w:t xml:space="preserve">     Trgovački sud u Bjelovaru</w:t>
      </w:r>
    </w:p>
    <w:p w:rsidRDefault="005324FC" w:rsidP="005324FC" w:rsidR="005324FC">
      <w:pPr>
        <w:pStyle w:val="NormaleSPIS"/>
        <w:spacing w:after="0"/>
      </w:pPr>
      <w:r>
        <w:t>Bjelovar, Šetalište dr.I.Lebovića 42.</w:t>
      </w:r>
    </w:p>
    <w:p w:rsidRDefault="005324FC" w:rsidP="005324FC" w:rsidR="005324FC">
      <w:pPr>
        <w:pStyle w:val="NormaleSPIS"/>
        <w:jc w:val="right"/>
        <w:rPr>
          <w:b/>
          <w:noProof/>
        </w:rPr>
      </w:pPr>
      <w:r>
        <w:rPr>
          <w:noProof/>
        </w:rPr>
        <w:t>Poslovni broj: 7 St-709/2018-10</w:t>
      </w:r>
    </w:p>
    <w:p w:rsidRDefault="005324FC" w:rsidP="005324FC" w:rsidR="005324FC">
      <w:pPr>
        <w:jc w:val="center"/>
        <w:rPr>
          <w:noProof/>
        </w:rPr>
      </w:pPr>
    </w:p>
    <w:p w:rsidRDefault="005324FC" w:rsidP="005324FC" w:rsidR="005324F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324FC" w:rsidP="005324FC" w:rsidR="005324FC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324FC" w:rsidP="005324FC" w:rsidR="005324FC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5324FC" w:rsidP="005324FC" w:rsidR="005324FC">
      <w:pPr>
        <w:jc w:val="center"/>
        <w:outlineLvl w:val="0"/>
        <w:rPr>
          <w:b/>
          <w:noProof/>
        </w:rPr>
      </w:pPr>
      <w:r>
        <w:rPr>
          <w:noProof/>
        </w:rPr>
        <w:t>Z A K L J U Č A K</w:t>
      </w:r>
    </w:p>
    <w:p w:rsidRDefault="005324FC" w:rsidP="005324FC" w:rsidR="005324FC">
      <w:pPr>
        <w:outlineLvl w:val="0"/>
        <w:rPr>
          <w:noProof/>
        </w:rPr>
      </w:pPr>
    </w:p>
    <w:p w:rsidRDefault="005324FC" w:rsidP="005324FC" w:rsidR="005324FC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BANIMED d.o.o. za izradu metalnih proizvoda, medicinske opreme i trgovinu na veliko i malo iz Klokočevca 87, MBS 080187538, OIB 29778006656, </w:t>
      </w:r>
      <w:r>
        <w:rPr>
          <w:lang w:eastAsia="hr-HR"/>
        </w:rPr>
        <w:t>1</w:t>
      </w:r>
      <w:r>
        <w:t>0. siječnja</w:t>
      </w:r>
      <w:r>
        <w:rPr>
          <w:noProof/>
        </w:rPr>
        <w:t xml:space="preserve"> 2019.</w:t>
      </w:r>
    </w:p>
    <w:p w:rsidRDefault="005324FC" w:rsidP="005324FC" w:rsidR="005324FC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Pokreće se prethodni postupak radi utvrđivanja uvjeta za otvaranje stečajnog postupka nad dužnikom BANIMED d.o.o. za izradu metalnih proizvoda, medicinske opreme i trgovinu na veliko i malo iz Klokočevca 87, MBS 080187538, OIB 29778006656.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 </w:t>
      </w:r>
      <w:r>
        <w:t>z a k l j u č i o  j e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Vladimiru </w:t>
      </w:r>
      <w:proofErr w:type="spellStart"/>
      <w:r>
        <w:t>Rašidi</w:t>
      </w:r>
      <w:proofErr w:type="spellEnd"/>
      <w:r>
        <w:t xml:space="preserve"> iz Srbije, </w:t>
      </w:r>
      <w:proofErr w:type="spellStart"/>
      <w:r>
        <w:t>Đurđevo</w:t>
      </w:r>
      <w:proofErr w:type="spellEnd"/>
      <w:r>
        <w:t xml:space="preserve">, Solunskih dobrovoljaca 86, OIB 49513706551,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5324FC" w:rsidP="005324FC" w:rsidR="005324FC">
      <w:pPr>
        <w:pStyle w:val="ListaeSPIS"/>
        <w:numPr>
          <w:ilvl w:val="0"/>
          <w:numId w:val="0"/>
        </w:numPr>
        <w:ind w:firstLine="624"/>
        <w:jc w:val="right"/>
      </w:pPr>
      <w:r>
        <w:t>Poslovni broj:7 St-709/2018-10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11. veljače 2019. godine u 10,00 sati, u ovome sudu u Bjelovaru, Šetalište dr. Ivše Lebovića 42, sudnica br. 2, na koje se pozivaju dostavom ovoga rješenja:</w:t>
      </w:r>
    </w:p>
    <w:p w:rsidRDefault="005324FC" w:rsidP="005324FC" w:rsidR="005324FC">
      <w:pPr>
        <w:ind w:firstLine="851"/>
        <w:jc w:val="both"/>
        <w:rPr>
          <w:noProof/>
        </w:rPr>
      </w:pPr>
    </w:p>
    <w:p w:rsidRDefault="005324FC" w:rsidP="005324FC" w:rsidR="005324FC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BANIMED d.o.o. za izradu metalnih proizvoda, medicinske opreme i trgovinu na veliko i malo iz Klokočevca 87,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324FC" w:rsidP="005324FC" w:rsidR="005324FC">
      <w:pPr>
        <w:ind w:left="851"/>
        <w:jc w:val="both"/>
        <w:rPr>
          <w:lang w:eastAsia="hr-HR"/>
        </w:rPr>
      </w:pPr>
      <w:r>
        <w:rPr>
          <w:noProof/>
        </w:rPr>
        <w:t xml:space="preserve">-zakonski zastupnik dužnika </w:t>
      </w:r>
      <w:r>
        <w:t xml:space="preserve">Vladimir </w:t>
      </w:r>
      <w:proofErr w:type="spellStart"/>
      <w:r>
        <w:t>Rašidi</w:t>
      </w:r>
      <w:proofErr w:type="spellEnd"/>
      <w:r>
        <w:t xml:space="preserve"> iz Srbije, </w:t>
      </w:r>
      <w:proofErr w:type="spellStart"/>
      <w:r>
        <w:t>Đurđevo</w:t>
      </w:r>
      <w:proofErr w:type="spellEnd"/>
      <w:r>
        <w:t xml:space="preserve">, Solunskih dobrovoljaca 86, </w:t>
      </w:r>
      <w:r>
        <w:rPr>
          <w:noProof/>
        </w:rPr>
        <w:t xml:space="preserve"> </w:t>
      </w:r>
    </w:p>
    <w:p w:rsidRDefault="005324FC" w:rsidP="005324FC" w:rsidR="005324FC">
      <w:pPr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5324FC" w:rsidP="005324FC" w:rsidR="005324F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5324FC" w:rsidP="005324FC" w:rsidR="005324FC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5324FC" w:rsidP="005324FC" w:rsidR="005324FC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31. srpnja 2018. godine ima u Očevidniku redoslijeda osnova za plaćanje evidentirane neizvršene osnove za plaćanje u neprekinutom razdoblju od 120 dana u ukupnom iznosu od 132.981,10 kuna, te da ima i jednog zaposlenog radnika. </w:t>
      </w:r>
    </w:p>
    <w:p w:rsidRDefault="005324FC" w:rsidP="005324FC" w:rsidR="005324FC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5324FC" w:rsidP="005324FC" w:rsidR="005324FC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5324FC" w:rsidP="005324FC" w:rsidR="005324FC">
      <w:pPr>
        <w:jc w:val="center"/>
        <w:outlineLvl w:val="0"/>
        <w:rPr>
          <w:noProof/>
        </w:rPr>
      </w:pPr>
      <w:r>
        <w:rPr>
          <w:noProof/>
        </w:rPr>
        <w:t xml:space="preserve">Bjelovar 10. siječnja 2019. </w:t>
      </w:r>
    </w:p>
    <w:p w:rsidRDefault="005324FC" w:rsidP="005324FC" w:rsidR="005324F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       </w:t>
      </w:r>
      <w:r>
        <w:rPr>
          <w:noProof/>
        </w:rPr>
        <w:t xml:space="preserve"> S u d a c</w:t>
      </w:r>
    </w:p>
    <w:p w:rsidRDefault="005324FC" w:rsidP="005324FC" w:rsidR="005324F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  </w:t>
      </w:r>
      <w:r>
        <w:rPr>
          <w:noProof/>
        </w:rPr>
        <w:t xml:space="preserve">  Tomislav Mrazović,v.r.</w:t>
      </w:r>
    </w:p>
    <w:p w:rsidRDefault="005324FC" w:rsidP="005324FC" w:rsidR="005324FC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 xml:space="preserve">           </w:t>
      </w:r>
      <w:r>
        <w:rPr>
          <w:noProof/>
        </w:rPr>
        <w:t xml:space="preserve">    Za točnost otpravka-ovlašteni službenik</w:t>
      </w:r>
    </w:p>
    <w:p w:rsidRDefault="005324FC" w:rsidP="005324FC" w:rsidR="005324FC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</w:t>
      </w:r>
      <w:r>
        <w:rPr>
          <w:noProof/>
        </w:rPr>
        <w:t xml:space="preserve">            </w:t>
      </w:r>
      <w:r>
        <w:rPr>
          <w:noProof/>
        </w:rPr>
        <w:t xml:space="preserve"> Jasmina Tubić</w:t>
      </w:r>
    </w:p>
    <w:p w:rsidRDefault="005324FC" w:rsidP="005324FC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4FC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73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St-709/2018-10</izvorni_sadrzaj>
    <derivirana_varijabla naziv="DomainObject.Oznaka_1">St-709/2018-10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St-709/2018</izvorni_sadrzaj>
    <derivirana_varijabla naziv="DomainObject.Predmet.OznakaBroj_1">St-709/2018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BANIMED d.o.o. za izradu metalnih proizvoda, medicinske opreme i trgovinu na veliko i malo</izvorni_sadrzaj>
    <derivirana_varijabla naziv="DomainObject.Predmet.ProtustrankaFormated_1">  BANIMED d.o.o. za izradu metalnih proizvoda, medicinske opreme i trgovinu na veliko i malo</derivirana_varijabla>
  </DomainObject.Predmet.ProtustrankaFormated>
  <DomainObject.Predmet.ProtustrankaFormatedOIB>
    <izvorni_sadrzaj>  BANIMED d.o.o. za izradu metalnih proizvoda, medicinske opreme i trgovinu na veliko i malo, OIB 29778006656</izvorni_sadrzaj>
    <derivirana_varijabla naziv="DomainObject.Predmet.ProtustrankaFormatedOIB_1">  BANIMED d.o.o. za izradu metalnih proizvoda, medicinske opreme i trgovinu na veliko i malo, OIB 29778006656</derivirana_varijabla>
  </DomainObject.Predmet.ProtustrankaFormatedOIB>
  <DomainObject.Predmet.ProtustrankaFormatedWithAdress>
    <izvorni_sadrzaj> BANIMED d.o.o. za izradu metalnih proizvoda, medicinske opreme i trgovinu na veliko i malo, Klokočevac 87, 43000 Klokočevac</izvorni_sadrzaj>
    <derivirana_varijabla naziv="DomainObject.Predmet.ProtustrankaFormatedWithAdress_1"> BANIMED d.o.o. za izradu metalnih proizvoda, medicinske opreme i trgovinu na veliko i malo, Klokočevac 87, 43000 Klokočevac</derivirana_varijabla>
  </DomainObject.Predmet.ProtustrankaFormatedWithAdress>
  <DomainObject.Predmet.ProtustrankaFormatedWithAdressOIB>
    <izvorni_sadrzaj> BANIMED d.o.o. za izradu metalnih proizvoda, medicinske opreme i trgovinu na veliko i malo, OIB 29778006656, Klokočevac 87, 43000 Klokočevac</izvorni_sadrzaj>
    <derivirana_varijabla naziv="DomainObject.Predmet.ProtustrankaFormatedWithAdressOIB_1"> BANIMED d.o.o. za izradu metalnih proizvoda, medicinske opreme i trgovinu na veliko i malo, OIB 29778006656, Klokočevac 87, 43000 Klokočevac</derivirana_varijabla>
  </DomainObject.Predmet.ProtustrankaFormatedWithAdressOIB>
  <DomainObject.Predmet.ProtustrankaWithAdress>
    <izvorni_sadrzaj>BANIMED d.o.o. za izradu metalnih proizvoda, medicinske opreme i trgovinu na veliko i malo Klokočevac 87, 43000 Klokočevac</izvorni_sadrzaj>
    <derivirana_varijabla naziv="DomainObject.Predmet.ProtustrankaWithAdress_1">BANIMED d.o.o. za izradu metalnih proizvoda, medicinske opreme i trgovinu na veliko i malo Klokočevac 87, 43000 Klokočevac</derivirana_varijabla>
  </DomainObject.Predmet.ProtustrankaWithAdress>
  <DomainObject.Predmet.ProtustrankaWithAdressOIB>
    <izvorni_sadrzaj>BANIMED d.o.o. za izradu metalnih proizvoda, medicinske opreme i trgovinu na veliko i malo, OIB 29778006656, Klokočevac 87, 43000 Klokočevac</izvorni_sadrzaj>
    <derivirana_varijabla naziv="DomainObject.Predmet.ProtustrankaWithAdressOIB_1">BANIMED d.o.o. za izradu metalnih proizvoda, medicinske opreme i trgovinu na veliko i malo, OIB 29778006656, Klokočevac 87, 43000 Klokočevac</derivirana_varijabla>
  </DomainObject.Predmet.ProtustrankaWithAdressOIB>
  <DomainObject.Predmet.ProtustrankaNazivFormated>
    <izvorni_sadrzaj>BANIMED d.o.o. za izradu metalnih proizvoda, medicinske opreme i trgovinu na veliko i malo</izvorni_sadrzaj>
    <derivirana_varijabla naziv="DomainObject.Predmet.ProtustrankaNazivFormated_1">BANIMED d.o.o. za izradu metalnih proizvoda, medicinske opreme i trgovinu na veliko i malo</derivirana_varijabla>
  </DomainObject.Predmet.ProtustrankaNazivFormated>
  <DomainObject.Predmet.ProtustrankaNazivFormatedOIB>
    <izvorni_sadrzaj>BANIMED d.o.o. za izradu metalnih proizvoda, medicinske opreme i trgovinu na veliko i malo, OIB 29778006656</izvorni_sadrzaj>
    <derivirana_varijabla naziv="DomainObject.Predmet.ProtustrankaNazivFormatedOIB_1">BANIMED d.o.o. za izradu metalnih proizvoda, medicinske opreme i trgovinu na veliko i malo, OIB 29778006656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BANIMED d.o.o. za izradu metalnih proizvoda, medicinske opreme i trgovinu na veliko i malo</item>
    </izvorni_sadrzaj>
    <derivirana_varijabla naziv="DomainObject.Predmet.ProtuStrankaListFormated_1">
      <item>BANIMED d.o.o. za izradu metalnih proizvoda, medicinske opreme i trgovinu na veliko i malo</item>
    </derivirana_varijabla>
  </DomainObject.Predmet.ProtuStrankaListFormated>
  <DomainObject.Predmet.ProtuStrankaListFormatedOIB>
    <izvorni_sadrzaj>
      <item>BANIMED d.o.o. za izradu metalnih proizvoda, medicinske opreme i trgovinu na veliko i malo, OIB 29778006656</item>
    </izvorni_sadrzaj>
    <derivirana_varijabla naziv="DomainObject.Predmet.ProtuStrankaListFormatedOIB_1">
      <item>BANIMED d.o.o. za izradu metalnih proizvoda, medicinske opreme i trgovinu na veliko i malo, OIB 29778006656</item>
    </derivirana_varijabla>
  </DomainObject.Predmet.ProtuStrankaListFormatedOIB>
  <DomainObject.Predmet.ProtuStrankaListFormatedWithAdress>
    <izvorni_sadrzaj>
      <item>BANIMED d.o.o. za izradu metalnih proizvoda, medicinske opreme i trgovinu na veliko i malo, Klokočevac 87, 43000 Klokočevac</item>
    </izvorni_sadrzaj>
    <derivirana_varijabla naziv="DomainObject.Predmet.ProtuStrankaListFormatedWithAdress_1">
      <item>BANIMED d.o.o. za izradu metalnih proizvoda, medicinske opreme i trgovinu na veliko i malo, Klokočevac 87, 43000 Klokočevac</item>
    </derivirana_varijabla>
  </DomainObject.Predmet.ProtuStrankaListFormatedWithAdress>
  <DomainObject.Predmet.ProtuStrankaListFormatedWithAdressOIB>
    <izvorni_sadrzaj>
      <item>BANIMED d.o.o. za izradu metalnih proizvoda, medicinske opreme i trgovinu na veliko i malo, OIB 29778006656, Klokočevac 87, 43000 Klokočevac</item>
    </izvorni_sadrzaj>
    <derivirana_varijabla naziv="DomainObject.Predmet.ProtuStrankaListFormatedWithAdressOIB_1">
      <item>BANIMED d.o.o. za izradu metalnih proizvoda, medicinske opreme i trgovinu na veliko i malo, OIB 29778006656, Klokočevac 87, 43000 Klokočevac</item>
    </derivirana_varijabla>
  </DomainObject.Predmet.ProtuStrankaListFormatedWithAdressOIB>
  <DomainObject.Predmet.ProtuStrankaListNazivFormated>
    <izvorni_sadrzaj>
      <item>BANIMED d.o.o. za izradu metalnih proizvoda, medicinske opreme i trgovinu na veliko i malo</item>
    </izvorni_sadrzaj>
    <derivirana_varijabla naziv="DomainObject.Predmet.ProtuStrankaListNazivFormated_1">
      <item>BANIMED d.o.o. za izradu metalnih proizvoda, medicinske opreme i trgovinu na veliko i malo</item>
    </derivirana_varijabla>
  </DomainObject.Predmet.ProtuStrankaListNazivFormated>
  <DomainObject.Predmet.ProtuStrankaListNazivFormatedOIB>
    <izvorni_sadrzaj>
      <item>BANIMED d.o.o. za izradu metalnih proizvoda, medicinske opreme i trgovinu na veliko i malo, OIB 29778006656</item>
    </izvorni_sadrzaj>
    <derivirana_varijabla naziv="DomainObject.Predmet.ProtuStrankaListNazivFormatedOIB_1">
      <item>BANIMED d.o.o. za izradu metalnih proizvoda, medicinske opreme i trgovinu na veliko i malo, OIB 29778006656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St-709/2018-10</izvorni_sadrzaj>
    <derivirana_varijabla naziv="DomainObject.PoslovniBrojDokumenta_1">St-709/2018-10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BANIMED d.o.o. za izradu metalnih proizvoda, medicinske opreme i trgovinu na veliko i malo</izvorni_sadrzaj>
    <derivirana_varijabla naziv="DomainObject.Predmet.ProtustrankaIDrugi_1">BANIMED d.o.o. za izradu metalnih proizvoda, medicinske opreme i trgovinu na veliko i malo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BANIMED d.o.o. za izradu metalnih proizvoda, medicinske opreme i trgovinu na veliko i malo, OIB 29778006656, Klokočevac 87, 43000 Klokočevac</izvorni_sadrzaj>
    <derivirana_varijabla naziv="DomainObject.Predmet.ProtustrankaIDrugiAdressOIB_1">BANIMED d.o.o. za izradu metalnih proizvoda, medicinske opreme i trgovinu na veliko i malo, OIB 29778006656, Klokočevac 87, 43000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BANIMED d.o.o. za izradu metalnih proizvoda, medicinske opreme i trgovinu na veliko i malo</item>
    </izvorni_sadrzaj>
    <derivirana_varijabla naziv="DomainObject.Predmet.SudioniciListNaziv_1">
      <item>Financijska agencija RC Zagreb Podružnica Bjelovar</item>
      <item>BANIMED d.o.o. za izradu metalnih proizvoda, medicinske opreme i trgovinu na veliko i malo</item>
    </derivirana_varijabla>
  </DomainObject.Predmet.SudioniciListNaziv>
  <DomainObject.Predmet.SudioniciListAdressOIB>
    <izvorni_sadrzaj>
      <item>Financijska agencija RC Zagreb Podružnica Bjelovar, OIB 85821130368, F. Supila 4,43000 Bjelovar</item>
      <item>BANIMED d.o.o. za izradu metalnih proizvoda, medicinske opreme i trgovinu na veliko i malo, OIB 29778006656, Klokočevac 87,43000 Klokočevac</item>
    </izvorni_sadrzaj>
    <derivirana_varijabla naziv="DomainObject.Predmet.SudioniciListAdressOIB_1">
      <item>Financijska agencija RC Zagreb Podružnica Bjelovar, OIB 85821130368, F. Supila 4,43000 Bjelovar</item>
      <item>BANIMED d.o.o. za izradu metalnih proizvoda, medicinske opreme i trgovinu na veliko i malo, OIB 29778006656, Klokočevac 87,43000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0C18C-E7AD-4CB8-AF4E-56BDCC0BA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3657</properties:Characters>
  <properties:Lines>78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2019-01-10T07:40:00Z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St-709/2018-10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