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b3cb" w14:paraId="edfb3cb" w:rsidRDefault="007D49C6" w:rsidP="000A35E0" w:rsidR="000A35E0">
      <w:pPr>
        <w:pStyle w:val="Zaglavlje"/>
        <w15:collapsed w:val="false"/>
      </w:pPr>
      <w:bookmarkStart w:name="_GoBack" w:id="0"/>
      <w:bookmarkEnd w:id="0"/>
      <w:r>
        <w:t xml:space="preserve">           </w:t>
      </w:r>
      <w:r w:rsidR="000A35E0">
        <w:t>Republika Hrvatska</w:t>
      </w:r>
    </w:p>
    <w:p w:rsidRDefault="000A35E0" w:rsidP="000A35E0" w:rsidR="000A35E0">
      <w:pPr>
        <w:pStyle w:val="Zaglavlje"/>
      </w:pPr>
      <w:r>
        <w:t xml:space="preserve">       Trgovački sud u Zagrebu</w:t>
      </w:r>
    </w:p>
    <w:p w:rsidRDefault="000A35E0" w:rsidP="00111C78" w:rsidR="00FF58DC" w:rsidRPr="00945457">
      <w:pPr>
        <w:pStyle w:val="Zaglavlje"/>
      </w:pPr>
      <w:r>
        <w:t xml:space="preserve">         Zagreb, Amruševa 2/II</w:t>
      </w:r>
      <w:r w:rsidR="00111C78">
        <w:t xml:space="preserve">                                                                    </w:t>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xml:space="preserve">. </w:t>
      </w:r>
      <w:r w:rsidR="00FF58DC" w:rsidRPr="00945457">
        <w:t>St-</w:t>
      </w:r>
      <w:r w:rsidR="00945457" w:rsidRPr="00945457">
        <w:t>2607</w:t>
      </w:r>
      <w:r w:rsidR="00CE6E4E" w:rsidRPr="00945457">
        <w:t>/17-</w:t>
      </w:r>
      <w:r w:rsidR="004F29B3">
        <w:t>12</w:t>
      </w:r>
    </w:p>
    <w:p w:rsidRDefault="00FF58DC" w:rsidP="00FF58DC" w:rsid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4F29B3">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Pr="00945457">
        <w:t>predlagatelja Republike Hrvatske, Ministarstva financija, Porezne uprave, OIB: 18683136487, koju zastupa Županijsko</w:t>
      </w:r>
      <w:r>
        <w:t xml:space="preserve"> državno odvjetništvo u Zagrebu, </w:t>
      </w:r>
      <w:r w:rsidRPr="00FF58DC">
        <w:t xml:space="preserve">za otvaranje stečajnog postupka </w:t>
      </w:r>
      <w:r>
        <w:t xml:space="preserve">nad dužnikom </w:t>
      </w:r>
      <w:r w:rsidR="00945457" w:rsidRPr="00945457">
        <w:t>MARADO</w:t>
      </w:r>
      <w:r w:rsidR="003E3635" w:rsidRPr="00945457">
        <w:t xml:space="preserve"> d.o.o., OIB</w:t>
      </w:r>
      <w:r w:rsidR="00945457" w:rsidRPr="00945457">
        <w:t>:</w:t>
      </w:r>
      <w:r w:rsidR="003E3635" w:rsidRPr="00945457">
        <w:t xml:space="preserve"> </w:t>
      </w:r>
      <w:r w:rsidR="00945457" w:rsidRPr="00945457">
        <w:t>74667255132, Zagreb, Aleja pomoraca 17</w:t>
      </w:r>
      <w:r w:rsidR="003E3635" w:rsidRPr="00945457">
        <w:t xml:space="preserve">, </w:t>
      </w:r>
      <w:r w:rsidR="003E3635" w:rsidRPr="004F29B3">
        <w:t>dana</w:t>
      </w:r>
      <w:r w:rsidR="004F29B3" w:rsidRPr="004F29B3">
        <w:t xml:space="preserve"> 4</w:t>
      </w:r>
      <w:r w:rsidRPr="004F29B3">
        <w:t xml:space="preserve">. </w:t>
      </w:r>
      <w:r w:rsidR="004F29B3" w:rsidRPr="004F29B3">
        <w:t>prosinca</w:t>
      </w:r>
      <w:r w:rsidRPr="004F29B3">
        <w:t xml:space="preserve"> 201</w:t>
      </w:r>
      <w:r w:rsidR="00945457" w:rsidRPr="004F29B3">
        <w:t>8</w:t>
      </w:r>
      <w:r w:rsidRPr="004F29B3">
        <w:t>.,</w:t>
      </w:r>
    </w:p>
    <w:p w:rsidRDefault="00F93886" w:rsidP="00F93886" w:rsidR="00F93886" w:rsidRPr="002F4DE8">
      <w:pPr>
        <w:jc w:val="both"/>
        <w:rPr>
          <w:color w:val="FF0000"/>
        </w:rPr>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945457" w:rsidRPr="00945457">
        <w:t>MARADO d.o.o., OIB: 74667255132, Zagreb, Aleja pomoraca 17</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w:t>
      </w:r>
      <w:r w:rsidR="00E43B53" w:rsidRPr="004F29B3">
        <w:rPr>
          <w:rFonts w:hAnsi="Times New Roman" w:ascii="Times New Roman"/>
          <w:i w:val="false"/>
          <w:color w:val="auto"/>
          <w:szCs w:val="24"/>
        </w:rPr>
        <w:t xml:space="preserve">za </w:t>
      </w:r>
      <w:r w:rsidR="007D49C6" w:rsidRPr="004F29B3">
        <w:rPr>
          <w:rFonts w:hAnsi="Times New Roman" w:ascii="Times New Roman"/>
          <w:i w:val="false"/>
          <w:color w:val="auto"/>
          <w:szCs w:val="24"/>
        </w:rPr>
        <w:t>2</w:t>
      </w:r>
      <w:r w:rsidR="003C7B51" w:rsidRPr="004F29B3">
        <w:rPr>
          <w:rFonts w:hAnsi="Times New Roman" w:ascii="Times New Roman"/>
          <w:i w:val="false"/>
          <w:color w:val="auto"/>
          <w:szCs w:val="24"/>
        </w:rPr>
        <w:t>2</w:t>
      </w:r>
      <w:r w:rsidR="007D49C6" w:rsidRPr="004F29B3">
        <w:rPr>
          <w:rFonts w:hAnsi="Times New Roman" w:ascii="Times New Roman"/>
          <w:i w:val="false"/>
          <w:color w:val="auto"/>
          <w:szCs w:val="24"/>
        </w:rPr>
        <w:t xml:space="preserve">. </w:t>
      </w:r>
      <w:r w:rsidR="003C7B51" w:rsidRPr="004F29B3">
        <w:rPr>
          <w:rFonts w:hAnsi="Times New Roman" w:ascii="Times New Roman"/>
          <w:i w:val="false"/>
          <w:color w:val="auto"/>
          <w:szCs w:val="24"/>
        </w:rPr>
        <w:t>siječnja</w:t>
      </w:r>
      <w:r w:rsidR="00F93886" w:rsidRPr="004F29B3">
        <w:rPr>
          <w:rFonts w:hAnsi="Times New Roman" w:ascii="Times New Roman"/>
          <w:i w:val="false"/>
          <w:color w:val="auto"/>
          <w:szCs w:val="24"/>
        </w:rPr>
        <w:t xml:space="preserve"> 2</w:t>
      </w:r>
      <w:r w:rsidR="003C7B51" w:rsidRPr="004F29B3">
        <w:rPr>
          <w:rFonts w:hAnsi="Times New Roman" w:ascii="Times New Roman"/>
          <w:i w:val="false"/>
          <w:color w:val="auto"/>
          <w:szCs w:val="24"/>
        </w:rPr>
        <w:t>019</w:t>
      </w:r>
      <w:r w:rsidR="00BD75C3" w:rsidRPr="004F29B3">
        <w:rPr>
          <w:rFonts w:hAnsi="Times New Roman" w:ascii="Times New Roman"/>
          <w:i w:val="false"/>
          <w:color w:val="auto"/>
          <w:szCs w:val="24"/>
        </w:rPr>
        <w:t xml:space="preserve">. u </w:t>
      </w:r>
      <w:r w:rsidR="003C7B51" w:rsidRPr="004F29B3">
        <w:rPr>
          <w:rFonts w:hAnsi="Times New Roman" w:ascii="Times New Roman"/>
          <w:i w:val="false"/>
          <w:color w:val="auto"/>
          <w:szCs w:val="24"/>
        </w:rPr>
        <w:t>9:2</w:t>
      </w:r>
      <w:r w:rsidR="007D49C6" w:rsidRPr="004F29B3">
        <w:rPr>
          <w:rFonts w:hAnsi="Times New Roman" w:ascii="Times New Roman"/>
          <w:i w:val="false"/>
          <w:color w:val="auto"/>
          <w:szCs w:val="24"/>
        </w:rPr>
        <w:t>0</w:t>
      </w:r>
      <w:r w:rsidR="00E43B53" w:rsidRPr="004F29B3">
        <w:rPr>
          <w:rFonts w:hAnsi="Times New Roman" w:ascii="Times New Roman"/>
          <w:i w:val="false"/>
          <w:color w:val="auto"/>
          <w:szCs w:val="24"/>
        </w:rPr>
        <w:t xml:space="preserve"> sati,</w:t>
      </w:r>
      <w:r w:rsidR="00E43B53" w:rsidRPr="004F29B3">
        <w:rPr>
          <w:rFonts w:hAnsi="Times New Roman" w:ascii="Times New Roman"/>
          <w:bCs/>
          <w:i w:val="false"/>
          <w:color w:val="auto"/>
          <w:szCs w:val="24"/>
        </w:rPr>
        <w:t xml:space="preserve"> u</w:t>
      </w:r>
      <w:r w:rsidR="007C35EA" w:rsidRPr="004F29B3">
        <w:rPr>
          <w:rFonts w:hAnsi="Times New Roman" w:ascii="Times New Roman"/>
          <w:i w:val="false"/>
          <w:color w:val="auto"/>
          <w:szCs w:val="24"/>
        </w:rPr>
        <w:t xml:space="preserve"> zgradi ovog</w:t>
      </w:r>
      <w:r w:rsidR="007C35EA" w:rsidRPr="007D49C6">
        <w:rPr>
          <w:rFonts w:hAnsi="Times New Roman" w:ascii="Times New Roman"/>
          <w:i w:val="false"/>
          <w:color w:val="auto"/>
          <w:szCs w:val="24"/>
        </w:rPr>
        <w:t xml:space="preserve"> suda u sobi br. </w:t>
      </w:r>
      <w:r w:rsidR="003C7B51">
        <w:rPr>
          <w:rFonts w:hAnsi="Times New Roman" w:ascii="Times New Roman"/>
          <w:i w:val="false"/>
          <w:color w:val="auto"/>
          <w:szCs w:val="24"/>
        </w:rPr>
        <w:t>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2D799D" w:rsidR="003E3635">
      <w:pPr>
        <w:numPr>
          <w:ilvl w:val="0"/>
          <w:numId w:val="4"/>
        </w:numPr>
        <w:tabs>
          <w:tab w:pos="720" w:val="clear"/>
          <w:tab w:pos="1440" w:val="num"/>
        </w:tabs>
        <w:ind w:left="1440"/>
        <w:jc w:val="both"/>
      </w:pPr>
      <w:r>
        <w:t>predlagatelja,</w:t>
      </w:r>
    </w:p>
    <w:p w:rsidRDefault="003E15C9" w:rsidP="002D799D" w:rsidR="00494628" w:rsidRPr="004F29B3">
      <w:pPr>
        <w:numPr>
          <w:ilvl w:val="0"/>
          <w:numId w:val="4"/>
        </w:numPr>
        <w:tabs>
          <w:tab w:pos="720" w:val="clear"/>
          <w:tab w:pos="1440" w:val="num"/>
        </w:tabs>
        <w:ind w:left="1440"/>
        <w:jc w:val="both"/>
      </w:pPr>
      <w:r w:rsidRPr="004F29B3">
        <w:t>dužnik</w:t>
      </w:r>
      <w:r w:rsidR="003E3635" w:rsidRPr="004F29B3">
        <w:t>,</w:t>
      </w:r>
    </w:p>
    <w:p w:rsidRDefault="00E43B53" w:rsidP="00945457" w:rsidR="003E3635" w:rsidRPr="004F29B3">
      <w:pPr>
        <w:numPr>
          <w:ilvl w:val="0"/>
          <w:numId w:val="4"/>
        </w:numPr>
        <w:tabs>
          <w:tab w:pos="720" w:val="clear"/>
          <w:tab w:pos="1440" w:val="num"/>
        </w:tabs>
        <w:ind w:left="1440"/>
        <w:jc w:val="both"/>
      </w:pPr>
      <w:r w:rsidRPr="004F29B3">
        <w:t>zastupni</w:t>
      </w:r>
      <w:r w:rsidR="00CE6E4E" w:rsidRPr="004F29B3">
        <w:t>k</w:t>
      </w:r>
      <w:r w:rsidRPr="004F29B3">
        <w:t xml:space="preserve"> p</w:t>
      </w:r>
      <w:r w:rsidR="002D799D" w:rsidRPr="004F29B3">
        <w:t>o zakonu dužnika</w:t>
      </w:r>
      <w:r w:rsidR="007C35EA" w:rsidRPr="004F29B3">
        <w:t xml:space="preserve">: </w:t>
      </w:r>
      <w:r w:rsidR="00945457" w:rsidRPr="004F29B3">
        <w:t>Mario Mlinarić</w:t>
      </w:r>
      <w:r w:rsidR="003E3635" w:rsidRPr="004F29B3">
        <w:t xml:space="preserve">, OIB: </w:t>
      </w:r>
      <w:r w:rsidR="00945457" w:rsidRPr="004F29B3">
        <w:t>56817759782</w:t>
      </w:r>
      <w:hyperlink r:id="rId9" w:history="true">
        <w:r w:rsidR="003E3635" w:rsidRPr="004F29B3">
          <w:t>,</w:t>
        </w:r>
      </w:hyperlink>
      <w:r w:rsidR="00945457" w:rsidRPr="004F29B3">
        <w:br/>
        <w:t>Opatija</w:t>
      </w:r>
      <w:r w:rsidR="003E3635" w:rsidRPr="004F29B3">
        <w:t xml:space="preserve">, </w:t>
      </w:r>
      <w:r w:rsidR="00945457" w:rsidRPr="004F29B3">
        <w:t>Poginulih hrvatskih branitelja 2 i Željko Radolfi, OIB: 13310373118, Zagreb, Ulica Stjepana Ljubića Vojvode 14</w:t>
      </w:r>
    </w:p>
    <w:p w:rsidRDefault="003E3635" w:rsidP="003E3635" w:rsidR="00FB5FF2" w:rsidRPr="004F29B3">
      <w:pPr>
        <w:ind w:left="360"/>
        <w:jc w:val="both"/>
      </w:pPr>
      <w:r w:rsidRPr="004F29B3">
        <w:tab/>
        <w:t xml:space="preserve">    -</w:t>
      </w:r>
      <w:r w:rsidRPr="004F29B3">
        <w:tab/>
      </w:r>
      <w:r w:rsidR="00FB5FF2" w:rsidRPr="004F29B3">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1E35A9" w:rsidRPr="00FF58DC">
      <w:pPr>
        <w:tabs>
          <w:tab w:pos="1440" w:val="num"/>
        </w:tabs>
        <w:jc w:val="both"/>
      </w:pPr>
      <w:r w:rsidRPr="00FF58DC">
        <w:t xml:space="preserve">                      prijedlogu.</w:t>
      </w: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945457" w:rsidRPr="00945457">
        <w:t>MARADO d.o.o., OIB: 74667255132, Zagreb, Aleja pomoraca 17</w:t>
      </w:r>
      <w:r w:rsidRPr="002A2DE3">
        <w:t>.</w:t>
      </w:r>
    </w:p>
    <w:p w:rsidRDefault="00FB5FF2" w:rsidP="003E7A20" w:rsidR="00FB5FF2">
      <w:pPr>
        <w:jc w:val="both"/>
      </w:pPr>
      <w:r w:rsidRPr="002A2DE3">
        <w:tab/>
      </w:r>
      <w:r>
        <w:t xml:space="preserve">S obzirom na to da su bile ispunjene pretpostavke, sud je </w:t>
      </w:r>
      <w:r w:rsidR="00131A1A" w:rsidRPr="00131A1A">
        <w:t>18</w:t>
      </w:r>
      <w:r w:rsidRPr="00131A1A">
        <w:t xml:space="preserve">. </w:t>
      </w:r>
      <w:r w:rsidR="00131A1A" w:rsidRPr="00131A1A">
        <w:t>veljače</w:t>
      </w:r>
      <w:r w:rsidR="003E3635" w:rsidRPr="00131A1A">
        <w:t xml:space="preserve"> 201</w:t>
      </w:r>
      <w:r w:rsidR="00131A1A" w:rsidRPr="00131A1A">
        <w:t>6</w:t>
      </w:r>
      <w:r w:rsidRPr="00131A1A">
        <w:t>. objavio</w:t>
      </w:r>
      <w:r>
        <w:t xml:space="preserve">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3E7A20" w:rsidP="003E7A20" w:rsidR="003E7A20" w:rsidRPr="006F4FD3">
      <w:pPr>
        <w:ind w:firstLine="720"/>
        <w:jc w:val="both"/>
      </w:pPr>
      <w:r w:rsidRPr="00131A1A">
        <w:lastRenderedPageBreak/>
        <w:t xml:space="preserve">Republika Hrvatska, Ministarstvo financija, </w:t>
      </w:r>
      <w:r w:rsidR="00131A1A" w:rsidRPr="00131A1A">
        <w:t xml:space="preserve">Porezna uprava, dostavila je </w:t>
      </w:r>
      <w:r w:rsidR="00131A1A" w:rsidRPr="00131A1A">
        <w:br/>
        <w:t>11</w:t>
      </w:r>
      <w:r w:rsidRPr="00131A1A">
        <w:t xml:space="preserve">. </w:t>
      </w:r>
      <w:r w:rsidR="00131A1A" w:rsidRPr="00131A1A">
        <w:t>ožujka</w:t>
      </w:r>
      <w:r w:rsidRPr="00131A1A">
        <w:t xml:space="preserve"> 2016. obrazac kojim je, kao vjerovnik, predložila nad dužnikom otvoriti stečaj. U prilogu je dostavljeno stanje računa poreznog obveznika  </w:t>
      </w:r>
      <w:r w:rsidR="00131A1A" w:rsidRPr="00131A1A">
        <w:t>MARADO d.o.o., na dan 1</w:t>
      </w:r>
      <w:r w:rsidRPr="00131A1A">
        <w:t xml:space="preserve">. </w:t>
      </w:r>
      <w:r w:rsidR="00131A1A" w:rsidRPr="00131A1A">
        <w:t>ožujka</w:t>
      </w:r>
      <w:r w:rsidRPr="00131A1A">
        <w:t xml:space="preserve"> 2016. iz kojeg proizlazi kako dužnik po osnovi poreza, doprinosa, članar</w:t>
      </w:r>
      <w:r w:rsidR="00131A1A" w:rsidRPr="00131A1A">
        <w:t>ina duguje iznos od 78.273,14</w:t>
      </w:r>
      <w:r w:rsidRPr="00131A1A">
        <w:t xml:space="preserve"> kn, čime je Republika  Hrvatska,  Ministarstvo financija, Porezna uprava, učinila vjerojatnim postojanje tražbine prema </w:t>
      </w:r>
      <w:r w:rsidRPr="006F4FD3">
        <w:t xml:space="preserve">dužniku. Dostavljen je i </w:t>
      </w:r>
      <w:r w:rsidR="00131A1A" w:rsidRPr="006F4FD3">
        <w:t>podatak o vlasništvu motornog vozila.</w:t>
      </w:r>
      <w:r w:rsidRPr="006F4FD3">
        <w:t xml:space="preserve">  </w:t>
      </w:r>
    </w:p>
    <w:p w:rsidRDefault="008768DD" w:rsidP="008768DD" w:rsidR="008768DD"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1A6176" w:rsidP="00FB5FF2" w:rsidR="00FB5FF2">
      <w:pPr>
        <w:jc w:val="both"/>
        <w:rPr>
          <w:lang w:val="en-GB"/>
        </w:rPr>
      </w:pPr>
      <w:r>
        <w:tab/>
      </w:r>
      <w:r w:rsidR="00FB5FF2">
        <w:t>Imajući u vidu činjenicu da je Financij</w:t>
      </w:r>
      <w:r w:rsidR="007D49C6">
        <w:t>sk</w:t>
      </w:r>
      <w:r w:rsidR="00FB5FF2">
        <w:t xml:space="preserve">a agencija u zahtjevu za provedbu skraćenog </w:t>
      </w:r>
      <w:r w:rsidR="00FB5FF2" w:rsidRPr="00131A1A">
        <w:t>stečajnog postupka, koji se vodio pod poslovnim brojem St-</w:t>
      </w:r>
      <w:r w:rsidR="00131A1A" w:rsidRPr="00131A1A">
        <w:t>1550</w:t>
      </w:r>
      <w:r w:rsidR="00FB5FF2" w:rsidRPr="00131A1A">
        <w:t>/1</w:t>
      </w:r>
      <w:r w:rsidR="00131A1A" w:rsidRPr="00131A1A">
        <w:t>6</w:t>
      </w:r>
      <w:r w:rsidR="0079182B" w:rsidRPr="00131A1A">
        <w:t>, navela da je dužnik na dan 1</w:t>
      </w:r>
      <w:r w:rsidR="00FB5FF2" w:rsidRPr="00131A1A">
        <w:t xml:space="preserve">. rujna 2015. u Očevidniku redoslijeda osnova za plaćanje imao evidentirane neizvršene osnove za plaćanje u neprekinutom razdoblju od </w:t>
      </w:r>
      <w:r w:rsidR="00131A1A" w:rsidRPr="00131A1A">
        <w:t>306</w:t>
      </w:r>
      <w:r w:rsidR="002213D4" w:rsidRPr="00131A1A">
        <w:t xml:space="preserve"> dan</w:t>
      </w:r>
      <w:r w:rsidR="00204160" w:rsidRPr="00131A1A">
        <w:t>a</w:t>
      </w:r>
      <w:r w:rsidR="00FB5FF2">
        <w:t xml:space="preserve"> te kako navedena agencija</w:t>
      </w:r>
      <w:r w:rsidR="00FB5FF2" w:rsidRPr="003E5697">
        <w:t xml:space="preserve"> vodi Očevidnik redoslijeda osnova za plaćanje</w:t>
      </w:r>
      <w:r w:rsidR="00FB5FF2">
        <w:t>,</w:t>
      </w:r>
      <w:r w:rsidR="00FB5FF2" w:rsidRPr="003E5697">
        <w:t xml:space="preserve"> </w:t>
      </w:r>
      <w:r w:rsidR="00FB5FF2" w:rsidRPr="00E974B3">
        <w:rPr>
          <w:lang w:val="en-GB"/>
        </w:rPr>
        <w:t>sud je prihvatio tvrdnje</w:t>
      </w:r>
      <w:r w:rsidR="00FB5FF2">
        <w:rPr>
          <w:lang w:val="en-GB"/>
        </w:rPr>
        <w:t xml:space="preserve"> Financijske agencije</w:t>
      </w:r>
      <w:r w:rsidR="00FB5FF2" w:rsidRPr="00E974B3">
        <w:rPr>
          <w:lang w:val="en-GB"/>
        </w:rPr>
        <w:t xml:space="preserve"> o neprekinutom razdoblju evidentiranih neizvršenih osnova za plaćanje koji su zavedeni u Očevidniku  redoslijeda osnova za plaćanje. </w:t>
      </w:r>
    </w:p>
    <w:p w:rsidRDefault="005A0DE5" w:rsidP="002F4DE8" w:rsidR="00AC37E3" w:rsidRPr="00E974B3">
      <w:pPr>
        <w:jc w:val="both"/>
      </w:pPr>
      <w:r>
        <w:rPr>
          <w:lang w:val="en-GB"/>
        </w:rPr>
        <w:tab/>
      </w:r>
      <w:r w:rsidR="00AC37E3"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4F29B3">
      <w:pPr>
        <w:pStyle w:val="Tijeloteksta"/>
        <w:jc w:val="center"/>
      </w:pPr>
      <w:r w:rsidRPr="00FF58DC">
        <w:t xml:space="preserve">U </w:t>
      </w:r>
      <w:r w:rsidRPr="004F29B3">
        <w:t>Zag</w:t>
      </w:r>
      <w:r w:rsidR="00762460" w:rsidRPr="004F29B3">
        <w:t>rebu</w:t>
      </w:r>
      <w:r w:rsidR="004F29B3" w:rsidRPr="004F29B3">
        <w:t>,</w:t>
      </w:r>
      <w:r w:rsidR="00762460" w:rsidRPr="004F29B3">
        <w:t xml:space="preserve"> </w:t>
      </w:r>
      <w:r w:rsidR="004F29B3" w:rsidRPr="004F29B3">
        <w:t>4</w:t>
      </w:r>
      <w:r w:rsidR="00AC37E3" w:rsidRPr="004F29B3">
        <w:t xml:space="preserve">. </w:t>
      </w:r>
      <w:r w:rsidR="004F29B3" w:rsidRPr="004F29B3">
        <w:t>prosinca</w:t>
      </w:r>
      <w:r w:rsidR="00900561" w:rsidRPr="004F29B3">
        <w:t xml:space="preserve"> 2</w:t>
      </w:r>
      <w:r w:rsidR="002213D4" w:rsidRPr="004F29B3">
        <w:t>01</w:t>
      </w:r>
      <w:r w:rsidR="00131A1A" w:rsidRPr="004F29B3">
        <w:t>8</w:t>
      </w:r>
      <w:r w:rsidR="00900561" w:rsidRPr="004F29B3">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ED1717">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ED1717" w:rsidP="007B64C7" w:rsidR="00ED1717">
      <w:pPr>
        <w:ind w:firstLine="708" w:left="3540"/>
        <w:jc w:val="right"/>
      </w:pPr>
    </w:p>
    <w:p w:rsidRDefault="00ED1717" w:rsidP="007B64C7" w:rsidR="00ED1717">
      <w:pPr>
        <w:ind w:firstLine="708" w:left="3540"/>
        <w:jc w:val="right"/>
      </w:pPr>
      <w:r>
        <w:t>Za točnost otpravka-ovlašteni službenik:</w:t>
      </w:r>
    </w:p>
    <w:p w:rsidRDefault="00ED1717" w:rsidP="007B64C7" w:rsidR="00ED1717">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rsidRPr="00945457">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813BA6">
          <w:rPr>
            <w:noProof/>
          </w:rPr>
          <w:t>2</w:t>
        </w:r>
        <w:r>
          <w:fldChar w:fldCharType="end"/>
        </w:r>
      </w:sdtContent>
    </w:sdt>
    <w:r>
      <w:tab/>
      <w:t xml:space="preserve">        </w:t>
    </w:r>
    <w:r w:rsidR="007D49C6">
      <w:t xml:space="preserve">      </w:t>
    </w:r>
    <w:r>
      <w:t xml:space="preserve">89. </w:t>
    </w:r>
    <w:r w:rsidRPr="00945457">
      <w:t>St-</w:t>
    </w:r>
    <w:r w:rsidR="00945457" w:rsidRPr="00945457">
      <w:t>2607</w:t>
    </w:r>
    <w:r w:rsidR="002213D4" w:rsidRPr="00945457">
      <w:t>/17-</w:t>
    </w:r>
    <w:r w:rsidR="004F29B3">
      <w:t>12</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11C78"/>
    <w:rsid w:val="00126E6D"/>
    <w:rsid w:val="00131A1A"/>
    <w:rsid w:val="0015035C"/>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2F4DE8"/>
    <w:rsid w:val="00330F84"/>
    <w:rsid w:val="003469B5"/>
    <w:rsid w:val="0037408A"/>
    <w:rsid w:val="003A630A"/>
    <w:rsid w:val="003C7B51"/>
    <w:rsid w:val="003E15C9"/>
    <w:rsid w:val="003E3635"/>
    <w:rsid w:val="003E7A20"/>
    <w:rsid w:val="003F2758"/>
    <w:rsid w:val="00407A48"/>
    <w:rsid w:val="00423617"/>
    <w:rsid w:val="00445446"/>
    <w:rsid w:val="004768B8"/>
    <w:rsid w:val="00494628"/>
    <w:rsid w:val="004E5469"/>
    <w:rsid w:val="004F022B"/>
    <w:rsid w:val="004F29B3"/>
    <w:rsid w:val="00583223"/>
    <w:rsid w:val="005A0DE5"/>
    <w:rsid w:val="005C2C94"/>
    <w:rsid w:val="005F296E"/>
    <w:rsid w:val="005F3D5C"/>
    <w:rsid w:val="00607932"/>
    <w:rsid w:val="00643C23"/>
    <w:rsid w:val="00661F07"/>
    <w:rsid w:val="00690E3C"/>
    <w:rsid w:val="006A7E22"/>
    <w:rsid w:val="006F4FD3"/>
    <w:rsid w:val="00724315"/>
    <w:rsid w:val="00734AAF"/>
    <w:rsid w:val="00751731"/>
    <w:rsid w:val="00762460"/>
    <w:rsid w:val="00774C28"/>
    <w:rsid w:val="0079182B"/>
    <w:rsid w:val="007A6843"/>
    <w:rsid w:val="007A7FD9"/>
    <w:rsid w:val="007B3F07"/>
    <w:rsid w:val="007C35EA"/>
    <w:rsid w:val="007D49C6"/>
    <w:rsid w:val="007E1191"/>
    <w:rsid w:val="00813BA6"/>
    <w:rsid w:val="0083025E"/>
    <w:rsid w:val="00855110"/>
    <w:rsid w:val="008731B1"/>
    <w:rsid w:val="008768DD"/>
    <w:rsid w:val="008A1581"/>
    <w:rsid w:val="008B73D1"/>
    <w:rsid w:val="008C4D21"/>
    <w:rsid w:val="008D73EC"/>
    <w:rsid w:val="00900561"/>
    <w:rsid w:val="009214EB"/>
    <w:rsid w:val="0094507F"/>
    <w:rsid w:val="00945457"/>
    <w:rsid w:val="00967701"/>
    <w:rsid w:val="00981ADF"/>
    <w:rsid w:val="009B00D4"/>
    <w:rsid w:val="009B5013"/>
    <w:rsid w:val="009C383A"/>
    <w:rsid w:val="00A15085"/>
    <w:rsid w:val="00A94094"/>
    <w:rsid w:val="00AA6FF2"/>
    <w:rsid w:val="00AC37E3"/>
    <w:rsid w:val="00AD1D41"/>
    <w:rsid w:val="00B255D3"/>
    <w:rsid w:val="00B35D62"/>
    <w:rsid w:val="00B639DE"/>
    <w:rsid w:val="00BD75C3"/>
    <w:rsid w:val="00BE39EF"/>
    <w:rsid w:val="00C10D4F"/>
    <w:rsid w:val="00CE6E4E"/>
    <w:rsid w:val="00CF5DEA"/>
    <w:rsid w:val="00D924AE"/>
    <w:rsid w:val="00E049F8"/>
    <w:rsid w:val="00E11510"/>
    <w:rsid w:val="00E21CB6"/>
    <w:rsid w:val="00E41EB3"/>
    <w:rsid w:val="00E43B53"/>
    <w:rsid w:val="00EA2143"/>
    <w:rsid w:val="00ED1717"/>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ED1717"/>
    <w:rPr>
      <w:color w:val="808080"/>
      <w:bdr w:space="0" w:sz="0" w:color="auto" w:val="none"/>
      <w:shd w:fill="auto" w:color="auto" w:val="clear"/>
    </w:rPr>
  </w:style>
  <w:style w:customStyle="true" w:styleId="eSPISCCParagraphDefaultFont" w:type="character">
    <w:name w:val="eSPIS_CC_Paragraph Default Font"/>
    <w:basedOn w:val="Zadanifontodlomka"/>
    <w:rsid w:val="00ED17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717"/>
    <w:rPr>
      <w:bdr w:space="0" w:sz="0" w:color="auto" w:val="none"/>
      <w:shd w:fill="FFFFCC" w:color="auto" w:val="clear"/>
      <w:lang w:val="hr-HR"/>
    </w:rPr>
  </w:style>
  <w:style w:customStyle="true" w:styleId="PozadinaSvijetloCrvena" w:type="character">
    <w:name w:val="Pozadina_SvijetloCrvena"/>
    <w:basedOn w:val="eSPISCCParagraphDefaultFont"/>
    <w:rsid w:val="00ED17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7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91370549192,1&amp;cs=3EF284FE4A8C47D8EC81C09B76B305BC4"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	predlagatelj:RH po ŽDO-u
-	dužnik
-	zastupniku po zakonu dužnika
-	Fina
-	e-oglasna ploča suda</izvorni_sadrzaj>
    <derivirana_varijabla naziv="DomainObject.Primjedba_1">DNA:
-	predlagatelj:RH po ŽDO-u
-	dužnik
-	zastupniku po zakonu dužnika
-	Fina
-	e-oglasna ploča suda</derivirana_varijabla>
  </DomainObject.Primjedba>
  <DomainObject.Oznaka>
    <izvorni_sadrzaj>St-2607/2017-12</izvorni_sadrzaj>
    <derivirana_varijabla naziv="DomainObject.Oznaka_1">St-2607/2017-12</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2607</izvorni_sadrzaj>
    <derivirana_varijabla naziv="DomainObject.Predmet.Broj_1">2607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St-2607/2017</izvorni_sadrzaj>
    <derivirana_varijabla naziv="DomainObject.Predmet.OznakaBroj_1">St-2607/2017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MARADO,d.o.o. zastupanog po punomoćniku Mario Mlinarić; Željko Radolfi</izvorni_sadrzaj>
    <derivirana_varijabla naziv="DomainObject.Predmet.ProtustrankaFormated_1">  MARADO,d.o.o. zastupanog po punomoćniku Mario Mlinarić; Željko Radolfi</derivirana_varijabla>
  </DomainObject.Predmet.ProtustrankaFormated>
  <DomainObject.Predmet.ProtustrankaFormatedOIB>
    <izvorni_sadrzaj>  MARADO,d.o.o., OIB 74667255132 zastupanog po punomoćniku Mario Mlinarić; Željko Radolfi</izvorni_sadrzaj>
    <derivirana_varijabla naziv="DomainObject.Predmet.ProtustrankaFormatedOIB_1">  MARADO,d.o.o., OIB 74667255132 zastupanog po punomoćniku Mario Mlinarić; Željko Radolfi</derivirana_varijabla>
  </DomainObject.Predmet.ProtustrankaFormatedOIB>
  <DomainObject.Predmet.ProtustrankaFormatedWithAdress>
    <izvorni_sadrzaj> MARADO,d.o.o., Aleja pomoraca 17, 10000 Zagreb zastupanog po punomoćniku Mario Mlinarić; Željko Radolfi</izvorni_sadrzaj>
    <derivirana_varijabla naziv="DomainObject.Predmet.ProtustrankaFormatedWithAdress_1"> MARADO,d.o.o., Aleja pomoraca 17, 10000 Zagreb zastupanog po punomoćniku Mario Mlinarić; Željko Radolfi</derivirana_varijabla>
  </DomainObject.Predmet.ProtustrankaFormatedWithAdress>
  <DomainObject.Predmet.ProtustrankaFormatedWithAdressOIB>
    <izvorni_sadrzaj> MARADO,d.o.o., OIB 74667255132, Aleja pomoraca 17, 10000 Zagreb zastupanog po punomoćniku Mario Mlinarić; Željko Radolfi</izvorni_sadrzaj>
    <derivirana_varijabla naziv="DomainObject.Predmet.ProtustrankaFormatedWithAdressOIB_1"> MARADO,d.o.o., OIB 74667255132, Aleja pomoraca 17, 10000 Zagreb zastupanog po punomoćniku Mario Mlinarić; Željko Radolfi</derivirana_varijabla>
  </DomainObject.Predmet.ProtustrankaFormatedWithAdressOIB>
  <DomainObject.Predmet.ProtustrankaWithAdress>
    <izvorni_sadrzaj>MARADO,d.o.o. Aleja pomoraca 17, 10000 Zagreb</izvorni_sadrzaj>
    <derivirana_varijabla naziv="DomainObject.Predmet.ProtustrankaWithAdress_1">MARADO,d.o.o. Aleja pomoraca 17, 10000 Zagreb</derivirana_varijabla>
  </DomainObject.Predmet.ProtustrankaWithAdress>
  <DomainObject.Predmet.ProtustrankaWithAdressOIB>
    <izvorni_sadrzaj>MARADO,d.o.o., OIB 74667255132, Aleja pomoraca 17, 10000 Zagreb</izvorni_sadrzaj>
    <derivirana_varijabla naziv="DomainObject.Predmet.ProtustrankaWithAdressOIB_1">MARADO,d.o.o., OIB 74667255132, Aleja pomoraca 17, 10000 Zagreb</derivirana_varijabla>
  </DomainObject.Predmet.ProtustrankaWithAdressOIB>
  <DomainObject.Predmet.ProtustrankaNazivFormated>
    <izvorni_sadrzaj>MARADO,d.o.o.</izvorni_sadrzaj>
    <derivirana_varijabla naziv="DomainObject.Predmet.ProtustrankaNazivFormated_1">MARADO,d.o.o.</derivirana_varijabla>
  </DomainObject.Predmet.ProtustrankaNazivFormated>
  <DomainObject.Predmet.ProtustrankaNazivFormatedOIB>
    <izvorni_sadrzaj>MARADO,d.o.o., OIB 74667255132</izvorni_sadrzaj>
    <derivirana_varijabla naziv="DomainObject.Predmet.ProtustrankaNazivFormatedOIB_1">MARADO,d.o.o., OIB 74667255132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MARADO,d.o.o. zastupanog po punomoćniku Mario Mlinarić; Željko Radolfi</item>
    </izvorni_sadrzaj>
    <derivirana_varijabla naziv="DomainObject.Predmet.ProtuStrankaListFormated_1">
      <item>MARADO,d.o.o. zastupanog po punomoćniku Mario Mlinarić; Željko Radolfi</item>
    </derivirana_varijabla>
  </DomainObject.Predmet.ProtuStrankaListFormated>
  <DomainObject.Predmet.ProtuStrankaListFormatedOIB>
    <izvorni_sadrzaj>
      <item>MARADO,d.o.o., OIB 74667255132 zastupanog po punomoćniku Mario Mlinarić; Željko Radolfi</item>
    </izvorni_sadrzaj>
    <derivirana_varijabla naziv="DomainObject.Predmet.ProtuStrankaListFormatedOIB_1">
      <item>MARADO,d.o.o., OIB 74667255132 zastupanog po punomoćniku Mario Mlinarić; Željko Radolfi</item>
    </derivirana_varijabla>
  </DomainObject.Predmet.ProtuStrankaListFormatedOIB>
  <DomainObject.Predmet.ProtuStrankaListFormatedWithAdress>
    <izvorni_sadrzaj>
      <item>MARADO,d.o.o., Aleja pomoraca 17, 10000 Zagreb zastupanog po punomoćniku Mario Mlinarić; Željko Radolfi</item>
    </izvorni_sadrzaj>
    <derivirana_varijabla naziv="DomainObject.Predmet.ProtuStrankaListFormatedWithAdress_1">
      <item>MARADO,d.o.o., Aleja pomoraca 17, 10000 Zagreb zastupanog po punomoćniku Mario Mlinarić; Željko Radolfi</item>
    </derivirana_varijabla>
  </DomainObject.Predmet.ProtuStrankaListFormatedWithAdress>
  <DomainObject.Predmet.ProtuStrankaListFormatedWithAdressOIB>
    <izvorni_sadrzaj>
      <item>MARADO,d.o.o., OIB 74667255132, Aleja pomoraca 17, 10000 Zagreb zastupanog po punomoćniku Mario Mlinarić; Željko Radolfi</item>
    </izvorni_sadrzaj>
    <derivirana_varijabla naziv="DomainObject.Predmet.ProtuStrankaListFormatedWithAdressOIB_1">
      <item>MARADO,d.o.o., OIB 74667255132, Aleja pomoraca 17, 10000 Zagreb zastupanog po punomoćniku Mario Mlinarić; Željko Radolfi</item>
    </derivirana_varijabla>
  </DomainObject.Predmet.ProtuStrankaListFormatedWithAdressOIB>
  <DomainObject.Predmet.ProtuStrankaListNazivFormated>
    <izvorni_sadrzaj>
      <item>MARADO,d.o.o.</item>
    </izvorni_sadrzaj>
    <derivirana_varijabla naziv="DomainObject.Predmet.ProtuStrankaListNazivFormated_1">
      <item>MARADO,d.o.o.</item>
    </derivirana_varijabla>
  </DomainObject.Predmet.ProtuStrankaListNazivFormated>
  <DomainObject.Predmet.ProtuStrankaListNazivFormatedOIB>
    <izvorni_sadrzaj>
      <item>MARADO,d.o.o., OIB 74667255132</item>
    </izvorni_sadrzaj>
    <derivirana_varijabla naziv="DomainObject.Predmet.ProtuStrankaListNazivFormatedOIB_1">
      <item>MARADO,d.o.o., OIB 74667255132</item>
    </derivirana_varijabla>
  </DomainObject.Predmet.ProtuStrankaListNazivFormatedOIB>
  <DomainObject.Predmet.OstaliListFormated>
    <izvorni_sadrzaj>
      <item>ŽDO u Zagrebu punomoćnik sudionika u postupku RH MF Porezna uprava Zagreb</item>
      <item>Mario Mlinarić punomoćnik sudionika u postupku MARADO,d.o.o.</item>
      <item>Željko Radolfi punomoćnik sudionika u postupku MARADO,d.o.o.</item>
    </izvorni_sadrzaj>
    <derivirana_varijabla naziv="DomainObject.Predmet.OstaliListFormated_1">
      <item>ŽDO u Zagrebu punomoćnik sudionika u postupku RH MF Porezna uprava Zagreb</item>
      <item>Mario Mlinarić punomoćnik sudionika u postupku MARADO,d.o.o.</item>
      <item>Željko Radolfi punomoćnik sudionika u postupku MARADO,d.o.o.</item>
    </derivirana_varijabla>
  </DomainObject.Predmet.OstaliListFormated>
  <DomainObject.Predmet.OstaliListFormatedOIB>
    <izvorni_sadrzaj>
      <item>ŽDO u Zagrebu, OIB 16488001145 punomoćnik sudionika u postupku RH MF Porezna uprava Zagreb</item>
      <item>Mario Mlinarić, OIB 56817759782 punomoćnik sudionika u postupku MARADO,d.o.o.</item>
      <item>Željko Radolfi, OIB 13310373118 punomoćnik sudionika u postupku MARADO,d.o.o.</item>
    </izvorni_sadrzaj>
    <derivirana_varijabla naziv="DomainObject.Predmet.OstaliListFormatedOIB_1">
      <item>ŽDO u Zagrebu, OIB 16488001145 punomoćnik sudionika u postupku RH MF Porezna uprava Zagreb</item>
      <item>Mario Mlinarić, OIB 56817759782 punomoćnik sudionika u postupku MARADO,d.o.o.</item>
      <item>Željko Radolfi, OIB 13310373118 punomoćnik sudionika u postupku MARADO,d.o.o.</item>
    </derivirana_varijabla>
  </DomainObject.Predmet.OstaliListFormatedOIB>
  <DomainObject.Predmet.OstaliListFormatedWithAdress>
    <izvorni_sadrzaj>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izvorni_sadrzaj>
    <derivirana_varijabla naziv="DomainObject.Predmet.OstaliListFormatedWithAdress_1">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derivirana_varijabla>
  </DomainObject.Predmet.OstaliListFormatedWithAdress>
  <DomainObject.Predmet.OstaliListFormatedWithAdressOIB>
    <izvorni_sadrzaj>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izvorni_sadrzaj>
    <derivirana_varijabla naziv="DomainObject.Predmet.OstaliListFormatedWithAdressOIB_1">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derivirana_varijabla>
  </DomainObject.Predmet.OstaliListFormatedWithAdressOIB>
  <DomainObject.Predmet.OstaliListNazivFormated>
    <izvorni_sadrzaj>
      <item>ŽDO u Zagrebu</item>
      <item>Mario Mlinarić</item>
      <item>Željko Radolfi</item>
    </izvorni_sadrzaj>
    <derivirana_varijabla naziv="DomainObject.Predmet.OstaliListNazivFormated_1">
      <item>ŽDO u Zagrebu</item>
      <item>Mario Mlinarić</item>
      <item>Željko Radolfi</item>
    </derivirana_varijabla>
  </DomainObject.Predmet.OstaliListNazivFormated>
  <DomainObject.Predmet.OstaliListNazivFormatedOIB>
    <izvorni_sadrzaj>
      <item>ŽDO u Zagrebu, OIB 16488001145</item>
      <item>Mario Mlinarić, OIB 56817759782</item>
      <item>Željko Radolfi, OIB 13310373118</item>
    </izvorni_sadrzaj>
    <derivirana_varijabla naziv="DomainObject.Predmet.OstaliListNazivFormatedOIB_1">
      <item>ŽDO u Zagrebu, OIB 16488001145</item>
      <item>Mario Mlinarić, OIB 56817759782</item>
      <item>Željko Radolfi, OIB 13310373118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St-2607/2017-12</izvorni_sadrzaj>
    <derivirana_varijabla naziv="DomainObject.PoslovniBrojDokumenta_1">St-2607/2017-12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MARADO,d.o.o.</izvorni_sadrzaj>
    <derivirana_varijabla naziv="DomainObject.Predmet.ProtustrankaIDrugi_1">MARADO,d.o.o.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MARADO,d.o.o., OIB 74667255132, Aleja pomoraca 17, 10000 Zagreb</izvorni_sadrzaj>
    <derivirana_varijabla naziv="DomainObject.Predmet.ProtustrankaIDrugiAdressOIB_1">MARADO,d.o.o., OIB 74667255132, Aleja pomoraca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MARADO,d.o.o.</item>
      <item>FINA Regionalni centar Zagreb</item>
      <item>RH MF Porezna uprava Zagreb</item>
      <item>ŽDO u Zagrebu</item>
      <item>Mario Mlinarić</item>
      <item>Željko Radolfi</item>
    </izvorni_sadrzaj>
    <derivirana_varijabla naziv="DomainObject.Predmet.SudioniciListNaziv_1">
      <item>MARADO,d.o.o.</item>
      <item>FINA Regionalni centar Zagreb</item>
      <item>RH MF Porezna uprava Zagreb</item>
      <item>ŽDO u Zagrebu</item>
      <item>Mario Mlinarić</item>
      <item>Željko Radolfi</item>
    </derivirana_varijabla>
  </DomainObject.Predmet.SudioniciListNaziv>
  <DomainObject.Predmet.SudioniciListAdressOIB>
    <izvorni_sadrzaj>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izvorni_sadrzaj>
    <derivirana_varijabla naziv="DomainObject.Predmet.SudioniciListAdressOIB_1">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74667255132</item>
      <item>, OIB 85821130368</item>
      <item>, OIB 18683136487</item>
      <item>, OIB 16488001145</item>
      <item>, OIB 56817759782</item>
      <item>, OIB 13310373118</item>
    </izvorni_sadrzaj>
    <derivirana_varijabla naziv="DomainObject.Predmet.SudioniciListNazivOIB_1">
      <item>, OIB 74667255132</item>
      <item>, OIB 85821130368</item>
      <item>, OIB 18683136487</item>
      <item>, OIB 16488001145</item>
      <item>, OIB 56817759782</item>
      <item>, OIB 13310373118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736</properties:Words>
  <properties:Characters>4179</properties:Characters>
  <properties:Lines>90</properties:Lines>
  <properties:Paragraphs>31</properties:Paragraphs>
  <properties:TotalTime>456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2018-12-05T13:03:00Z</cp:lastPrinted>
  <dcterms:modified xmlns:xsi="http://www.w3.org/2001/XMLSchema-instance" xsi:type="dcterms:W3CDTF">2018-12-05T13:03:00Z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St-2607/2017-12 / Odluka - Rješenje o pokretanju prethodnog postupka nakon obustave skraćenog stečajnog postupka (1.špranca__rješenje_-_prethodni_postupak_nakon_ssp.špranca__rješenje_-_prethodni_postupak_nakon_ssp)</vt:lpwstr>
  </prop:property>
  <prop:property name="CC_coloring" pid="4" fmtid="{D5CDD505-2E9C-101B-9397-08002B2CF9AE}">
    <vt:bool>false</vt:bool>
  </prop:property>
  <prop:property name="BrojStranica" pid="5" fmtid="{D5CDD505-2E9C-101B-9397-08002B2CF9AE}">
    <vt:i4>2</vt:i4>
  </prop:property>
</prop:Properties>
</file>