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988e" w14:paraId="51e988e" w:rsidRDefault="00510AB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0ABE" w:rsidP="00510ABE" w:rsidR="004834EC">
      <w:pPr>
        <w:pStyle w:val="Bezproreda"/>
      </w:pPr>
      <w:r>
        <w:t xml:space="preserve">     </w:t>
      </w:r>
    </w:p>
    <w:p w:rsidRDefault="004834EC" w:rsidP="00510ABE" w:rsidR="004834EC">
      <w:pPr>
        <w:pStyle w:val="Bezproreda"/>
      </w:pPr>
    </w:p>
    <w:p w:rsidRDefault="004834EC" w:rsidP="00510ABE" w:rsidR="00AE649C">
      <w:pPr>
        <w:pStyle w:val="Bezproreda"/>
      </w:pPr>
      <w:r>
        <w:t xml:space="preserve">     </w:t>
      </w:r>
      <w:r w:rsidR="00510ABE">
        <w:t>Republika Hrvatska</w:t>
      </w:r>
    </w:p>
    <w:p w:rsidRDefault="00510ABE" w:rsidP="00510ABE" w:rsidR="00510ABE">
      <w:pPr>
        <w:pStyle w:val="Bezproreda"/>
      </w:pPr>
      <w:r>
        <w:t>Trgovački sud u Bjelovaru</w:t>
      </w:r>
    </w:p>
    <w:p w:rsidRDefault="00510ABE" w:rsidP="00510ABE" w:rsidR="00510ABE" w:rsidRPr="00B76F3C">
      <w:pPr>
        <w:pStyle w:val="Bezproreda"/>
      </w:pPr>
      <w:r>
        <w:t>Bjelovar, Dr. I. Lebovića 42.</w:t>
      </w:r>
    </w:p>
    <w:p w:rsidRDefault="00510ABE" w:rsidP="004834EC" w:rsidR="00510ABE">
      <w:pPr>
        <w:pStyle w:val="Bezproreda"/>
        <w:ind w:firstLine="708" w:left="4956"/>
        <w:jc w:val="both"/>
      </w:pPr>
      <w:r>
        <w:t>Poslovni broj: 1 St-548/2017-6</w:t>
      </w:r>
    </w:p>
    <w:p w:rsidRDefault="00510ABE" w:rsidP="00510ABE" w:rsidR="00510ABE">
      <w:pPr>
        <w:pStyle w:val="Bezproreda"/>
        <w:jc w:val="both"/>
      </w:pPr>
    </w:p>
    <w:p w:rsidRDefault="00510ABE" w:rsidP="004834EC" w:rsidR="00510ABE">
      <w:pPr>
        <w:pStyle w:val="Bezproreda"/>
        <w:jc w:val="center"/>
      </w:pPr>
    </w:p>
    <w:p w:rsidRDefault="00510ABE" w:rsidP="004834EC" w:rsidR="00510ABE">
      <w:pPr>
        <w:pStyle w:val="Bezproreda"/>
        <w:jc w:val="center"/>
      </w:pPr>
      <w:r>
        <w:t>R E P U B L I K A  H R V A T S K A</w:t>
      </w:r>
    </w:p>
    <w:p w:rsidRDefault="00510ABE" w:rsidP="004834EC" w:rsidR="00510ABE">
      <w:pPr>
        <w:pStyle w:val="Bezproreda"/>
        <w:jc w:val="center"/>
      </w:pPr>
    </w:p>
    <w:p w:rsidRDefault="00510ABE" w:rsidP="004834EC" w:rsidR="00510ABE">
      <w:pPr>
        <w:pStyle w:val="Bezproreda"/>
        <w:jc w:val="center"/>
      </w:pPr>
      <w:r>
        <w:t>R J E Š E N J E</w:t>
      </w:r>
    </w:p>
    <w:p w:rsidRDefault="00510ABE" w:rsidP="004834EC" w:rsidR="00510ABE">
      <w:pPr>
        <w:pStyle w:val="Bezproreda"/>
        <w:jc w:val="center"/>
      </w:pPr>
    </w:p>
    <w:p w:rsidRDefault="00510ABE" w:rsidP="00510ABE" w:rsidR="00510ABE">
      <w:pPr>
        <w:pStyle w:val="Bezproreda"/>
        <w:jc w:val="both"/>
      </w:pPr>
    </w:p>
    <w:p w:rsidRDefault="00510ABE" w:rsidP="00510ABE" w:rsidR="00510ABE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TRANS-PROMET d.o.o. za usluge Odranski Obrež, Dr. Luje Naletilića 67 G, OIB: 98092635093, 21. studenog 2017. </w:t>
      </w:r>
    </w:p>
    <w:p w:rsidRDefault="00510ABE" w:rsidP="00510ABE" w:rsidR="00510ABE">
      <w:pPr>
        <w:pStyle w:val="Bezproreda"/>
        <w:jc w:val="both"/>
        <w:rPr>
          <w:noProof/>
        </w:rPr>
      </w:pPr>
    </w:p>
    <w:p w:rsidRDefault="00510ABE" w:rsidP="00510ABE" w:rsidR="00510ABE">
      <w:pPr>
        <w:pStyle w:val="Bezproreda"/>
        <w:jc w:val="both"/>
        <w:rPr>
          <w:noProof/>
        </w:rPr>
      </w:pPr>
    </w:p>
    <w:p w:rsidRDefault="00510ABE" w:rsidP="004834EC" w:rsidR="00510AB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510ABE" w:rsidP="00510ABE" w:rsidR="00510ABE">
      <w:pPr>
        <w:pStyle w:val="Bezproreda"/>
        <w:jc w:val="both"/>
      </w:pPr>
    </w:p>
    <w:p w:rsidRDefault="00510ABE" w:rsidP="00510ABE" w:rsidR="00510ABE">
      <w:pPr>
        <w:pStyle w:val="Bezproreda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TRANS-PROMET d.o.o. za usluge Odranski Obrež, Dr. Luje Naletilića 67 G, OIB: 98092635093,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HR05 540-548-17.</w:t>
      </w:r>
    </w:p>
    <w:p w:rsidRDefault="00510ABE" w:rsidP="00510ABE" w:rsidR="00510ABE">
      <w:pPr>
        <w:pStyle w:val="Bezproreda"/>
        <w:jc w:val="both"/>
        <w:rPr>
          <w:lang w:val="en-GB"/>
        </w:rPr>
      </w:pPr>
    </w:p>
    <w:p w:rsidRDefault="00510ABE" w:rsidP="00510ABE" w:rsidR="00510ABE">
      <w:pPr>
        <w:pStyle w:val="Bezproreda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510ABE" w:rsidP="00510ABE" w:rsidR="00510ABE">
      <w:pPr>
        <w:pStyle w:val="Bezproreda"/>
        <w:jc w:val="both"/>
      </w:pPr>
    </w:p>
    <w:p w:rsidRDefault="00510ABE" w:rsidP="00510ABE" w:rsidR="00510ABE">
      <w:pPr>
        <w:pStyle w:val="Bezproreda"/>
        <w:jc w:val="both"/>
      </w:pPr>
    </w:p>
    <w:p w:rsidRDefault="00510ABE" w:rsidP="004834EC" w:rsidR="00510ABE">
      <w:pPr>
        <w:pStyle w:val="Bezproreda"/>
        <w:jc w:val="center"/>
      </w:pPr>
      <w:r>
        <w:t>Obrazloženje</w:t>
      </w:r>
    </w:p>
    <w:p w:rsidRDefault="00510ABE" w:rsidP="004834EC" w:rsidR="00510ABE">
      <w:pPr>
        <w:pStyle w:val="Bezproreda"/>
        <w:jc w:val="center"/>
        <w:rPr>
          <w:rFonts w:hAnsi="Calibri" w:ascii="Calibri"/>
          <w:sz w:val="22"/>
        </w:rPr>
      </w:pPr>
    </w:p>
    <w:p w:rsidRDefault="00510ABE" w:rsidP="00510ABE" w:rsidR="00510ABE">
      <w:pPr>
        <w:pStyle w:val="Bezproreda"/>
        <w:jc w:val="both"/>
      </w:pPr>
      <w:r>
        <w:t xml:space="preserve">FINA  Zagreb, Podružnica Zagreb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510ABE" w:rsidP="00510ABE" w:rsidR="00510ABE">
      <w:pPr>
        <w:pStyle w:val="Bezproreda"/>
        <w:jc w:val="both"/>
      </w:pPr>
    </w:p>
    <w:p w:rsidRDefault="00510ABE" w:rsidP="00510ABE" w:rsidR="00510ABE">
      <w:pPr>
        <w:pStyle w:val="Bezproreda"/>
        <w:jc w:val="both"/>
      </w:pPr>
      <w:r>
        <w:t xml:space="preserve">Sud je rješenjem od 19. listopada 2017. pokrenuo postupak radi utvrđivanja uvjeta za otvaranje stečajnog postupka nad dužnikom </w:t>
      </w:r>
      <w:r>
        <w:rPr>
          <w:noProof/>
        </w:rPr>
        <w:t>TRANS-PROMET d.o.o. za usluge Odranski Obrež, Dr. Luje Naletilića 67 G, OIB: 98092635093.</w:t>
      </w:r>
      <w:r>
        <w:t xml:space="preserve"> Istim rješenjem sazvano je ročište radi izjašnjenja o prijedlogu i raspravi o uvjetima za otvaranje stečajnog postupka.</w:t>
      </w:r>
    </w:p>
    <w:p w:rsidRDefault="00510ABE" w:rsidP="00510ABE" w:rsidR="00510ABE">
      <w:pPr>
        <w:pStyle w:val="Bezproreda"/>
        <w:jc w:val="both"/>
      </w:pPr>
      <w:r>
        <w:t xml:space="preserve"> </w:t>
      </w:r>
    </w:p>
    <w:p w:rsidRDefault="00510ABE" w:rsidP="00510ABE" w:rsidR="00510ABE">
      <w:pPr>
        <w:pStyle w:val="Bezproreda"/>
        <w:jc w:val="both"/>
      </w:pPr>
      <w:r>
        <w:t>Na ročištu održanom dana 8. studenog 2017. godine sud zaključuje da dužnik ne raspolaže imovinom koja bi bila dovoljna za namirenje troškova prethodnog i stečajnog postupka.</w:t>
      </w:r>
    </w:p>
    <w:p w:rsidRDefault="00510ABE" w:rsidP="00510ABE" w:rsidR="00510ABE">
      <w:pPr>
        <w:pStyle w:val="Bezproreda"/>
        <w:jc w:val="both"/>
      </w:pPr>
    </w:p>
    <w:p w:rsidRDefault="00510ABE" w:rsidP="00510ABE" w:rsidR="00510ABE">
      <w:pPr>
        <w:pStyle w:val="Bezproreda"/>
        <w:jc w:val="both"/>
      </w:pPr>
      <w:r>
        <w:t>Provođenjem prethodnog i stečajnog postupka nastaju troškovi koje sud procjenjuje u iznosu od 10.000,00 kn.</w:t>
      </w:r>
    </w:p>
    <w:p w:rsidRDefault="00510ABE" w:rsidP="00510ABE" w:rsidR="00510ABE">
      <w:pPr>
        <w:pStyle w:val="Bezproreda"/>
        <w:jc w:val="both"/>
      </w:pPr>
    </w:p>
    <w:p w:rsidRDefault="00510ABE" w:rsidP="00510ABE" w:rsidR="00510ABE">
      <w:pPr>
        <w:pStyle w:val="Bezproreda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510ABE" w:rsidP="00510ABE" w:rsidR="00510ABE">
      <w:pPr>
        <w:pStyle w:val="Bezproreda"/>
        <w:jc w:val="both"/>
      </w:pPr>
    </w:p>
    <w:p w:rsidRDefault="00510ABE" w:rsidP="00510ABE" w:rsidR="00510ABE">
      <w:pPr>
        <w:pStyle w:val="Bezproreda"/>
        <w:jc w:val="both"/>
      </w:pPr>
      <w:r>
        <w:t xml:space="preserve">Slijedom navedenog riješeno je kao u izreci. </w:t>
      </w:r>
    </w:p>
    <w:p w:rsidRDefault="00510ABE" w:rsidP="00510ABE" w:rsidR="00510ABE">
      <w:pPr>
        <w:pStyle w:val="Bezproreda"/>
        <w:jc w:val="both"/>
      </w:pPr>
    </w:p>
    <w:p w:rsidRDefault="00510ABE" w:rsidP="00510ABE" w:rsidR="00510ABE">
      <w:pPr>
        <w:pStyle w:val="Bezproreda"/>
        <w:jc w:val="both"/>
      </w:pPr>
      <w:r>
        <w:t>U Bjelovaru 21. studenog  2017.</w:t>
      </w:r>
    </w:p>
    <w:p w:rsidRDefault="00510ABE" w:rsidP="004834EC" w:rsidR="00510ABE">
      <w:pPr>
        <w:pStyle w:val="Bezproreda"/>
        <w:jc w:val="center"/>
      </w:pPr>
      <w:r>
        <w:t>S u d a c</w:t>
      </w:r>
    </w:p>
    <w:p w:rsidRDefault="00510ABE" w:rsidP="004834EC" w:rsidR="00510ABE">
      <w:pPr>
        <w:pStyle w:val="Bezproreda"/>
        <w:jc w:val="center"/>
      </w:pPr>
      <w:r>
        <w:t>Branka Pleskalt</w:t>
      </w:r>
      <w:r w:rsidR="004834EC">
        <w:t xml:space="preserve"> v.r.</w:t>
      </w:r>
    </w:p>
    <w:p w:rsidRDefault="004834EC" w:rsidP="004834EC" w:rsidR="004834EC">
      <w:pPr>
        <w:pStyle w:val="Bezproreda"/>
        <w:jc w:val="center"/>
      </w:pPr>
    </w:p>
    <w:p w:rsidRDefault="004834EC" w:rsidP="004834EC" w:rsidR="004834EC">
      <w:pPr>
        <w:pStyle w:val="Bezproreda"/>
        <w:jc w:val="center"/>
      </w:pPr>
      <w:r>
        <w:t>Za točnost otpravka-ovlašteni službenik</w:t>
      </w:r>
    </w:p>
    <w:p w:rsidRDefault="004834EC" w:rsidP="004834EC" w:rsidR="004834EC">
      <w:pPr>
        <w:pStyle w:val="Bezproreda"/>
        <w:jc w:val="center"/>
      </w:pPr>
      <w:r>
        <w:t>Vesna Dragišić</w:t>
      </w:r>
    </w:p>
    <w:p w:rsidRDefault="00510ABE" w:rsidP="004834EC" w:rsidR="00510ABE">
      <w:pPr>
        <w:pStyle w:val="Bezproreda"/>
        <w:jc w:val="center"/>
      </w:pPr>
    </w:p>
    <w:p w:rsidRDefault="00510ABE" w:rsidP="00510ABE" w:rsidR="00510ABE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10ABE" w:rsidP="00510ABE" w:rsidR="00510ABE">
      <w:pPr>
        <w:pStyle w:val="Bezproreda"/>
        <w:jc w:val="both"/>
      </w:pPr>
    </w:p>
    <w:p w:rsidRDefault="00AE649C" w:rsidP="00510ABE" w:rsidR="00AE649C" w:rsidRPr="00B76F3C">
      <w:pPr>
        <w:pStyle w:val="Bezproreda"/>
        <w:jc w:val="both"/>
      </w:pPr>
    </w:p>
    <w:sectPr w:rsidSect="004834E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1642954"/>
      <w:docPartObj>
        <w:docPartGallery w:val="Page Numbers (Top of Page)"/>
        <w:docPartUnique/>
      </w:docPartObj>
    </w:sdtPr>
    <w:sdtEndPr/>
    <w:sdtContent>
      <w:p w:rsidRDefault="004834EC" w:rsidR="004834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5C9">
          <w:t>2</w:t>
        </w:r>
        <w:r>
          <w:fldChar w:fldCharType="end"/>
        </w:r>
      </w:p>
    </w:sdtContent>
  </w:sdt>
  <w:p w:rsidRDefault="004834EC" w:rsidR="008333A9">
    <w:pPr>
      <w:pStyle w:val="Zaglavlje"/>
    </w:pPr>
    <w:r>
      <w:t>Poslovni broj: 1 St-548/2017-6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5C9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4EC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ABE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10AB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10AB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517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St-548/2017-6</izvorni_sadrzaj>
    <derivirana_varijabla naziv="DomainObject.Oznaka_1">St-548/2017-6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TRANS-PROMET d.o.o. za usluge (prije JUKIĆ ŽITO d.o.o.)</izvorni_sadrzaj>
    <derivirana_varijabla naziv="DomainObject.Predmet.ProtustrankaFormated_1">  TRANS-PROMET d.o.o. za usluge (prije JUKIĆ ŽITO d.o.o.)</derivirana_varijabla>
  </DomainObject.Predmet.ProtustrankaFormated>
  <DomainObject.Predmet.ProtustrankaFormatedOIB>
    <izvorni_sadrzaj>  TRANS-PROMET d.o.o. za usluge (prije JUKIĆ ŽITO d.o.o.), OIB 98092635093</izvorni_sadrzaj>
    <derivirana_varijabla naziv="DomainObject.Predmet.ProtustrankaFormatedOIB_1">  TRANS-PROMET d.o.o. za usluge (prije JUKIĆ ŽITO d.o.o.), OIB 98092635093</derivirana_varijabla>
  </DomainObject.Predmet.ProtustrankaFormatedOIB>
  <DomainObject.Predmet.ProtustrankaFormatedWithAdress>
    <izvorni_sadrzaj> TRANS-PROMET d.o.o. za usluge (prije JUKIĆ ŽITO d.o.o.), Dr. Luje Naletilića 67 G, 10020 Odranski Obrež</izvorni_sadrzaj>
    <derivirana_varijabla naziv="DomainObject.Predmet.ProtustrankaFormatedWithAdress_1"> TRANS-PROMET d.o.o. za usluge (prije JUKIĆ ŽITO d.o.o.), Dr. Luje Naletilića 67 G, 10020 Odranski Obrež</derivirana_varijabla>
  </DomainObject.Predmet.ProtustrankaFormatedWithAdress>
  <DomainObject.Predmet.ProtustrankaFormatedWithAdressOIB>
    <izvorni_sadrzaj> TRANS-PROMET d.o.o. za usluge (prije JUKIĆ ŽITO d.o.o.), OIB 98092635093, Dr. Luje Naletilića 67 G, 10020 Odranski Obrež</izvorni_sadrzaj>
    <derivirana_varijabla naziv="DomainObject.Predmet.ProtustrankaFormatedWithAdressOIB_1"> TRANS-PROMET d.o.o. za usluge (prije JUKIĆ ŽITO d.o.o.), OIB 98092635093, Dr. Luje Naletilića 67 G, 10020 Odranski Obrež</derivirana_varijabla>
  </DomainObject.Predmet.ProtustrankaFormatedWithAdressOIB>
  <DomainObject.Predmet.ProtustrankaWithAdress>
    <izvorni_sadrzaj>TRANS-PROMET d.o.o. za usluge (prije JUKIĆ ŽITO d.o.o.) Dr. Luje Naletilića 67 G, 10020 Odranski Obrež</izvorni_sadrzaj>
    <derivirana_varijabla naziv="DomainObject.Predmet.ProtustrankaWithAdress_1">TRANS-PROMET d.o.o. za usluge (prije JUKIĆ ŽITO d.o.o.) Dr. Luje Naletilića 67 G, 10020 Odranski Obrež</derivirana_varijabla>
  </DomainObject.Predmet.ProtustrankaWithAdress>
  <DomainObject.Predmet.ProtustrankaWithAdressOIB>
    <izvorni_sadrzaj>TRANS-PROMET d.o.o. za usluge (prije JUKIĆ ŽITO d.o.o.), OIB 98092635093, Dr. Luje Naletilića 67 G, 10020 Odranski Obrež</izvorni_sadrzaj>
    <derivirana_varijabla naziv="DomainObject.Predmet.ProtustrankaWithAdressOIB_1">TRANS-PROMET d.o.o. za usluge (prije JUKIĆ ŽITO d.o.o.), OIB 98092635093, Dr. Luje Naletilića 67 G, 10020 Odranski Obrež</derivirana_varijabla>
  </DomainObject.Predmet.ProtustrankaWithAdressOIB>
  <DomainObject.Predmet.ProtustrankaNazivFormated>
    <izvorni_sadrzaj>TRANS-PROMET d.o.o. za usluge (prije JUKIĆ ŽITO d.o.o.)</izvorni_sadrzaj>
    <derivirana_varijabla naziv="DomainObject.Predmet.ProtustrankaNazivFormated_1">TRANS-PROMET d.o.o. za usluge (prije JUKIĆ ŽITO d.o.o.)</derivirana_varijabla>
  </DomainObject.Predmet.ProtustrankaNazivFormated>
  <DomainObject.Predmet.ProtustrankaNazivFormatedOIB>
    <izvorni_sadrzaj>TRANS-PROMET d.o.o. za usluge (prije JUKIĆ ŽITO d.o.o.), OIB 98092635093</izvorni_sadrzaj>
    <derivirana_varijabla naziv="DomainObject.Predmet.ProtustrankaNazivFormatedOIB_1">TRANS-PROMET d.o.o. za usluge (prije JUKIĆ ŽITO d.o.o.), OIB 98092635093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TRANS-PROMET d.o.o. za usluge (prije JUKIĆ ŽITO d.o.o.)</item>
    </izvorni_sadrzaj>
    <derivirana_varijabla naziv="DomainObject.Predmet.ProtuStrankaListFormated_1">
      <item>TRANS-PROMET d.o.o. za usluge (prije JUKIĆ ŽITO d.o.o.)</item>
    </derivirana_varijabla>
  </DomainObject.Predmet.ProtuStrankaListFormated>
  <DomainObject.Predmet.ProtuStrankaListFormatedOIB>
    <izvorni_sadrzaj>
      <item>TRANS-PROMET d.o.o. za usluge (prije JUKIĆ ŽITO d.o.o.), OIB 98092635093</item>
    </izvorni_sadrzaj>
    <derivirana_varijabla naziv="DomainObject.Predmet.ProtuStrankaListFormatedOIB_1">
      <item>TRANS-PROMET d.o.o. za usluge (prije JUKIĆ ŽITO d.o.o.), OIB 98092635093</item>
    </derivirana_varijabla>
  </DomainObject.Predmet.ProtuStrankaListFormatedOIB>
  <DomainObject.Predmet.ProtuStrankaListFormatedWithAdress>
    <izvorni_sadrzaj>
      <item>TRANS-PROMET d.o.o. za usluge (prije JUKIĆ ŽITO d.o.o.), Dr. Luje Naletilića 67 G, 10020 Odranski Obrež</item>
    </izvorni_sadrzaj>
    <derivirana_varijabla naziv="DomainObject.Predmet.ProtuStrankaListFormatedWithAdress_1">
      <item>TRANS-PROMET d.o.o. za usluge (prije JUKIĆ ŽITO d.o.o.), Dr. Luje Naletilića 67 G, 10020 Odranski Obrež</item>
    </derivirana_varijabla>
  </DomainObject.Predmet.ProtuStrankaListFormatedWithAdress>
  <DomainObject.Predmet.ProtuStrankaListFormatedWithAdressOIB>
    <izvorni_sadrzaj>
      <item>TRANS-PROMET d.o.o. za usluge (prije JUKIĆ ŽITO d.o.o.), OIB 98092635093, Dr. Luje Naletilića 67 G, 10020 Odranski Obrež</item>
    </izvorni_sadrzaj>
    <derivirana_varijabla naziv="DomainObject.Predmet.ProtuStrankaListFormatedWithAdressOIB_1">
      <item>TRANS-PROMET d.o.o. za usluge (prije JUKIĆ ŽITO d.o.o.), OIB 98092635093, Dr. Luje Naletilića 67 G, 10020 Odranski Obrež</item>
    </derivirana_varijabla>
  </DomainObject.Predmet.ProtuStrankaListFormatedWithAdressOIB>
  <DomainObject.Predmet.ProtuStrankaListNazivFormated>
    <izvorni_sadrzaj>
      <item>TRANS-PROMET d.o.o. za usluge (prije JUKIĆ ŽITO d.o.o.)</item>
    </izvorni_sadrzaj>
    <derivirana_varijabla naziv="DomainObject.Predmet.ProtuStrankaListNazivFormated_1">
      <item>TRANS-PROMET d.o.o. za usluge (prije JUKIĆ ŽITO d.o.o.)</item>
    </derivirana_varijabla>
  </DomainObject.Predmet.ProtuStrankaListNazivFormated>
  <DomainObject.Predmet.ProtuStrankaListNazivFormatedOIB>
    <izvorni_sadrzaj>
      <item>TRANS-PROMET d.o.o. za usluge (prije JUKIĆ ŽITO d.o.o.), OIB 98092635093</item>
    </izvorni_sadrzaj>
    <derivirana_varijabla naziv="DomainObject.Predmet.ProtuStrankaListNazivFormatedOIB_1">
      <item>TRANS-PROMET d.o.o. za usluge (prije JUKIĆ ŽITO d.o.o.), OIB 98092635093</item>
    </derivirana_varijabla>
  </DomainObject.Predmet.ProtuStrankaListNazivFormatedOIB>
  <DomainObject.Predmet.OstaliListFormated>
    <izvorni_sadrzaj>
      <item>Marino Jukić</item>
    </izvorni_sadrzaj>
    <derivirana_varijabla naziv="DomainObject.Predmet.OstaliListFormated_1">
      <item>Marino Jukić</item>
    </derivirana_varijabla>
  </DomainObject.Predmet.OstaliListFormated>
  <DomainObject.Predmet.OstaliListFormatedOIB>
    <izvorni_sadrzaj>
      <item>Marino Jukić, OIB 98179643584</item>
    </izvorni_sadrzaj>
    <derivirana_varijabla naziv="DomainObject.Predmet.OstaliListFormatedOIB_1">
      <item>Marino Jukić, OIB 98179643584</item>
    </derivirana_varijabla>
  </DomainObject.Predmet.OstaliListFormatedOIB>
  <DomainObject.Predmet.OstaliListFormatedWithAdress>
    <izvorni_sadrzaj>
      <item>Marino Jukić, J. Hatzea 11., 22300 Knin</item>
    </izvorni_sadrzaj>
    <derivirana_varijabla naziv="DomainObject.Predmet.OstaliListFormatedWithAdress_1">
      <item>Marino Jukić, J. Hatzea 11., 22300 Knin</item>
    </derivirana_varijabla>
  </DomainObject.Predmet.OstaliListFormatedWithAdress>
  <DomainObject.Predmet.OstaliListFormatedWithAdressOIB>
    <izvorni_sadrzaj>
      <item>Marino Jukić, OIB 98179643584, J. Hatzea 11., 22300 Knin</item>
    </izvorni_sadrzaj>
    <derivirana_varijabla naziv="DomainObject.Predmet.OstaliListFormatedWithAdressOIB_1">
      <item>Marino Jukić, OIB 98179643584, J. Hatzea 11., 22300 Knin</item>
    </derivirana_varijabla>
  </DomainObject.Predmet.OstaliListFormatedWithAdressOIB>
  <DomainObject.Predmet.OstaliListNazivFormated>
    <izvorni_sadrzaj>
      <item>Marino Jukić</item>
    </izvorni_sadrzaj>
    <derivirana_varijabla naziv="DomainObject.Predmet.OstaliListNazivFormated_1">
      <item>Marino Jukić</item>
    </derivirana_varijabla>
  </DomainObject.Predmet.OstaliListNazivFormated>
  <DomainObject.Predmet.OstaliListNazivFormatedOIB>
    <izvorni_sadrzaj>
      <item>Marino Jukić, OIB 98179643584</item>
    </izvorni_sadrzaj>
    <derivirana_varijabla naziv="DomainObject.Predmet.OstaliListNazivFormatedOIB_1">
      <item>Marino Jukić, OIB 98179643584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St-548/2017-6</izvorni_sadrzaj>
    <derivirana_varijabla naziv="DomainObject.PoslovniBrojDokumenta_1">St-548/2017-6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TRANS-PROMET d.o.o. za usluge (prije JUKIĆ ŽITO d.o.o.)</izvorni_sadrzaj>
    <derivirana_varijabla naziv="DomainObject.Predmet.ProtustrankaIDrugi_1">TRANS-PROMET d.o.o. za usluge (prije JUKIĆ ŽITO d.o.o.)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TRANS-PROMET d.o.o. za usluge (prije JUKIĆ ŽITO d.o.o.), OIB 98092635093, Dr. Luje Naletilića 67 G, 10020 Odranski Obrež</izvorni_sadrzaj>
    <derivirana_varijabla naziv="DomainObject.Predmet.ProtustrankaIDrugiAdressOIB_1">TRANS-PROMET d.o.o. za usluge (prije JUKIĆ ŽITO d.o.o.), OIB 98092635093, Dr. Luje Naletilića 67 G,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TRANS-PROMET d.o.o. za usluge (prije JUKIĆ ŽITO d.o.o.)</item>
      <item>Marino Jukić</item>
    </izvorni_sadrzaj>
    <derivirana_varijabla naziv="DomainObject.Predmet.SudioniciListNaziv_1">
      <item>FINA Regionalni centar Zagreb</item>
      <item>TRANS-PROMET d.o.o. za usluge (prije JUKIĆ ŽITO d.o.o.)</item>
      <item>Marino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izvorni_sadrzaj>
    <derivirana_varijabla naziv="DomainObject.Predmet.SudioniciListAdressOIB_1">
      <item>FINA Regionalni centar Zagreb, OIB 85821130368, Trg svibanjskih žrtava 1995. br. 1,10000 Zagreb</item>
      <item>TRANS-PROMET d.o.o. za usluge (prije JUKIĆ ŽITO d.o.o.), OIB 98092635093, Dr. Luje Naletilića 67 G,10020 Odranski Obrež</item>
      <item>Marino Jukić, OIB 98179643584, J. Hatzea 11.,22300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D1A9F-40AB-423F-BB12-61B9A8229F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2381</properties:Characters>
  <properties:Lines>69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2017-11-21T07:49:00Z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St-548/2017-6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