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45d7" w14:paraId="30645d7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253D7" w:rsidP="008C1F15" w:rsidR="008C1F15" w:rsidRPr="008253D7">
      <w:pPr>
        <w:jc w:val="both"/>
        <w:rPr>
          <w:rFonts w:cstheme="minorBidi" w:eastAsiaTheme="minorHAnsi"/>
          <w:sz w:val="23"/>
          <w:szCs w:val="23"/>
          <w:lang w:eastAsia="en-US"/>
        </w:rPr>
      </w:pPr>
      <w:r>
        <w:rPr>
          <w:rFonts w:cstheme="minorBidi" w:eastAsiaTheme="minorHAnsi"/>
          <w:sz w:val="23"/>
          <w:szCs w:val="23"/>
          <w:lang w:eastAsia="en-US"/>
        </w:rPr>
        <w:t xml:space="preserve">         </w:t>
      </w:r>
      <w:r w:rsidR="008C1F15" w:rsidRPr="008253D7">
        <w:rPr>
          <w:rFonts w:cstheme="minorBidi" w:eastAsiaTheme="minorHAnsi"/>
          <w:sz w:val="23"/>
          <w:szCs w:val="23"/>
          <w:lang w:eastAsia="en-US"/>
        </w:rPr>
        <w:t xml:space="preserve"> REPUBLIKA HRVATSKA</w:t>
      </w:r>
    </w:p>
    <w:p w:rsidRDefault="008253D7" w:rsidP="008C1F15" w:rsidR="00E13B09" w:rsidRPr="008253D7">
      <w:pPr>
        <w:jc w:val="both"/>
        <w:rPr>
          <w:rFonts w:cstheme="minorBidi" w:eastAsiaTheme="minorHAnsi"/>
          <w:b/>
          <w:sz w:val="23"/>
          <w:szCs w:val="23"/>
          <w:lang w:eastAsia="en-US"/>
        </w:rPr>
      </w:pPr>
      <w:r>
        <w:rPr>
          <w:rFonts w:cstheme="minorBidi" w:eastAsiaTheme="minorHAnsi"/>
          <w:b/>
          <w:sz w:val="23"/>
          <w:szCs w:val="23"/>
          <w:lang w:eastAsia="en-US"/>
        </w:rPr>
        <w:t xml:space="preserve">          </w:t>
      </w:r>
      <w:r w:rsidR="00E13B09" w:rsidRPr="008253D7">
        <w:rPr>
          <w:rFonts w:cstheme="minorBidi" w:eastAsiaTheme="minorHAnsi"/>
          <w:b/>
          <w:sz w:val="23"/>
          <w:szCs w:val="23"/>
          <w:lang w:eastAsia="en-US"/>
        </w:rPr>
        <w:t>OPĆINSKI SUD U SPLITU</w:t>
      </w:r>
    </w:p>
    <w:p w:rsidRDefault="008253D7" w:rsidP="00E13B09" w:rsidR="00E13B09" w:rsidRPr="008253D7">
      <w:pPr>
        <w:tabs>
          <w:tab w:pos="6336" w:val="left"/>
        </w:tabs>
        <w:jc w:val="both"/>
        <w:rPr>
          <w:rFonts w:cstheme="minorBidi" w:eastAsiaTheme="minorHAnsi"/>
          <w:sz w:val="23"/>
          <w:szCs w:val="23"/>
          <w:lang w:eastAsia="en-US"/>
        </w:rPr>
      </w:pPr>
      <w:r>
        <w:rPr>
          <w:rFonts w:cstheme="minorBidi" w:eastAsiaTheme="minorHAnsi"/>
          <w:sz w:val="23"/>
          <w:szCs w:val="23"/>
          <w:lang w:eastAsia="en-US"/>
        </w:rPr>
        <w:t xml:space="preserve">          </w:t>
      </w:r>
      <w:r w:rsidR="00E13B09" w:rsidRPr="008253D7">
        <w:rPr>
          <w:rFonts w:cstheme="minorBidi" w:eastAsiaTheme="minorHAnsi"/>
          <w:sz w:val="23"/>
          <w:szCs w:val="23"/>
          <w:lang w:eastAsia="en-US"/>
        </w:rPr>
        <w:t xml:space="preserve">Ex. vojarna </w:t>
      </w:r>
      <w:proofErr w:type="spellStart"/>
      <w:r w:rsidR="00E13B09" w:rsidRPr="008253D7">
        <w:rPr>
          <w:rFonts w:cstheme="minorBidi" w:eastAsiaTheme="minorHAnsi"/>
          <w:sz w:val="23"/>
          <w:szCs w:val="23"/>
          <w:lang w:eastAsia="en-US"/>
        </w:rPr>
        <w:t>Sv.Križ</w:t>
      </w:r>
      <w:proofErr w:type="spellEnd"/>
      <w:r w:rsidR="00E13B09" w:rsidRPr="008253D7">
        <w:rPr>
          <w:rFonts w:cstheme="minorBidi" w:eastAsiaTheme="minorHAnsi"/>
          <w:sz w:val="23"/>
          <w:szCs w:val="23"/>
          <w:lang w:eastAsia="en-US"/>
        </w:rPr>
        <w:t xml:space="preserve"> </w:t>
      </w:r>
      <w:proofErr w:type="spellStart"/>
      <w:r w:rsidR="00E13B09" w:rsidRPr="008253D7">
        <w:rPr>
          <w:rFonts w:cstheme="minorBidi" w:eastAsiaTheme="minorHAnsi"/>
          <w:sz w:val="23"/>
          <w:szCs w:val="23"/>
          <w:lang w:eastAsia="en-US"/>
        </w:rPr>
        <w:t>Dračevac</w:t>
      </w:r>
      <w:proofErr w:type="spellEnd"/>
      <w:r w:rsidR="00E13B09" w:rsidRPr="008253D7">
        <w:rPr>
          <w:rFonts w:cstheme="minorBidi" w:eastAsiaTheme="minorHAnsi"/>
          <w:sz w:val="23"/>
          <w:szCs w:val="23"/>
          <w:lang w:eastAsia="en-US"/>
        </w:rPr>
        <w:tab/>
      </w:r>
      <w:r>
        <w:rPr>
          <w:rFonts w:cstheme="minorBidi" w:eastAsiaTheme="minorHAnsi"/>
          <w:sz w:val="23"/>
          <w:szCs w:val="23"/>
          <w:lang w:eastAsia="en-US"/>
        </w:rPr>
        <w:t xml:space="preserve">   Poslovni broj: </w:t>
      </w:r>
      <w:proofErr w:type="spellStart"/>
      <w:r>
        <w:rPr>
          <w:rFonts w:cstheme="minorBidi" w:eastAsiaTheme="minorHAnsi"/>
          <w:sz w:val="23"/>
          <w:szCs w:val="23"/>
          <w:lang w:eastAsia="en-US"/>
        </w:rPr>
        <w:t>Sp</w:t>
      </w:r>
      <w:proofErr w:type="spellEnd"/>
      <w:r>
        <w:rPr>
          <w:rFonts w:cstheme="minorBidi" w:eastAsiaTheme="minorHAnsi"/>
          <w:sz w:val="23"/>
          <w:szCs w:val="23"/>
          <w:lang w:eastAsia="en-US"/>
        </w:rPr>
        <w:t>-10</w:t>
      </w:r>
      <w:r w:rsidR="00E13B09" w:rsidRPr="008253D7">
        <w:rPr>
          <w:rFonts w:cstheme="minorBidi" w:eastAsiaTheme="minorHAnsi"/>
          <w:sz w:val="23"/>
          <w:szCs w:val="23"/>
          <w:lang w:eastAsia="en-US"/>
        </w:rPr>
        <w:t>/16</w:t>
      </w:r>
    </w:p>
    <w:p w:rsidRDefault="008C1F15" w:rsidP="008C1F15" w:rsidR="008C1F15" w:rsidRPr="008253D7">
      <w:pPr>
        <w:jc w:val="both"/>
        <w:rPr>
          <w:rFonts w:cstheme="minorBidi" w:eastAsiaTheme="minorHAnsi"/>
          <w:sz w:val="23"/>
          <w:szCs w:val="23"/>
          <w:lang w:eastAsia="en-US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E13B09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 xml:space="preserve"> R E P U B L I K A   H R V A T S K A</w:t>
      </w:r>
    </w:p>
    <w:p w:rsidRDefault="00DA0CED" w:rsidP="008C1F15" w:rsidR="00DA0CED" w:rsidRPr="008253D7">
      <w:pPr>
        <w:jc w:val="center"/>
        <w:rPr>
          <w:sz w:val="23"/>
          <w:szCs w:val="23"/>
        </w:rPr>
      </w:pPr>
    </w:p>
    <w:p w:rsidRDefault="00DA0CED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R J E Š E NJ E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</w:r>
      <w:r w:rsidR="00631215" w:rsidRPr="008253D7">
        <w:rPr>
          <w:sz w:val="23"/>
          <w:szCs w:val="23"/>
        </w:rPr>
        <w:t>Općinski građanski sud u Splitu</w:t>
      </w:r>
      <w:r w:rsidRPr="008253D7">
        <w:rPr>
          <w:sz w:val="23"/>
          <w:szCs w:val="23"/>
        </w:rPr>
        <w:t xml:space="preserve"> po sucu </w:t>
      </w:r>
      <w:r w:rsidR="00631215" w:rsidRPr="008253D7">
        <w:rPr>
          <w:sz w:val="23"/>
          <w:szCs w:val="23"/>
        </w:rPr>
        <w:t>Ireni Klisović</w:t>
      </w:r>
      <w:r w:rsidRPr="008253D7">
        <w:rPr>
          <w:sz w:val="23"/>
          <w:szCs w:val="23"/>
        </w:rPr>
        <w:t xml:space="preserve"> kao sucu pojedincu, povodom prijedloga potrošača</w:t>
      </w:r>
      <w:r w:rsidR="008253D7" w:rsidRPr="008253D7">
        <w:rPr>
          <w:sz w:val="23"/>
          <w:szCs w:val="23"/>
        </w:rPr>
        <w:t xml:space="preserve"> FRANO BULIĆ iz Splita, Kovačića 22, OIB: 64706033844</w:t>
      </w:r>
      <w:r w:rsidRPr="008253D7">
        <w:rPr>
          <w:sz w:val="23"/>
          <w:szCs w:val="23"/>
        </w:rPr>
        <w:t>, za otvaranje pos</w:t>
      </w:r>
      <w:r w:rsidR="00E13B09" w:rsidRPr="008253D7">
        <w:rPr>
          <w:sz w:val="23"/>
          <w:szCs w:val="23"/>
        </w:rPr>
        <w:t>tupka s</w:t>
      </w:r>
      <w:r w:rsidR="00C60D30" w:rsidRPr="008253D7">
        <w:rPr>
          <w:sz w:val="23"/>
          <w:szCs w:val="23"/>
        </w:rPr>
        <w:t>tečaja potrošača, dana 0</w:t>
      </w:r>
      <w:r w:rsidR="008253D7" w:rsidRPr="008253D7">
        <w:rPr>
          <w:sz w:val="23"/>
          <w:szCs w:val="23"/>
        </w:rPr>
        <w:t>4</w:t>
      </w:r>
      <w:r w:rsidR="00C60D30" w:rsidRPr="008253D7">
        <w:rPr>
          <w:sz w:val="23"/>
          <w:szCs w:val="23"/>
        </w:rPr>
        <w:t>.srpnja</w:t>
      </w:r>
      <w:r w:rsidR="00E13B09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 xml:space="preserve"> 2017. godine 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DA0CED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r i j e š i o   j e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C60D30" w:rsidP="008C1F15" w:rsidR="00DA0CED" w:rsidRPr="008253D7">
      <w:pPr>
        <w:numPr>
          <w:ilvl w:val="0"/>
          <w:numId w:val="1"/>
        </w:numPr>
        <w:jc w:val="both"/>
        <w:rPr>
          <w:sz w:val="23"/>
          <w:szCs w:val="23"/>
        </w:rPr>
      </w:pPr>
      <w:r w:rsidRPr="008253D7">
        <w:rPr>
          <w:sz w:val="23"/>
          <w:szCs w:val="23"/>
        </w:rPr>
        <w:t xml:space="preserve">Nikola Kruljac  </w:t>
      </w:r>
      <w:proofErr w:type="spellStart"/>
      <w:r w:rsidRPr="008253D7">
        <w:rPr>
          <w:sz w:val="23"/>
          <w:szCs w:val="23"/>
        </w:rPr>
        <w:t>dipl.ekonomist</w:t>
      </w:r>
      <w:proofErr w:type="spellEnd"/>
      <w:r w:rsidRPr="008253D7">
        <w:rPr>
          <w:sz w:val="23"/>
          <w:szCs w:val="23"/>
        </w:rPr>
        <w:t xml:space="preserve"> OIB: 49223643131 iz Našica, Bana Jelačića 48</w:t>
      </w:r>
      <w:r w:rsidR="00DA0CED" w:rsidRPr="008253D7">
        <w:rPr>
          <w:sz w:val="23"/>
          <w:szCs w:val="23"/>
        </w:rPr>
        <w:t xml:space="preserve"> na vlastiti zahtjev se</w:t>
      </w:r>
      <w:r w:rsidR="008C1F15" w:rsidRPr="008253D7">
        <w:rPr>
          <w:sz w:val="23"/>
          <w:szCs w:val="23"/>
        </w:rPr>
        <w:t xml:space="preserve"> </w:t>
      </w:r>
      <w:r w:rsidR="00DA0CED" w:rsidRPr="008253D7">
        <w:rPr>
          <w:sz w:val="23"/>
          <w:szCs w:val="23"/>
        </w:rPr>
        <w:t>razrješava dužnosti povjerenika  potrošača</w:t>
      </w:r>
      <w:r w:rsidR="001C653A" w:rsidRPr="008253D7">
        <w:rPr>
          <w:sz w:val="23"/>
          <w:szCs w:val="23"/>
        </w:rPr>
        <w:t xml:space="preserve"> </w:t>
      </w:r>
      <w:r w:rsidR="00631215" w:rsidRPr="008253D7">
        <w:rPr>
          <w:sz w:val="23"/>
          <w:szCs w:val="23"/>
        </w:rPr>
        <w:t xml:space="preserve"> </w:t>
      </w:r>
      <w:r w:rsidR="008253D7" w:rsidRPr="008253D7">
        <w:rPr>
          <w:sz w:val="23"/>
          <w:szCs w:val="23"/>
        </w:rPr>
        <w:t>Frane Bulića</w:t>
      </w:r>
      <w:r w:rsidR="001C653A" w:rsidRPr="008253D7">
        <w:rPr>
          <w:sz w:val="23"/>
          <w:szCs w:val="23"/>
        </w:rPr>
        <w:t xml:space="preserve"> </w:t>
      </w:r>
      <w:r w:rsidR="00DA0CED" w:rsidRPr="008253D7">
        <w:rPr>
          <w:sz w:val="23"/>
          <w:szCs w:val="23"/>
        </w:rPr>
        <w:t xml:space="preserve"> u postupku stečaja potrošača</w:t>
      </w:r>
      <w:r w:rsidR="008253D7" w:rsidRPr="008253D7">
        <w:rPr>
          <w:sz w:val="23"/>
          <w:szCs w:val="23"/>
        </w:rPr>
        <w:t xml:space="preserve"> FRANO BULIĆ iz Splita, Kovačića 22, OIB: 64706033844</w:t>
      </w:r>
      <w:r w:rsidR="00DA0CED" w:rsidRPr="008253D7">
        <w:rPr>
          <w:sz w:val="23"/>
          <w:szCs w:val="23"/>
        </w:rPr>
        <w:t>.</w:t>
      </w:r>
    </w:p>
    <w:p w:rsidRDefault="00DA0CED" w:rsidP="008C1F15" w:rsidR="00DA0CED" w:rsidRPr="008253D7">
      <w:pPr>
        <w:ind w:left="720"/>
        <w:jc w:val="both"/>
        <w:textAlignment w:val="baseline"/>
        <w:rPr>
          <w:b/>
          <w:sz w:val="23"/>
          <w:szCs w:val="23"/>
        </w:rPr>
      </w:pPr>
    </w:p>
    <w:p w:rsidRDefault="008253D7" w:rsidP="008253D7" w:rsidR="008253D7" w:rsidRPr="008253D7">
      <w:pPr>
        <w:pStyle w:val="Odlomakpopisa"/>
        <w:numPr>
          <w:ilvl w:val="0"/>
          <w:numId w:val="1"/>
        </w:numPr>
        <w:jc w:val="both"/>
        <w:textAlignment w:val="baseline"/>
        <w:rPr>
          <w:b/>
          <w:sz w:val="23"/>
          <w:szCs w:val="23"/>
        </w:rPr>
      </w:pPr>
      <w:r w:rsidRPr="008253D7">
        <w:rPr>
          <w:sz w:val="23"/>
          <w:szCs w:val="23"/>
        </w:rPr>
        <w:t xml:space="preserve">Ferenčić Željko, Kardinala </w:t>
      </w:r>
      <w:proofErr w:type="spellStart"/>
      <w:r w:rsidRPr="008253D7">
        <w:rPr>
          <w:sz w:val="23"/>
          <w:szCs w:val="23"/>
        </w:rPr>
        <w:t>A.Stepinca</w:t>
      </w:r>
      <w:proofErr w:type="spellEnd"/>
      <w:r w:rsidRPr="008253D7">
        <w:rPr>
          <w:sz w:val="23"/>
          <w:szCs w:val="23"/>
        </w:rPr>
        <w:t xml:space="preserve"> 2, p.p. 82 Vukovar, </w:t>
      </w:r>
      <w:proofErr w:type="spellStart"/>
      <w:r w:rsidRPr="008253D7">
        <w:rPr>
          <w:sz w:val="23"/>
          <w:szCs w:val="23"/>
        </w:rPr>
        <w:t>dipl.iur</w:t>
      </w:r>
      <w:proofErr w:type="spellEnd"/>
      <w:r w:rsidRPr="008253D7">
        <w:rPr>
          <w:sz w:val="23"/>
          <w:szCs w:val="23"/>
        </w:rPr>
        <w:t xml:space="preserve">. OIB: 73873182459, </w:t>
      </w:r>
      <w:proofErr w:type="spellStart"/>
      <w:r w:rsidRPr="008253D7">
        <w:rPr>
          <w:sz w:val="23"/>
          <w:szCs w:val="23"/>
        </w:rPr>
        <w:t>mob</w:t>
      </w:r>
      <w:proofErr w:type="spellEnd"/>
      <w:r w:rsidRPr="008253D7">
        <w:rPr>
          <w:sz w:val="23"/>
          <w:szCs w:val="23"/>
        </w:rPr>
        <w:t xml:space="preserve">. 098-9530031, tel. 032-445-222, </w:t>
      </w:r>
      <w:proofErr w:type="spellStart"/>
      <w:r w:rsidRPr="008253D7">
        <w:rPr>
          <w:sz w:val="23"/>
          <w:szCs w:val="23"/>
        </w:rPr>
        <w:t>email</w:t>
      </w:r>
      <w:proofErr w:type="spellEnd"/>
      <w:r w:rsidRPr="008253D7">
        <w:rPr>
          <w:sz w:val="23"/>
          <w:szCs w:val="23"/>
        </w:rPr>
        <w:t xml:space="preserve">  </w:t>
      </w:r>
      <w:proofErr w:type="spellStart"/>
      <w:r w:rsidRPr="008253D7">
        <w:rPr>
          <w:sz w:val="23"/>
          <w:szCs w:val="23"/>
        </w:rPr>
        <w:t>odvjetnik.ferencic</w:t>
      </w:r>
      <w:proofErr w:type="spellEnd"/>
      <w:r w:rsidRPr="008253D7">
        <w:rPr>
          <w:sz w:val="23"/>
          <w:szCs w:val="23"/>
        </w:rPr>
        <w:t>@gmail.com</w:t>
      </w:r>
      <w:r w:rsidR="00DA0CED" w:rsidRPr="008253D7">
        <w:rPr>
          <w:sz w:val="23"/>
          <w:szCs w:val="23"/>
        </w:rPr>
        <w:t xml:space="preserve">, imenuje se </w:t>
      </w:r>
      <w:r w:rsidR="008C1F15" w:rsidRPr="008253D7">
        <w:rPr>
          <w:sz w:val="23"/>
          <w:szCs w:val="23"/>
        </w:rPr>
        <w:t xml:space="preserve">povjerenikom potrošača </w:t>
      </w:r>
      <w:r w:rsidRPr="008253D7">
        <w:rPr>
          <w:sz w:val="23"/>
          <w:szCs w:val="23"/>
        </w:rPr>
        <w:t>Frane Bulića u postupku stečaja potrošača Frane Bulića iz Splita, Kovačića 22, OIB: 64706033844.</w:t>
      </w:r>
    </w:p>
    <w:p w:rsidRDefault="008253D7" w:rsidP="008253D7" w:rsidR="008253D7" w:rsidRPr="008253D7">
      <w:pPr>
        <w:pStyle w:val="Odlomakpopisa"/>
        <w:rPr>
          <w:b/>
          <w:sz w:val="23"/>
          <w:szCs w:val="23"/>
        </w:rPr>
      </w:pPr>
    </w:p>
    <w:p w:rsidRDefault="00304B35" w:rsidP="008C1F15" w:rsidR="00304B35" w:rsidRPr="008253D7">
      <w:pPr>
        <w:numPr>
          <w:ilvl w:val="0"/>
          <w:numId w:val="1"/>
        </w:num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 xml:space="preserve">Nalaže se povjereniku </w:t>
      </w:r>
      <w:r w:rsidR="008253D7" w:rsidRPr="008253D7">
        <w:rPr>
          <w:sz w:val="23"/>
          <w:szCs w:val="23"/>
        </w:rPr>
        <w:t>Željku Ferenčiću</w:t>
      </w:r>
      <w:r w:rsidRPr="008253D7">
        <w:rPr>
          <w:sz w:val="23"/>
          <w:szCs w:val="23"/>
        </w:rPr>
        <w:t xml:space="preserve"> da otvori poseban transakcijski račun kod financijske institucije  za potrošača. </w:t>
      </w:r>
    </w:p>
    <w:p w:rsidRDefault="00304B35" w:rsidP="008C1F15" w:rsidR="00304B35" w:rsidRPr="008253D7">
      <w:pPr>
        <w:ind w:left="1080"/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 xml:space="preserve">Poseban račun povjerenik mora otvoriti prvi dan nakon što ga je sud imenovao. </w:t>
      </w:r>
    </w:p>
    <w:p w:rsidRDefault="00304B35" w:rsidP="008C1F15" w:rsidR="00304B35" w:rsidRPr="008253D7">
      <w:pPr>
        <w:ind w:left="1080"/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253D7">
      <w:pPr>
        <w:jc w:val="center"/>
        <w:rPr>
          <w:sz w:val="23"/>
          <w:szCs w:val="23"/>
        </w:rPr>
      </w:pPr>
    </w:p>
    <w:p w:rsidRDefault="00DA0CED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O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b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r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a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z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l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o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ž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e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nj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e</w:t>
      </w:r>
    </w:p>
    <w:p w:rsidRDefault="008C1F15" w:rsidP="008C1F15" w:rsidR="008C1F15" w:rsidRPr="008253D7">
      <w:pPr>
        <w:jc w:val="center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  <w:t xml:space="preserve">Kako je </w:t>
      </w:r>
      <w:r w:rsidR="008C1F15" w:rsidRPr="008253D7">
        <w:rPr>
          <w:sz w:val="23"/>
          <w:szCs w:val="23"/>
        </w:rPr>
        <w:t>pov</w:t>
      </w:r>
      <w:r w:rsidR="001C653A" w:rsidRPr="008253D7">
        <w:rPr>
          <w:sz w:val="23"/>
          <w:szCs w:val="23"/>
        </w:rPr>
        <w:t xml:space="preserve">jerenik </w:t>
      </w:r>
      <w:r w:rsidR="00B36171" w:rsidRPr="008253D7">
        <w:rPr>
          <w:sz w:val="23"/>
          <w:szCs w:val="23"/>
        </w:rPr>
        <w:t xml:space="preserve">Nikola Kruljac podneskom </w:t>
      </w:r>
      <w:r w:rsidR="008C1F15" w:rsidRPr="008253D7">
        <w:rPr>
          <w:sz w:val="23"/>
          <w:szCs w:val="23"/>
        </w:rPr>
        <w:t xml:space="preserve">zatražio da ga se </w:t>
      </w:r>
      <w:r w:rsidRPr="008253D7">
        <w:rPr>
          <w:sz w:val="23"/>
          <w:szCs w:val="23"/>
        </w:rPr>
        <w:t xml:space="preserve"> razriješi</w:t>
      </w:r>
      <w:r w:rsidR="0073535F" w:rsidRPr="008253D7">
        <w:rPr>
          <w:sz w:val="23"/>
          <w:szCs w:val="23"/>
        </w:rPr>
        <w:t xml:space="preserve">, </w:t>
      </w:r>
      <w:r w:rsidRPr="008253D7">
        <w:rPr>
          <w:sz w:val="23"/>
          <w:szCs w:val="23"/>
        </w:rPr>
        <w:t xml:space="preserve"> sud je odlučio kao u točci 1, te imenovao novog </w:t>
      </w:r>
      <w:r w:rsidR="008C1F15" w:rsidRPr="008253D7">
        <w:rPr>
          <w:sz w:val="23"/>
          <w:szCs w:val="23"/>
        </w:rPr>
        <w:t>povjerenika</w:t>
      </w:r>
      <w:r w:rsidRPr="008253D7">
        <w:rPr>
          <w:sz w:val="23"/>
          <w:szCs w:val="23"/>
        </w:rPr>
        <w:t xml:space="preserve"> kao u točci 2.</w:t>
      </w:r>
      <w:r w:rsidR="0073535F" w:rsidRPr="008253D7">
        <w:rPr>
          <w:sz w:val="23"/>
          <w:szCs w:val="23"/>
        </w:rPr>
        <w:t xml:space="preserve"> sukladno čl. 91. st. 5. Stečajnog zakona (NN 71/15) koji se </w:t>
      </w:r>
      <w:proofErr w:type="spellStart"/>
      <w:r w:rsidR="0073535F" w:rsidRPr="008253D7">
        <w:rPr>
          <w:sz w:val="23"/>
          <w:szCs w:val="23"/>
        </w:rPr>
        <w:t>podredno</w:t>
      </w:r>
      <w:proofErr w:type="spellEnd"/>
      <w:r w:rsidR="0073535F" w:rsidRPr="008253D7">
        <w:rPr>
          <w:sz w:val="23"/>
          <w:szCs w:val="23"/>
        </w:rPr>
        <w:t xml:space="preserve"> primjenjuje čl. 23. Zakona o stečaju potrošača (NN 100/15). </w:t>
      </w:r>
    </w:p>
    <w:p w:rsidRDefault="00304B35" w:rsidP="008C1F15" w:rsidR="00304B35" w:rsidRPr="008253D7">
      <w:pPr>
        <w:jc w:val="both"/>
        <w:rPr>
          <w:sz w:val="23"/>
          <w:szCs w:val="23"/>
        </w:rPr>
      </w:pPr>
    </w:p>
    <w:p w:rsidRDefault="00304B35" w:rsidP="001C653A" w:rsidR="00304B35" w:rsidRPr="008253D7">
      <w:pPr>
        <w:ind w:firstLine="708"/>
        <w:jc w:val="both"/>
        <w:rPr>
          <w:sz w:val="23"/>
          <w:szCs w:val="23"/>
        </w:rPr>
      </w:pPr>
      <w:r w:rsidRPr="008253D7">
        <w:rPr>
          <w:sz w:val="23"/>
          <w:szCs w:val="23"/>
        </w:rP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 w:rsidRPr="008253D7">
        <w:rPr>
          <w:sz w:val="23"/>
          <w:szCs w:val="23"/>
        </w:rPr>
        <w:t>podredno</w:t>
      </w:r>
      <w:proofErr w:type="spellEnd"/>
      <w:r w:rsidRPr="008253D7">
        <w:rPr>
          <w:sz w:val="23"/>
          <w:szCs w:val="23"/>
        </w:rPr>
        <w:t xml:space="preserve"> primjenjuje. </w:t>
      </w:r>
    </w:p>
    <w:p w:rsidRDefault="00304B35" w:rsidP="008C1F15" w:rsidR="00304B35" w:rsidRPr="008253D7">
      <w:pPr>
        <w:jc w:val="both"/>
        <w:rPr>
          <w:b/>
          <w:sz w:val="23"/>
          <w:szCs w:val="23"/>
        </w:rPr>
      </w:pPr>
      <w:r w:rsidRPr="008253D7">
        <w:rPr>
          <w:sz w:val="23"/>
          <w:szCs w:val="23"/>
        </w:rPr>
        <w:tab/>
      </w:r>
      <w:r w:rsidR="008C1F15" w:rsidRPr="008253D7">
        <w:rPr>
          <w:b/>
          <w:sz w:val="23"/>
          <w:szCs w:val="23"/>
        </w:rPr>
        <w:t xml:space="preserve"> </w:t>
      </w:r>
    </w:p>
    <w:p w:rsidRDefault="00304B35" w:rsidP="008C1F15" w:rsidR="00304B35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 w:rsidRPr="008253D7">
        <w:rPr>
          <w:sz w:val="23"/>
          <w:szCs w:val="23"/>
        </w:rPr>
        <w:t xml:space="preserve"> eventualno  s tog osnova prima </w:t>
      </w:r>
      <w:r w:rsidRPr="008253D7">
        <w:rPr>
          <w:sz w:val="23"/>
          <w:szCs w:val="23"/>
        </w:rPr>
        <w:t>ne ulaze u stečajnu masu i račun na koji mu se isplaćuju se ne zatvara.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8253D7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U Splitu, dana 04</w:t>
      </w:r>
      <w:r w:rsidR="003866DE" w:rsidRPr="008253D7">
        <w:rPr>
          <w:sz w:val="23"/>
          <w:szCs w:val="23"/>
        </w:rPr>
        <w:t xml:space="preserve">.srpnja </w:t>
      </w:r>
      <w:r w:rsidR="00E13B09" w:rsidRPr="008253D7">
        <w:rPr>
          <w:sz w:val="23"/>
          <w:szCs w:val="23"/>
        </w:rPr>
        <w:t xml:space="preserve"> </w:t>
      </w:r>
      <w:r w:rsidR="008C1F15" w:rsidRPr="008253D7">
        <w:rPr>
          <w:sz w:val="23"/>
          <w:szCs w:val="23"/>
        </w:rPr>
        <w:t xml:space="preserve"> 2017</w:t>
      </w:r>
      <w:r w:rsidR="00DA0CED" w:rsidRPr="008253D7">
        <w:rPr>
          <w:sz w:val="23"/>
          <w:szCs w:val="23"/>
        </w:rPr>
        <w:t>. godine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  <w:t xml:space="preserve">         </w:t>
      </w:r>
      <w:r w:rsidR="009A5B47" w:rsidRPr="008253D7">
        <w:rPr>
          <w:sz w:val="23"/>
          <w:szCs w:val="23"/>
        </w:rPr>
        <w:t>S</w:t>
      </w:r>
      <w:r w:rsidRPr="008253D7">
        <w:rPr>
          <w:sz w:val="23"/>
          <w:szCs w:val="23"/>
        </w:rPr>
        <w:t>udac:</w:t>
      </w:r>
      <w:r w:rsidRPr="008253D7">
        <w:rPr>
          <w:sz w:val="23"/>
          <w:szCs w:val="23"/>
        </w:rPr>
        <w:tab/>
      </w: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="00E13B09" w:rsidRPr="008253D7">
        <w:rPr>
          <w:sz w:val="23"/>
          <w:szCs w:val="23"/>
        </w:rPr>
        <w:t>Irena Klisović</w:t>
      </w:r>
      <w:r w:rsidR="0073535F" w:rsidRPr="008253D7">
        <w:rPr>
          <w:sz w:val="23"/>
          <w:szCs w:val="23"/>
        </w:rPr>
        <w:t xml:space="preserve">,v.r. </w:t>
      </w:r>
    </w:p>
    <w:p w:rsidRDefault="00DA0CED" w:rsidP="008C1F15" w:rsidR="00DA0CED" w:rsidRPr="008253D7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UPUTA  O PRAVNOM LIJEKU: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Protiv ovog je rješenja dopuštena žalba županijskom sudu u roku od 15 dana.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ab/>
        <w:t>Žalba ne odgađa provedbu rješenja (čl. 27. st. 2. ZSP-a).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DNA: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Svim sudionicima putem mrežne stranice e-oglasna ploča sudova.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42518F" w:rsidP="008C1F15" w:rsidR="0042518F" w:rsidRPr="008253D7">
      <w:pPr>
        <w:jc w:val="both"/>
        <w:rPr>
          <w:sz w:val="23"/>
          <w:szCs w:val="23"/>
        </w:rPr>
      </w:pPr>
    </w:p>
    <w:sectPr w:rsidSect="00E13B09" w:rsidR="0042518F" w:rsidRPr="008253D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D7E" w:rsidP="008C1F15" w:rsidR="00CB0D7E">
      <w:r>
        <w:separator/>
      </w:r>
    </w:p>
  </w:endnote>
  <w:endnote w:id="0" w:type="continuationSeparator">
    <w:p w:rsidRDefault="00CB0D7E" w:rsidP="008C1F15" w:rsidR="00CB0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D7E" w:rsidP="008C1F15" w:rsidR="00CB0D7E">
      <w:r>
        <w:separator/>
      </w:r>
    </w:p>
  </w:footnote>
  <w:footnote w:id="0" w:type="continuationSeparator">
    <w:p w:rsidRDefault="00CB0D7E" w:rsidP="008C1F15" w:rsidR="00CB0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3D7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-10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2C7AC9"/>
    <w:rsid w:val="00304B35"/>
    <w:rsid w:val="003259D1"/>
    <w:rsid w:val="003866DE"/>
    <w:rsid w:val="0042518F"/>
    <w:rsid w:val="00456C68"/>
    <w:rsid w:val="0058033B"/>
    <w:rsid w:val="00631215"/>
    <w:rsid w:val="006470DB"/>
    <w:rsid w:val="006A3988"/>
    <w:rsid w:val="0073535F"/>
    <w:rsid w:val="008253D7"/>
    <w:rsid w:val="008C1F15"/>
    <w:rsid w:val="009A5B47"/>
    <w:rsid w:val="00A31A4E"/>
    <w:rsid w:val="00AE1180"/>
    <w:rsid w:val="00B36171"/>
    <w:rsid w:val="00C60D30"/>
    <w:rsid w:val="00C84B8B"/>
    <w:rsid w:val="00CB0D7E"/>
    <w:rsid w:val="00CB1D08"/>
    <w:rsid w:val="00DA0CED"/>
    <w:rsid w:val="00E1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5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5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IZJAVA 04.07.2017.G.</izvorni_sadrzaj>
    <derivirana_varijabla naziv="DomainObject.Predmet.PrimjedbaSuca_1">IZJAVA 04.07.2017.G.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Formated_1">
      <item>Ante Mihić</item>
      <item>HRVATSKA POŠTANSKA BANKA, dioničko društvo</item>
      <item>Stipan Kodžoman</item>
      <item>Ministarstvo financija, Porezna uprava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NazivFormated_1">
      <item>Ante Mihić</item>
      <item>HRVATSKA POŠTANSKA BANKA, dioničko društvo</item>
      <item>Stipan Kodžoman</item>
      <item>Ministarstvo financija, Porezna uprava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  <item>Ministarstvo financija, Porezna uprava</item>
    </izvorni_sadrzaj>
    <derivirana_varijabla naziv="DomainObject.Predmet.SudioniciListNaziv_1">
      <item>Frano Bulić</item>
      <item>Ante Mihić</item>
      <item>HRVATSKA POŠTANSKA BANKA, dioničko društvo</item>
      <item>Stipan Kodžoman</item>
      <item>Ministarstvo financija, Porezna uprava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  <item>, OIB 18683136487</item>
    </izvorni_sadrzaj>
    <derivirana_varijabla naziv="DomainObject.Predmet.SudioniciListNazivOIB_1">
      <item>, OIB 64706033844</item>
      <item>, OIB 98842098707</item>
      <item>, OIB 87939104217</item>
      <item>, OIB 94922581127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2323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2017-07-04T07:36:00Z</dcterms:created>
  <dc:creator>Jasna Gažić Ferenčina</dc:creator>
  <cp:lastModifiedBy>Božena Semren</cp:lastModifiedBy>
  <cp:lastPrinted>2017-07-04T07:36:00Z</cp:lastPrinted>
  <dcterms:modified xmlns:xsi="http://www.w3.org/2001/XMLSchema-instance" xsi:type="dcterms:W3CDTF">2017-07-04T07:39:00Z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