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29f9" w14:paraId="b7329f9" w:rsidRDefault="002C5A29" w:rsidP="00733BC3" w:rsidR="005B4DE0">
      <w:pPr>
        <w:jc w:val="right"/>
        <w15:collapsed w:val="false"/>
        <w:rPr>
          <w:rFonts w:eastAsia="Calibri"/>
          <w:b/>
          <w:noProof/>
        </w:rPr>
      </w:pP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="00002857" w:rsidRPr="00756A04">
        <w:t xml:space="preserve">1 </w:t>
      </w:r>
      <w:r w:rsidRPr="00756A04">
        <w:t>St-</w:t>
      </w:r>
      <w:r w:rsidR="00A73ABA">
        <w:t>138/18</w:t>
      </w:r>
    </w:p>
    <w:p w:rsidRDefault="005B4DE0" w:rsidR="00A41272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5B4DE0" w:rsidR="005B4DE0" w:rsidRPr="00756A04"/>
    <w:p w:rsidRDefault="002C5A29" w:rsidR="002C5A29"/>
    <w:p w:rsidRDefault="00746190" w:rsidR="00746190" w:rsidRPr="00756A04"/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</w:t>
      </w:r>
      <w:r w:rsidR="00A73ABA">
        <w:t xml:space="preserve"> </w:t>
      </w:r>
      <w:proofErr w:type="spellStart"/>
      <w:r w:rsidR="00A73ABA">
        <w:t>predstečajnom</w:t>
      </w:r>
      <w:proofErr w:type="spellEnd"/>
      <w:r w:rsidR="00A73ABA">
        <w:t xml:space="preserve"> postupku nad dužnikom Institut za istraživanje i razvoj održivih eko sustava, Velika Gorica, Jagodno 100a, OIB: 97065215278, 6. kolovoza</w:t>
      </w:r>
      <w:r w:rsidR="007E0D81">
        <w:t xml:space="preserve"> 2018.</w:t>
      </w:r>
    </w:p>
    <w:p w:rsidRDefault="00CD7207" w:rsidP="007A550F" w:rsidR="00CD7207" w:rsidRPr="00756A04">
      <w:pPr>
        <w:ind w:firstLine="720"/>
        <w:jc w:val="both"/>
      </w:pPr>
    </w:p>
    <w:p w:rsidRDefault="00A0682A" w:rsidP="002C5A29" w:rsidR="002C5A29" w:rsidRPr="00756A04">
      <w:pPr>
        <w:jc w:val="center"/>
        <w:rPr>
          <w:b/>
        </w:rPr>
      </w:pPr>
      <w:r w:rsidRPr="00756A04">
        <w:t xml:space="preserve">r i j e š i o </w:t>
      </w:r>
      <w:r w:rsidR="00554276" w:rsidRPr="00756A04">
        <w:t xml:space="preserve">    j e</w:t>
      </w:r>
    </w:p>
    <w:p w:rsidRDefault="005B4DE0" w:rsidP="00CD7207" w:rsidR="005B4DE0">
      <w:pPr>
        <w:pStyle w:val="Odlomakpopisa"/>
        <w:ind w:left="1065"/>
        <w:jc w:val="both"/>
      </w:pPr>
    </w:p>
    <w:p w:rsidRDefault="005B4DE0" w:rsidP="00C15F36" w:rsidR="00CD7207">
      <w:pPr>
        <w:jc w:val="both"/>
      </w:pPr>
      <w:r>
        <w:tab/>
        <w:t xml:space="preserve">Utvrđuje se da </w:t>
      </w:r>
      <w:r w:rsidR="00A73ABA">
        <w:t>ŽIVA PRIRODA-EKO</w:t>
      </w:r>
      <w:r w:rsidR="008D0FFE">
        <w:t xml:space="preserve"> </w:t>
      </w:r>
      <w:r w:rsidR="00A73ABA">
        <w:t>CENTAR d.o.o., Velika Gorica, Jagodno 100</w:t>
      </w:r>
      <w:r w:rsidR="008D0FFE">
        <w:t>/A</w:t>
      </w:r>
      <w:r w:rsidR="00A73ABA">
        <w:t>, OIB: 7349354234</w:t>
      </w:r>
      <w:r w:rsidR="007E0D81">
        <w:t>,</w:t>
      </w:r>
      <w:r w:rsidR="00733BC3">
        <w:t xml:space="preserve"> </w:t>
      </w:r>
      <w:r>
        <w:t xml:space="preserve">ulazi u pravni položaj </w:t>
      </w:r>
      <w:r w:rsidR="00A73ABA">
        <w:t>vjerovnika CENTAR ZA TRANSFER TEHNOLOGIJE d.o.o., Zagreb, Ivana Lučića 5, OIB: 81725143201,</w:t>
      </w:r>
      <w:r>
        <w:t xml:space="preserve"> kako je to ugovoreno Ugovorom o </w:t>
      </w:r>
      <w:r w:rsidR="00A73ABA">
        <w:t>ustupu tražbine od 27. srpnja 2018</w:t>
      </w:r>
      <w:r w:rsidR="00C15F36">
        <w:t>., ovjereno</w:t>
      </w:r>
      <w:r w:rsidR="00754341">
        <w:t>m</w:t>
      </w:r>
      <w:r w:rsidR="00C15F36">
        <w:t xml:space="preserve"> kod </w:t>
      </w:r>
      <w:r w:rsidR="007E0D81">
        <w:t xml:space="preserve">javnog bilježnika </w:t>
      </w:r>
      <w:r w:rsidR="00A73ABA">
        <w:t xml:space="preserve">Vesne </w:t>
      </w:r>
      <w:proofErr w:type="spellStart"/>
      <w:r w:rsidR="00A73ABA">
        <w:t>Pučar</w:t>
      </w:r>
      <w:proofErr w:type="spellEnd"/>
      <w:r w:rsidR="00A73ABA">
        <w:t xml:space="preserve">, </w:t>
      </w:r>
      <w:r w:rsidR="007E0D81">
        <w:t>Zagreb, poslovni broj OV-</w:t>
      </w:r>
      <w:r w:rsidR="00A73ABA">
        <w:t>12647/18 od 27. srpnja 2018</w:t>
      </w:r>
      <w:r w:rsidR="007E0D81">
        <w:t>.</w:t>
      </w:r>
    </w:p>
    <w:p w:rsidRDefault="00733BC3" w:rsidP="00733BC3" w:rsidR="00733BC3" w:rsidRPr="00756A04">
      <w:pPr>
        <w:jc w:val="both"/>
      </w:pPr>
    </w:p>
    <w:p w:rsidRDefault="00A0682A" w:rsidP="00CD7207" w:rsidR="00CD7207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CD7207" w:rsidR="00C15F36">
      <w:pPr>
        <w:jc w:val="both"/>
      </w:pPr>
      <w:r>
        <w:tab/>
      </w:r>
      <w:r w:rsidR="00A73ABA">
        <w:t>ŽIVA PRIRODA-EKO</w:t>
      </w:r>
      <w:r w:rsidR="008D0FFE">
        <w:t xml:space="preserve"> </w:t>
      </w:r>
      <w:r w:rsidR="00A73ABA">
        <w:t>CENTAR d.o.o., Velika Gorica, Jagodno 100</w:t>
      </w:r>
      <w:r w:rsidR="008D0FFE">
        <w:t>/A</w:t>
      </w:r>
      <w:r w:rsidR="00A73ABA">
        <w:t>, OIB: 7349354234,</w:t>
      </w:r>
      <w:r w:rsidR="00C15F36">
        <w:t xml:space="preserve"> je obavijestio sud da je Ugovorom o </w:t>
      </w:r>
      <w:r w:rsidR="00A73ABA">
        <w:t xml:space="preserve">ustupu </w:t>
      </w:r>
      <w:r w:rsidR="00C15F36">
        <w:t xml:space="preserve"> </w:t>
      </w:r>
      <w:r w:rsidR="00A73ABA">
        <w:t>tražbine od 27. srpnja 2018., ovjereno</w:t>
      </w:r>
      <w:r w:rsidR="00754341">
        <w:t>m</w:t>
      </w:r>
      <w:r w:rsidR="00A73ABA">
        <w:t xml:space="preserve"> kod javnog bilježnika Vesne </w:t>
      </w:r>
      <w:proofErr w:type="spellStart"/>
      <w:r w:rsidR="00A73ABA">
        <w:t>Pučar</w:t>
      </w:r>
      <w:proofErr w:type="spellEnd"/>
      <w:r w:rsidR="00A73ABA">
        <w:t>, Zagreb, poslovni broj OV-12647/18 od 27. srpnja 2018.,</w:t>
      </w:r>
      <w:r w:rsidR="00C15F36">
        <w:t xml:space="preserve"> došlo do prijenosa </w:t>
      </w:r>
      <w:r w:rsidR="00A73ABA">
        <w:t>tražbine</w:t>
      </w:r>
      <w:r w:rsidR="00C15F36">
        <w:t xml:space="preserve"> sa ranijeg vjerovnika </w:t>
      </w:r>
      <w:r w:rsidR="00A73ABA">
        <w:t>CENTAR ZA TRANSFER TEHNOLOGIJE d.o.o., Zagreb, Ivana Lučića 5, OIB: 81725143201</w:t>
      </w:r>
      <w:r w:rsidR="007E0D81">
        <w:t xml:space="preserve">, </w:t>
      </w:r>
      <w:r w:rsidR="00C15F36">
        <w:t>te da je novi vjerovnik stupio</w:t>
      </w:r>
      <w:r w:rsidR="00733BC3">
        <w:t xml:space="preserve"> na mjesto </w:t>
      </w:r>
      <w:r w:rsidR="00C15F36">
        <w:t xml:space="preserve">ranijeg vjerovnika u ovom </w:t>
      </w:r>
      <w:proofErr w:type="spellStart"/>
      <w:r w:rsidR="00A73ABA">
        <w:t>pred</w:t>
      </w:r>
      <w:r w:rsidR="00C15F36">
        <w:t>stečajnom</w:t>
      </w:r>
      <w:proofErr w:type="spellEnd"/>
      <w:r w:rsidR="00C15F36">
        <w:t xml:space="preserve"> postupku, kako je to među njima ugovoreno. </w:t>
      </w:r>
    </w:p>
    <w:p w:rsidRDefault="00C15F36" w:rsidP="00CD7207" w:rsidR="00C15F36">
      <w:pPr>
        <w:jc w:val="both"/>
      </w:pPr>
    </w:p>
    <w:p w:rsidRDefault="00DB5D91" w:rsidP="00CD7207" w:rsidR="00DB5D91">
      <w:pPr>
        <w:jc w:val="both"/>
      </w:pPr>
      <w:r>
        <w:tab/>
        <w:t xml:space="preserve">Temeljem čl. </w:t>
      </w:r>
      <w:r w:rsidR="00746190">
        <w:t>146. st. 2.</w:t>
      </w:r>
      <w:r>
        <w:t xml:space="preserve"> Stečajnog zakona (Narodne novine broj </w:t>
      </w:r>
      <w:r w:rsidR="00746190">
        <w:t>71/15</w:t>
      </w:r>
      <w:r>
        <w:t>,</w:t>
      </w:r>
      <w:r w:rsidR="007E0D81">
        <w:t xml:space="preserve"> 104/17,</w:t>
      </w:r>
      <w:r>
        <w:t xml:space="preserve"> dalje:SZ) ako stečajni vjerovnik otuđi svoju tražbinu koju je prijavio u stečajnom postupku, njezin stjecatelj ulazi u pravni položaj svoga prednika.</w:t>
      </w:r>
    </w:p>
    <w:p w:rsidRDefault="00CD7207" w:rsidP="00CD7207" w:rsidR="00CD7207">
      <w:pPr>
        <w:jc w:val="both"/>
      </w:pPr>
    </w:p>
    <w:p w:rsidRDefault="00CD7207" w:rsidP="00D409E9" w:rsidR="00A043A3">
      <w:pPr>
        <w:jc w:val="both"/>
      </w:pPr>
      <w:r>
        <w:tab/>
        <w:t>Slijedom navedeno</w:t>
      </w:r>
      <w:r w:rsidR="00B24AC0">
        <w:t>g</w:t>
      </w:r>
      <w:r>
        <w:t xml:space="preserve"> odlučeno je kao u izreci rješenja.</w:t>
      </w:r>
    </w:p>
    <w:p w:rsidRDefault="00DB5D91" w:rsidP="00D409E9" w:rsidR="00DB5D91">
      <w:pPr>
        <w:jc w:val="both"/>
        <w:rPr>
          <w:b/>
        </w:rPr>
      </w:pPr>
    </w:p>
    <w:p w:rsidRDefault="00754341" w:rsidP="00D409E9" w:rsidR="00754341">
      <w:pPr>
        <w:jc w:val="both"/>
        <w:rPr>
          <w:b/>
        </w:rPr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A73ABA">
        <w:t>6. kolovoza</w:t>
      </w:r>
      <w:r w:rsidR="007E0D81">
        <w:t xml:space="preserve"> 2018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bookmarkStart w:name="_GoBack" w:id="0"/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CD111D">
      <w:pPr>
        <w:jc w:val="center"/>
      </w:pPr>
      <w:r>
        <w:t xml:space="preserve">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  <w:r>
        <w:br/>
        <w:t xml:space="preserve">                                                                               Draženka Prpić</w:t>
      </w:r>
    </w:p>
    <w:bookmarkEnd w:id="0"/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sectPr w:rsidSect="00A0682A" w:rsidR="00A27FE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5050" w:rsidR="00425050">
      <w:r>
        <w:separator/>
      </w:r>
    </w:p>
  </w:endnote>
  <w:endnote w:id="0" w:type="continuationSeparator">
    <w:p w:rsidRDefault="00425050" w:rsidR="00425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5050" w:rsidR="00425050">
      <w:r>
        <w:separator/>
      </w:r>
    </w:p>
  </w:footnote>
  <w:footnote w:id="0" w:type="continuationSeparator">
    <w:p w:rsidRDefault="00425050" w:rsidR="00425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0F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St-</w:t>
    </w:r>
    <w:r w:rsidR="00A73ABA">
      <w:t>138/18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4637D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905DD"/>
    <w:rsid w:val="003927BA"/>
    <w:rsid w:val="003A5527"/>
    <w:rsid w:val="00425050"/>
    <w:rsid w:val="0044721B"/>
    <w:rsid w:val="00453681"/>
    <w:rsid w:val="00461343"/>
    <w:rsid w:val="004F47B9"/>
    <w:rsid w:val="00514424"/>
    <w:rsid w:val="00534194"/>
    <w:rsid w:val="00554276"/>
    <w:rsid w:val="00575829"/>
    <w:rsid w:val="00590E9E"/>
    <w:rsid w:val="005B4DE0"/>
    <w:rsid w:val="005C0BF6"/>
    <w:rsid w:val="005C12E6"/>
    <w:rsid w:val="005E67DB"/>
    <w:rsid w:val="00600DC2"/>
    <w:rsid w:val="00615C6B"/>
    <w:rsid w:val="006220F9"/>
    <w:rsid w:val="00666D09"/>
    <w:rsid w:val="006B4D5C"/>
    <w:rsid w:val="00711EA0"/>
    <w:rsid w:val="007170B8"/>
    <w:rsid w:val="00717D4A"/>
    <w:rsid w:val="00733BC3"/>
    <w:rsid w:val="00746190"/>
    <w:rsid w:val="00754341"/>
    <w:rsid w:val="00756A04"/>
    <w:rsid w:val="00757873"/>
    <w:rsid w:val="007A550F"/>
    <w:rsid w:val="007D1E4B"/>
    <w:rsid w:val="007D7A92"/>
    <w:rsid w:val="007E0D81"/>
    <w:rsid w:val="00851615"/>
    <w:rsid w:val="008D0FFE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A043A3"/>
    <w:rsid w:val="00A0682A"/>
    <w:rsid w:val="00A22E26"/>
    <w:rsid w:val="00A27FEE"/>
    <w:rsid w:val="00A41272"/>
    <w:rsid w:val="00A45BA8"/>
    <w:rsid w:val="00A505C4"/>
    <w:rsid w:val="00A73ABA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4CE1"/>
    <w:rsid w:val="00D65F64"/>
    <w:rsid w:val="00DB5D91"/>
    <w:rsid w:val="00DE04E4"/>
    <w:rsid w:val="00DE6E22"/>
    <w:rsid w:val="00DF5DB1"/>
    <w:rsid w:val="00E5219A"/>
    <w:rsid w:val="00E9156E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3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43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3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3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3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3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43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3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3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3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>St-138/2018-39</izvorni_sadrzaj>
    <derivirana_varijabla naziv="DomainObject.Oznaka_1">St-138/2018-39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Institut za istraživanje i razvoj održivih ekosustava zastupanog po punomoćniku Aleksander Haid</izvorni_sadrzaj>
    <derivirana_varijabla naziv="DomainObject.Predmet.ProtustrankaFormated_1">  Institut za istraživanje i razvoj održivih ekosustava zastupanog po punomoćniku Aleksander Haid</derivirana_varijabla>
  </DomainObject.Predmet.ProtustrankaFormated>
  <DomainObject.Predmet.ProtustrankaFormatedOIB>
    <izvorni_sadrzaj>  Institut za istraživanje i razvoj održivih ekosustava, OIB 97065215278 zastupanog po punomoćniku Aleksander Haid</izvorni_sadrzaj>
    <derivirana_varijabla naziv="DomainObject.Predmet.ProtustrankaFormatedOIB_1">  Institut za istraživanje i razvoj održivih ekosustava, OIB 97065215278 zastupanog po punomoćniku Aleksander Haid</derivirana_varijabla>
  </DomainObject.Predmet.ProtustrankaFormatedOIB>
  <DomainObject.Predmet.ProtustrankaFormatedWithAdress>
    <izvorni_sadrzaj> Institut za istraživanje i razvoj održivih ekosustava, Jagodno 100/a, 10410 Velika Gorica zastupanog po punomoćniku Aleksander Haid</izvorni_sadrzaj>
    <derivirana_varijabla naziv="DomainObject.Predmet.ProtustrankaFormatedWithAdress_1"> Institut za istraživanje i razvoj održivih ekosustava, Jagodno 100/a, 10410 Velika Gorica zastupanog po punomoćniku Aleksander Haid</derivirana_varijabla>
  </DomainObject.Predmet.ProtustrankaFormatedWithAdress>
  <DomainObject.Predmet.ProtustrankaFormatedWithAdressOIB>
    <izvorni_sadrzaj> Institut za istraživanje i razvoj održivih ekosustava, OIB 97065215278, Jagodno 100/a, 10410 Velika Gorica zastupanog po punomoćniku Aleksander Haid</izvorni_sadrzaj>
    <derivirana_varijabla naziv="DomainObject.Predmet.ProtustrankaFormatedWithAdressOIB_1"> Institut za istraživanje i razvoj održivih ekosustava, OIB 97065215278, Jagodno 100/a, 10410 Velika Gorica zastupanog po punomoćniku Aleksander Haid</derivirana_varijabla>
  </DomainObject.Predmet.ProtustrankaFormatedWithAdressOIB>
  <DomainObject.Predmet.ProtustrankaWithAdress>
    <izvorni_sadrzaj>Institut za istraživanje i razvoj održivih ekosustava Jagodno 100/a, 10410 Velika Gorica</izvorni_sadrzaj>
    <derivirana_varijabla naziv="DomainObject.Predmet.ProtustrankaWithAdress_1">Institut za istraživanje i razvoj održivih ekosustava Jagodno 100/a, 10410 Velika Gorica</derivirana_varijabla>
  </DomainObject.Predmet.ProtustrankaWithAdress>
  <DomainObject.Predmet.ProtustrankaWithAdressOIB>
    <izvorni_sadrzaj>Institut za istraživanje i razvoj održivih ekosustava, OIB 97065215278, Jagodno 100/a, 10410 Velika Gorica</izvorni_sadrzaj>
    <derivirana_varijabla naziv="DomainObject.Predmet.ProtustrankaWithAdressOIB_1">Institut za istraživanje i razvoj održivih ekosustava, OIB 97065215278, Jagodno 100/a, 10410 Velika Gorica</derivirana_varijabla>
  </DomainObject.Predmet.ProtustrankaWithAdressOIB>
  <DomainObject.Predmet.ProtustrankaNazivFormated>
    <izvorni_sadrzaj>Institut za istraživanje i razvoj održivih ekosustava</izvorni_sadrzaj>
    <derivirana_varijabla naziv="DomainObject.Predmet.ProtustrankaNazivFormated_1">Institut za istraživanje i razvoj održivih ekosustava</derivirana_varijabla>
  </DomainObject.Predmet.ProtustrankaNazivFormated>
  <DomainObject.Predmet.ProtustrankaNazivFormatedOIB>
    <izvorni_sadrzaj>Institut za istraživanje i razvoj održivih ekosustava, OIB 97065215278</izvorni_sadrzaj>
    <derivirana_varijabla naziv="DomainObject.Predmet.ProtustrankaNazivFormatedOIB_1">Institut za istraživanje i razvoj održivih ekosustava, OIB 97065215278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Institut za istraživanje i razvoj održivih ekosustava; Mirjana Mataušić-Pišl</izvorni_sadrzaj>
    <derivirana_varijabla naziv="DomainObject.Predmet.StrankaFormated_1">  Institut za istraživanje i razvoj održivih ekosustava; Mirjana Mataušić-Pišl</derivirana_varijabla>
  </DomainObject.Predmet.StrankaFormated>
  <DomainObject.Predmet.StrankaFormatedOIB>
    <izvorni_sadrzaj>  Institut za istraživanje i razvoj održivih ekosustava, OIB 97065215278; Mirjana Mataušić-Pišl, OIB 82607573373</izvorni_sadrzaj>
    <derivirana_varijabla naziv="DomainObject.Predmet.StrankaFormatedOIB_1">  Institut za istraživanje i razvoj održivih ekosustava, OIB 97065215278; Mirjana Mataušić-Pišl, OIB 82607573373</derivirana_varijabla>
  </DomainObject.Predmet.StrankaFormatedOIB>
  <DomainObject.Predmet.StrankaFormatedWithAdress>
    <izvorni_sadrzaj> Institut za istraživanje i razvoj održivih ekosustava, Jagodno 100/a, 10410 Velika Gorica; Mirjana Mataušić-Pišl, Jagodno 100 A, 10410 Jagodno</izvorni_sadrzaj>
    <derivirana_varijabla naziv="DomainObject.Predmet.StrankaFormatedWithAdress_1"> Institut za istraživanje i razvoj održivih ekosustava, Jagodno 100/a, 10410 Velika Gorica; Mirjana Mataušić-Pišl, Jagodno 100 A, 10410 Jagodno</derivirana_varijabla>
  </DomainObject.Predmet.StrankaFormatedWithAdress>
  <DomainObject.Predmet.StrankaFormatedWithAdressOIB>
    <izvorni_sadrzaj> Institut za istraživanje i razvoj održivih ekosustava, OIB 97065215278, Jagodno 100/a, 10410 Velika Gorica; Mirjana Mataušić-Pišl, OIB 82607573373, Jagodno 100 A, 10410 Jagodno</izvorni_sadrzaj>
    <derivirana_varijabla naziv="DomainObject.Predmet.StrankaFormatedWithAdressOIB_1"> Institut za istraživanje i razvoj održivih ekosustava, OIB 97065215278, Jagodno 100/a, 10410 Velika Gorica; Mirjana Mataušić-Pišl, OIB 82607573373, Jagodno 100 A, 10410 Jagodno</derivirana_varijabla>
  </DomainObject.Predmet.StrankaFormatedWithAdressOIB>
  <DomainObject.Predmet.StrankaWithAdress>
    <izvorni_sadrzaj>Institut za istraživanje i razvoj održivih ekosustava Jagodno 100/a,10410 Velika Gorica,Mirjana Mataušić-Pišl Jagodno 100 A,10410 Jagodno</izvorni_sadrzaj>
    <derivirana_varijabla naziv="DomainObject.Predmet.StrankaWithAdress_1">Institut za istraživanje i razvoj održivih ekosustava Jagodno 100/a,10410 Velika Gorica,Mirjana Mataušić-Pišl Jagodno 100 A,10410 Jagodno</derivirana_varijabla>
  </DomainObject.Predmet.StrankaWithAdress>
  <DomainObject.Predmet.StrankaWithAdressOIB>
    <izvorni_sadrzaj>Institut za istraživanje i razvoj održivih ekosustava, OIB 97065215278, Jagodno 100/a,10410 Velika Gorica,Mirjana Mataušić-Pišl, OIB 82607573373, Jagodno 100 A,10410 Jagodno</izvorni_sadrzaj>
    <derivirana_varijabla naziv="DomainObject.Predmet.StrankaWithAdressOIB_1">Institut za istraživanje i razvoj održivih ekosustava, OIB 97065215278, Jagodno 100/a,10410 Velika Gorica,Mirjana Mataušić-Pišl, OIB 82607573373, Jagodno 100 A,10410 Jagodno</derivirana_varijabla>
  </DomainObject.Predmet.StrankaWithAdressOIB>
  <DomainObject.Predmet.StrankaNazivFormated>
    <izvorni_sadrzaj>Institut za istraživanje i razvoj održivih ekosustava,Mirjana Mataušić-Pišl</izvorni_sadrzaj>
    <derivirana_varijabla naziv="DomainObject.Predmet.StrankaNazivFormated_1">Institut za istraživanje i razvoj održivih ekosustava,Mirjana Mataušić-Pišl</derivirana_varijabla>
  </DomainObject.Predmet.StrankaNazivFormated>
  <DomainObject.Predmet.StrankaNazivFormatedOIB>
    <izvorni_sadrzaj>Institut za istraživanje i razvoj održivih ekosustava, OIB 97065215278,Mirjana Mataušić-Pišl, OIB 82607573373</izvorni_sadrzaj>
    <derivirana_varijabla naziv="DomainObject.Predmet.StrankaNazivFormatedOIB_1">Institut za istraživanje i razvoj održivih ekosustava, OIB 97065215278,Mirjana Mataušić-Pišl, OIB 82607573373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Institut za istraživanje i razvoj održivih ekosustava</item>
      <item>Mirjana Mataušić-Pišl</item>
    </izvorni_sadrzaj>
    <derivirana_varijabla naziv="DomainObject.Predmet.StrankaListFormated_1">
      <item>Institut za istraživanje i razvoj održivih ekosustava</item>
      <item>Mirjana Mataušić-Pišl</item>
    </derivirana_varijabla>
  </DomainObject.Predmet.StrankaListFormated>
  <DomainObject.Predmet.StrankaListFormatedOIB>
    <izvorni_sadrzaj>
      <item>Institut za istraživanje i razvoj održivih ekosustava, OIB 97065215278</item>
      <item>Mirjana Mataušić-Pišl, OIB 82607573373</item>
    </izvorni_sadrzaj>
    <derivirana_varijabla naziv="DomainObject.Predmet.StrankaListFormatedOIB_1">
      <item>Institut za istraživanje i razvoj održivih ekosustava, OIB 97065215278</item>
      <item>Mirjana Mataušić-Pišl, OIB 82607573373</item>
    </derivirana_varijabla>
  </DomainObject.Predmet.StrankaListFormatedOIB>
  <DomainObject.Predmet.StrankaListFormatedWithAdress>
    <izvorni_sadrzaj>
      <item>Institut za istraživanje i razvoj održivih ekosustava, Jagodno 100/a, 10410 Velika Gorica</item>
      <item>Mirjana Mataušić-Pišl, Jagodno 100 A, 10410 Jagodno</item>
    </izvorni_sadrzaj>
    <derivirana_varijabla naziv="DomainObject.Predmet.StrankaListFormatedWithAdress_1">
      <item>Institut za istraživanje i razvoj održivih ekosustava, Jagodno 100/a, 10410 Velika Gorica</item>
      <item>Mirjana Mataušić-Pišl, Jagodno 100 A, 10410 Jagodno</item>
    </derivirana_varijabla>
  </DomainObject.Predmet.StrankaListFormatedWithAdress>
  <DomainObject.Predmet.StrankaListFormatedWithAdressOIB>
    <izvorni_sadrzaj>
      <item>Institut za istraživanje i razvoj održivih ekosustava, OIB 97065215278, Jagodno 100/a, 10410 Velika Gorica</item>
      <item>Mirjana Mataušić-Pišl, OIB 82607573373, Jagodno 100 A, 10410 Jagodno</item>
    </izvorni_sadrzaj>
    <derivirana_varijabla naziv="DomainObject.Predmet.StrankaListFormatedWithAdressOIB_1">
      <item>Institut za istraživanje i razvoj održivih ekosustava, OIB 97065215278, Jagodno 100/a, 10410 Velika Gorica</item>
      <item>Mirjana Mataušić-Pišl, OIB 82607573373, Jagodno 100 A, 10410 Jagodno</item>
    </derivirana_varijabla>
  </DomainObject.Predmet.StrankaListFormatedWithAdressOIB>
  <DomainObject.Predmet.StrankaListNazivFormated>
    <izvorni_sadrzaj>
      <item>Institut za istraživanje i razvoj održivih ekosustava</item>
      <item>Mirjana Mataušić-Pišl</item>
    </izvorni_sadrzaj>
    <derivirana_varijabla naziv="DomainObject.Predmet.StrankaListNazivFormated_1">
      <item>Institut za istraživanje i razvoj održivih ekosustava</item>
      <item>Mirjana Mataušić-Pišl</item>
    </derivirana_varijabla>
  </DomainObject.Predmet.StrankaListNazivFormated>
  <DomainObject.Predmet.StrankaListNazivFormatedOIB>
    <izvorni_sadrzaj>
      <item>Institut za istraživanje i razvoj održivih ekosustava, OIB 97065215278</item>
      <item>Mirjana Mataušić-Pišl, OIB 82607573373</item>
    </izvorni_sadrzaj>
    <derivirana_varijabla naziv="DomainObject.Predmet.StrankaListNazivFormatedOIB_1">
      <item>Institut za istraživanje i razvoj održivih ekosustava, OIB 97065215278</item>
      <item>Mirjana Mataušić-Pišl, OIB 82607573373</item>
    </derivirana_varijabla>
  </DomainObject.Predmet.StrankaListNazivFormatedOIB>
  <DomainObject.Predmet.ProtuStrankaListFormated>
    <izvorni_sadrzaj>
      <item>Institut za istraživanje i razvoj održivih ekosustava zastupanog po punomoćniku Aleksander Haid</item>
    </izvorni_sadrzaj>
    <derivirana_varijabla naziv="DomainObject.Predmet.ProtuStrankaListFormated_1">
      <item>Institut za istraživanje i razvoj održivih ekosustava zastupanog po punomoćniku Aleksander Haid</item>
    </derivirana_varijabla>
  </DomainObject.Predmet.ProtuStrankaListFormated>
  <DomainObject.Predmet.ProtuStrankaListFormatedOIB>
    <izvorni_sadrzaj>
      <item>Institut za istraživanje i razvoj održivih ekosustava, OIB 97065215278 zastupanog po punomoćniku Aleksander Haid</item>
    </izvorni_sadrzaj>
    <derivirana_varijabla naziv="DomainObject.Predmet.ProtuStrankaListFormatedOIB_1">
      <item>Institut za istraživanje i razvoj održivih ekosustava, OIB 97065215278 zastupanog po punomoćniku Aleksander Haid</item>
    </derivirana_varijabla>
  </DomainObject.Predmet.ProtuStrankaListFormatedOIB>
  <DomainObject.Predmet.ProtuStrankaListFormatedWithAdress>
    <izvorni_sadrzaj>
      <item>Institut za istraživanje i razvoj održivih ekosustava, Jagodno 100/a, 10410 Velika Gorica zastupanog po punomoćniku Aleksander Haid</item>
    </izvorni_sadrzaj>
    <derivirana_varijabla naziv="DomainObject.Predmet.ProtuStrankaListFormatedWithAdress_1">
      <item>Institut za istraživanje i razvoj održivih ekosustava, Jagodno 100/a, 10410 Velika Gorica zastupanog po punomoćniku Aleksander Haid</item>
    </derivirana_varijabla>
  </DomainObject.Predmet.ProtuStrankaListFormatedWithAdress>
  <DomainObject.Predmet.ProtuStrankaListFormatedWithAdressOIB>
    <izvorni_sadrzaj>
      <item>Institut za istraživanje i razvoj održivih ekosustava, OIB 97065215278, Jagodno 100/a, 10410 Velika Gorica zastupanog po punomoćniku Aleksander Haid</item>
    </izvorni_sadrzaj>
    <derivirana_varijabla naziv="DomainObject.Predmet.ProtuStrankaListFormatedWithAdressOIB_1">
      <item>Institut za istraživanje i razvoj održivih ekosustava, OIB 97065215278, Jagodno 100/a, 10410 Velika Gorica zastupanog po punomoćniku Aleksander Haid</item>
    </derivirana_varijabla>
  </DomainObject.Predmet.ProtuStrankaListFormatedWithAdressOIB>
  <DomainObject.Predmet.ProtuStrankaListNazivFormated>
    <izvorni_sadrzaj>
      <item>Institut za istraživanje i razvoj održivih ekosustava</item>
    </izvorni_sadrzaj>
    <derivirana_varijabla naziv="DomainObject.Predmet.ProtuStrankaListNazivFormated_1">
      <item>Institut za istraživanje i razvoj održivih ekosustava</item>
    </derivirana_varijabla>
  </DomainObject.Predmet.ProtuStrankaListNazivFormated>
  <DomainObject.Predmet.ProtuStrankaListNazivFormatedOIB>
    <izvorni_sadrzaj>
      <item>Institut za istraživanje i razvoj održivih ekosustava, OIB 97065215278</item>
    </izvorni_sadrzaj>
    <derivirana_varijabla naziv="DomainObject.Predmet.ProtuStrankaListNazivFormatedOIB_1">
      <item>Institut za istraživanje i razvoj održivih ekosustava, OIB 97065215278</item>
    </derivirana_varijabla>
  </DomainObject.Predmet.ProtuStrankaListNazivFormatedOIB>
  <DomainObject.Predmet.OstaliListFormated>
    <izvorni_sadrzaj>
      <item>Aleksander Haid punomoćnik sudionika u postupku Institut za istraživanje i razvoj održivih ekosustava</item>
    </izvorni_sadrzaj>
    <derivirana_varijabla naziv="DomainObject.Predmet.OstaliListFormated_1">
      <item>Aleksander Haid punomoćnik sudionika u postupku Institut za istraživanje i razvoj održivih ekosustava</item>
    </derivirana_varijabla>
  </DomainObject.Predmet.OstaliListFormated>
  <DomainObject.Predmet.OstaliListFormatedOIB>
    <izvorni_sadrzaj>
      <item>Aleksander Haid punomoćnik sudionika u postupku Institut za istraživanje i razvoj održivih ekosustava</item>
    </izvorni_sadrzaj>
    <derivirana_varijabla naziv="DomainObject.Predmet.OstaliListFormatedOIB_1">
      <item>Aleksander Haid punomoćnik sudionika u postupku Institut za istraživanje i razvoj održivih ekosustava</item>
    </derivirana_varijabla>
  </DomainObject.Predmet.OstaliListFormatedOIB>
  <DomainObject.Predmet.OstaliListFormatedWithAdress>
    <izvorni_sadrzaj>
      <item>Aleksander Haid, Ilica 134, 10000 Zagreb punomoćnik sudionika u postupku Institut za istraživanje i razvoj održivih ekosustava</item>
    </izvorni_sadrzaj>
    <derivirana_varijabla naziv="DomainObject.Predmet.OstaliListFormatedWithAdress_1">
      <item>Aleksander Haid, Ilica 134, 10000 Zagreb punomoćnik sudionika u postupku Institut za istraživanje i razvoj održivih ekosustava</item>
    </derivirana_varijabla>
  </DomainObject.Predmet.OstaliListFormatedWithAdress>
  <DomainObject.Predmet.OstaliListFormatedWithAdressOIB>
    <izvorni_sadrzaj>
      <item>Aleksander Haid, Ilica 134, 10000 Zagreb punomoćnik sudionika u postupku Institut za istraživanje i razvoj održivih ekosustava</item>
    </izvorni_sadrzaj>
    <derivirana_varijabla naziv="DomainObject.Predmet.OstaliListFormatedWithAdressOIB_1">
      <item>Aleksander Haid, Ilica 134, 10000 Zagreb punomoćnik sudionika u postupku Institut za istraživanje i razvoj održivih ekosustava</item>
    </derivirana_varijabla>
  </DomainObject.Predmet.OstaliListFormatedWithAdressOIB>
  <DomainObject.Predmet.OstaliListNazivFormated>
    <izvorni_sadrzaj>
      <item>Aleksander Haid</item>
    </izvorni_sadrzaj>
    <derivirana_varijabla naziv="DomainObject.Predmet.OstaliListNazivFormated_1">
      <item>Aleksander Haid</item>
    </derivirana_varijabla>
  </DomainObject.Predmet.OstaliListNazivFormated>
  <DomainObject.Predmet.OstaliListNazivFormatedOIB>
    <izvorni_sadrzaj>
      <item>Aleksander Haid</item>
    </izvorni_sadrzaj>
    <derivirana_varijabla naziv="DomainObject.Predmet.OstaliListNazivFormatedOIB_1">
      <item>Aleksander Haid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>St-138/2018-39</izvorni_sadrzaj>
    <derivirana_varijabla naziv="DomainObject.PoslovniBrojDokumenta_1">St-138/2018-39</derivirana_varijabla>
  </DomainObject.PoslovniBrojDokumenta>
  <DomainObject.Predmet.StrankaIDrugi>
    <izvorni_sadrzaj>Institut za istraživanje i razvoj održivih ekosustava i dr.</izvorni_sadrzaj>
    <derivirana_varijabla naziv="DomainObject.Predmet.StrankaIDrugi_1">Institut za istraživanje i razvoj održivih ekosustava i dr.</derivirana_varijabla>
  </DomainObject.Predmet.StrankaIDrugi>
  <DomainObject.Predmet.ProtustrankaIDrugi>
    <izvorni_sadrzaj>Institut za istraživanje i razvoj održivih ekosustava</izvorni_sadrzaj>
    <derivirana_varijabla naziv="DomainObject.Predmet.ProtustrankaIDrugi_1">Institut za istraživanje i razvoj održivih ekosustava</derivirana_varijabla>
  </DomainObject.Predmet.ProtustrankaIDrugi>
  <DomainObject.Predmet.StrankaIDrugiAdressOIB>
    <izvorni_sadrzaj>Institut za istraživanje i razvoj održivih ekosustava, OIB 97065215278, Jagodno 100/a, 10410 Velika Gorica i dr.</izvorni_sadrzaj>
    <derivirana_varijabla naziv="DomainObject.Predmet.StrankaIDrugiAdressOIB_1">Institut za istraživanje i razvoj održivih ekosustava, OIB 97065215278, Jagodno 100/a, 10410 Velika Gorica i dr.</derivirana_varijabla>
  </DomainObject.Predmet.StrankaIDrugiAdressOIB>
  <DomainObject.Predmet.ProtustrankaIDrugiAdressOIB>
    <izvorni_sadrzaj>Institut za istraživanje i razvoj održivih ekosustava, OIB 97065215278, Jagodno 100/a, 10410 Velika Gorica</izvorni_sadrzaj>
    <derivirana_varijabla naziv="DomainObject.Predmet.ProtustrankaIDrugiAdressOIB_1">Institut za istraživanje i razvoj održivih ekosustava, OIB 97065215278, Jagodno 100/a,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Institut za istraživanje i razvoj održivih ekosustava</item>
      <item>Institut za istraživanje i razvoj održivih ekosustava</item>
      <item>Aleksander Haid</item>
      <item>Mirjana Mataušić-Pišl</item>
    </izvorni_sadrzaj>
    <derivirana_varijabla naziv="DomainObject.Predmet.SudioniciListNaziv_1">
      <item>Institut za istraživanje i razvoj održivih ekosustava</item>
      <item>Institut za istraživanje i razvoj održivih ekosustava</item>
      <item>Aleksander Haid</item>
      <item>Mirjana Mataušić-Pišl</item>
    </derivirana_varijabla>
  </DomainObject.Predmet.SudioniciListNaziv>
  <DomainObject.Predmet.SudioniciListAdressOIB>
    <izvorni_sadrzaj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izvorni_sadrzaj>
    <derivirana_varijabla naziv="DomainObject.Predmet.SudioniciListAdressOIB_1"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97065215278</item>
      <item>, OIB 97065215278</item>
      <item>, OIB null</item>
      <item>, OIB 82607573373</item>
    </izvorni_sadrzaj>
    <derivirana_varijabla naziv="DomainObject.Predmet.SudioniciListNazivOIB_1">
      <item>, OIB 97065215278</item>
      <item>, OIB 97065215278</item>
      <item>, OIB null</item>
      <item>, OIB 82607573373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857D6-393E-4452-B711-3D80DBC043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309</properties:Words>
  <properties:Characters>1633</properties:Characters>
  <properties:Lines>56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2018-08-06T12:40:00Z</dcterms:created>
  <dc:creator>Korisnik</dc:creator>
  <cp:lastModifiedBy>Draženka Prpić</cp:lastModifiedBy>
  <cp:lastPrinted>2018-08-07T05:25:00Z</cp:lastPrinted>
  <dcterms:modified xmlns:xsi="http://www.w3.org/2001/XMLSchema-instance" xsi:type="dcterms:W3CDTF">2018-08-07T05:26:00Z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St-138/2018-39 / Odluka - Rješenje (RJEŠENJE-USTUP_TRAŽBINE_U_STEČAJU-St-138-18.docx)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