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a2ae" w14:paraId="8c5a2a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BC71A4">
        <w:rPr>
          <w:szCs w:val="24"/>
          <w:lang w:val="hr-HR"/>
        </w:rPr>
        <w:t>1195</w:t>
      </w:r>
      <w:r w:rsidR="00B26C6E">
        <w:rPr>
          <w:szCs w:val="24"/>
          <w:lang w:val="hr-HR"/>
        </w:rPr>
        <w:t>/2016-4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1E1756" w:rsidP="00865844" w:rsidR="001E1756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1E1756" w:rsidP="00865844" w:rsidR="001E1756">
      <w:pPr>
        <w:jc w:val="both"/>
        <w:rPr>
          <w:szCs w:val="24"/>
          <w:lang w:val="hr-HR"/>
        </w:rPr>
      </w:pPr>
    </w:p>
    <w:p w:rsidRDefault="00DF0583" w:rsidP="00865844" w:rsidR="00DF0583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BC71A4">
        <w:rPr>
          <w:lang w:val="hr-HR"/>
        </w:rPr>
        <w:t xml:space="preserve">POŽAR 5 jednostavno društvo s ograničenom odgovornošću za usluge, Karlovac, Miroslava Krleže 6 C, </w:t>
      </w:r>
      <w:r w:rsidR="00BC71A4" w:rsidRPr="000664E3">
        <w:rPr>
          <w:lang w:val="hr-HR"/>
        </w:rPr>
        <w:t>MB</w:t>
      </w:r>
      <w:r w:rsidR="00BC71A4">
        <w:rPr>
          <w:lang w:val="hr-HR"/>
        </w:rPr>
        <w:t>S:080935327, OIB:84146171733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D361E0">
        <w:rPr>
          <w:lang w:val="hr-HR"/>
        </w:rPr>
        <w:t>30</w:t>
      </w:r>
      <w:r>
        <w:rPr>
          <w:lang w:val="hr-HR"/>
        </w:rPr>
        <w:t xml:space="preserve">. </w:t>
      </w:r>
      <w:r w:rsidR="00DF0583">
        <w:rPr>
          <w:lang w:val="hr-HR"/>
        </w:rPr>
        <w:t>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F0583" w:rsidP="00865844" w:rsidR="00DF0583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F0583" w:rsidP="00865844" w:rsidR="00DF0583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C71A4">
        <w:rPr>
          <w:lang w:val="hr-HR"/>
        </w:rPr>
        <w:t xml:space="preserve">POŽAR 5 jednostavno društvo s ograničenom odgovornošću za usluge, Karlovac, Miroslava Krleže 6 C, </w:t>
      </w:r>
      <w:r w:rsidR="00BC71A4" w:rsidRPr="000664E3">
        <w:rPr>
          <w:lang w:val="hr-HR"/>
        </w:rPr>
        <w:t>MB</w:t>
      </w:r>
      <w:r w:rsidR="00BC71A4">
        <w:rPr>
          <w:lang w:val="hr-HR"/>
        </w:rPr>
        <w:t>S:080935327, OIB:84146171733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DF0583" w:rsidR="00DF058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F0583">
        <w:rPr>
          <w:szCs w:val="24"/>
          <w:lang w:val="hr-HR"/>
        </w:rPr>
        <w:t xml:space="preserve">IVANA BREBRIĆ, Zagreb, </w:t>
      </w:r>
      <w:proofErr w:type="spellStart"/>
      <w:r w:rsidR="00DF0583">
        <w:rPr>
          <w:szCs w:val="24"/>
          <w:lang w:val="hr-HR"/>
        </w:rPr>
        <w:t>Palinovečka</w:t>
      </w:r>
      <w:proofErr w:type="spellEnd"/>
      <w:r w:rsidR="00DF0583">
        <w:rPr>
          <w:szCs w:val="24"/>
          <w:lang w:val="hr-HR"/>
        </w:rPr>
        <w:t xml:space="preserve"> 19P, OIB:</w:t>
      </w:r>
      <w:r w:rsidR="00DF0583" w:rsidRPr="004B4BC0">
        <w:rPr>
          <w:lang w:val="hr-HR"/>
        </w:rPr>
        <w:t xml:space="preserve"> </w:t>
      </w:r>
      <w:r w:rsidR="00DF0583">
        <w:rPr>
          <w:lang w:val="hr-HR"/>
        </w:rPr>
        <w:t>01354117686</w:t>
      </w:r>
      <w:r w:rsidR="00DF0583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BC71A4">
        <w:rPr>
          <w:lang w:val="hr-HR"/>
        </w:rPr>
        <w:t xml:space="preserve">POŽAR 5 jednostavno društvo s ograničenom odgovornošću za usluge, Karlovac, Miroslava Krleže 6 C, </w:t>
      </w:r>
      <w:r w:rsidR="00BC71A4" w:rsidRPr="000664E3">
        <w:rPr>
          <w:lang w:val="hr-HR"/>
        </w:rPr>
        <w:t>MB</w:t>
      </w:r>
      <w:r w:rsidR="00BC71A4">
        <w:rPr>
          <w:lang w:val="hr-HR"/>
        </w:rPr>
        <w:t>S:080935327, OIB:84146171733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DF0583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DF0583" w:rsidP="00865844" w:rsidR="00DF0583">
      <w:pPr>
        <w:jc w:val="center"/>
        <w:rPr>
          <w:szCs w:val="24"/>
          <w:lang w:val="hr-HR"/>
        </w:rPr>
      </w:pPr>
    </w:p>
    <w:p w:rsidRDefault="001E1756" w:rsidP="00865844" w:rsidR="001E1756">
      <w:pPr>
        <w:jc w:val="center"/>
        <w:rPr>
          <w:szCs w:val="24"/>
          <w:lang w:val="hr-HR"/>
        </w:rPr>
      </w:pPr>
    </w:p>
    <w:p w:rsidRDefault="001E1756" w:rsidP="00865844" w:rsidR="001E1756">
      <w:pPr>
        <w:jc w:val="center"/>
        <w:rPr>
          <w:szCs w:val="24"/>
          <w:lang w:val="hr-HR"/>
        </w:rPr>
      </w:pPr>
    </w:p>
    <w:p w:rsidRDefault="001E1756" w:rsidP="00865844" w:rsidR="001E1756">
      <w:pPr>
        <w:jc w:val="center"/>
        <w:rPr>
          <w:szCs w:val="24"/>
          <w:lang w:val="hr-HR"/>
        </w:rPr>
      </w:pPr>
    </w:p>
    <w:p w:rsidRDefault="001E1756" w:rsidP="00865844" w:rsidR="001E1756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DF0583" w:rsidP="00865844" w:rsidR="00DF0583">
      <w:pPr>
        <w:jc w:val="center"/>
        <w:rPr>
          <w:szCs w:val="24"/>
          <w:lang w:val="hr-HR"/>
        </w:rPr>
      </w:pPr>
    </w:p>
    <w:p w:rsidRDefault="001E1756" w:rsidP="00865844" w:rsidR="001E1756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C71A4">
        <w:rPr>
          <w:szCs w:val="24"/>
          <w:lang w:val="hr-HR"/>
        </w:rPr>
        <w:t>1195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BC71A4">
        <w:rPr>
          <w:szCs w:val="24"/>
          <w:lang w:val="hr-HR"/>
        </w:rPr>
        <w:t>06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DF0583" w:rsidP="00865844" w:rsidR="00DF0583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F0583">
        <w:rPr>
          <w:szCs w:val="24"/>
          <w:lang w:val="hr-HR"/>
        </w:rPr>
        <w:t>siječnja</w:t>
      </w:r>
      <w:r>
        <w:rPr>
          <w:szCs w:val="24"/>
          <w:lang w:val="hr-HR"/>
        </w:rPr>
        <w:t xml:space="preserve"> 201</w:t>
      </w:r>
      <w:r w:rsidR="00DF0583">
        <w:rPr>
          <w:szCs w:val="24"/>
          <w:lang w:val="hr-HR"/>
        </w:rPr>
        <w:t>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B8172D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B8172D">
        <w:rPr>
          <w:szCs w:val="24"/>
          <w:lang w:val="hr-HR"/>
        </w:rPr>
        <w:t>, v.r.</w:t>
      </w:r>
    </w:p>
    <w:p w:rsidRDefault="00B8172D" w:rsidP="002C6722" w:rsidR="00B8172D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B8172D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B8172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DF0583" w:rsidP="00DF0583" w:rsidR="00DF058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</w:t>
      </w:r>
      <w:r>
        <w:rPr>
          <w:szCs w:val="24"/>
          <w:lang w:val="hr-HR"/>
        </w:rPr>
        <w:lastRenderedPageBreak/>
        <w:t>zakonu do dana nastupanja pravnih posljedica otvaranja stečajnog postupka (č. 128.st.8 SZ-a.) Žalba se podnosi ovom sudu u dva istovjetna primjerka, a o žalbi odlučuje sudac pojedinac Trgovačkog suda u Bjelovaru.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Sect="001E1756" w:rsidR="00865844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E1756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377E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8172D"/>
    <w:rsid w:val="00B970D3"/>
    <w:rsid w:val="00BA6036"/>
    <w:rsid w:val="00BB5AEB"/>
    <w:rsid w:val="00BC2F4F"/>
    <w:rsid w:val="00BC5ED7"/>
    <w:rsid w:val="00BC71A4"/>
    <w:rsid w:val="00BD16FD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10EC"/>
    <w:rsid w:val="00CA376A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0583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7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7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7E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7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7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7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7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7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7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7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St-1195/2016-4</izvorni_sadrzaj>
    <derivirana_varijabla naziv="DomainObject.Oznaka_1">St-1195/2016-4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St-1195/2016</izvorni_sadrzaj>
    <derivirana_varijabla naziv="DomainObject.Predmet.OznakaBroj_1">St-1195/2016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POŽAR 5 j.d.o.o. zastupanog po punomoćniku Sanja Požar</izvorni_sadrzaj>
    <derivirana_varijabla naziv="DomainObject.Predmet.ProtustrankaFormated_1">  POŽAR 5 j.d.o.o. zastupanog po punomoćniku Sanja Požar</derivirana_varijabla>
  </DomainObject.Predmet.ProtustrankaFormated>
  <DomainObject.Predmet.ProtustrankaFormatedOIB>
    <izvorni_sadrzaj>  POŽAR 5 j.d.o.o., OIB 84146171733 zastupanog po punomoćniku Sanja Požar</izvorni_sadrzaj>
    <derivirana_varijabla naziv="DomainObject.Predmet.ProtustrankaFormatedOIB_1">  POŽAR 5 j.d.o.o., OIB 84146171733 zastupanog po punomoćniku Sanja Požar</derivirana_varijabla>
  </DomainObject.Predmet.ProtustrankaFormatedOIB>
  <DomainObject.Predmet.ProtustrankaFormatedWithAdress>
    <izvorni_sadrzaj> POŽAR 5 j.d.o.o., Miroslava Krleže 6/C, 47000 Karlovac zastupanog po punomoćniku Sanja Požar</izvorni_sadrzaj>
    <derivirana_varijabla naziv="DomainObject.Predmet.ProtustrankaFormatedWithAdress_1"> POŽAR 5 j.d.o.o., Miroslava Krleže 6/C, 47000 Karlovac zastupanog po punomoćniku Sanja Požar</derivirana_varijabla>
  </DomainObject.Predmet.ProtustrankaFormatedWithAdress>
  <DomainObject.Predmet.ProtustrankaFormatedWithAdressOIB>
    <izvorni_sadrzaj> POŽAR 5 j.d.o.o., OIB 84146171733, Miroslava Krleže 6/C, 47000 Karlovac zastupanog po punomoćniku Sanja Požar</izvorni_sadrzaj>
    <derivirana_varijabla naziv="DomainObject.Predmet.ProtustrankaFormatedWithAdressOIB_1"> POŽAR 5 j.d.o.o., OIB 84146171733, Miroslava Krleže 6/C, 47000 Karlovac zastupanog po punomoćniku Sanja Požar</derivirana_varijabla>
  </DomainObject.Predmet.ProtustrankaFormatedWithAdressOIB>
  <DomainObject.Predmet.ProtustrankaWithAdress>
    <izvorni_sadrzaj>POŽAR 5 j.d.o.o. Miroslava Krleže 6/C, 47000 Karlovac</izvorni_sadrzaj>
    <derivirana_varijabla naziv="DomainObject.Predmet.ProtustrankaWithAdress_1">POŽAR 5 j.d.o.o. Miroslava Krleže 6/C, 47000 Karlovac</derivirana_varijabla>
  </DomainObject.Predmet.ProtustrankaWithAdress>
  <DomainObject.Predmet.ProtustrankaWithAdressOIB>
    <izvorni_sadrzaj>POŽAR 5 j.d.o.o., OIB 84146171733, Miroslava Krleže 6/C, 47000 Karlovac</izvorni_sadrzaj>
    <derivirana_varijabla naziv="DomainObject.Predmet.ProtustrankaWithAdressOIB_1">POŽAR 5 j.d.o.o., OIB 84146171733, Miroslava Krleže 6/C, 47000 Karlovac</derivirana_varijabla>
  </DomainObject.Predmet.ProtustrankaWithAdressOIB>
  <DomainObject.Predmet.ProtustrankaNazivFormated>
    <izvorni_sadrzaj>POŽAR 5 j.d.o.o.</izvorni_sadrzaj>
    <derivirana_varijabla naziv="DomainObject.Predmet.ProtustrankaNazivFormated_1">POŽAR 5 j.d.o.o.</derivirana_varijabla>
  </DomainObject.Predmet.ProtustrankaNazivFormated>
  <DomainObject.Predmet.ProtustrankaNazivFormatedOIB>
    <izvorni_sadrzaj>POŽAR 5 j.d.o.o., OIB 84146171733</izvorni_sadrzaj>
    <derivirana_varijabla naziv="DomainObject.Predmet.ProtustrankaNazivFormatedOIB_1">POŽAR 5 j.d.o.o., OIB 84146171733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POŽAR 5 j.d.o.o. zastupanog po punomoćniku Sanja Požar</item>
    </izvorni_sadrzaj>
    <derivirana_varijabla naziv="DomainObject.Predmet.ProtuStrankaListFormated_1">
      <item>POŽAR 5 j.d.o.o. zastupanog po punomoćniku Sanja Požar</item>
    </derivirana_varijabla>
  </DomainObject.Predmet.ProtuStrankaListFormated>
  <DomainObject.Predmet.ProtuStrankaListFormatedOIB>
    <izvorni_sadrzaj>
      <item>POŽAR 5 j.d.o.o., OIB 84146171733 zastupanog po punomoćniku Sanja Požar</item>
    </izvorni_sadrzaj>
    <derivirana_varijabla naziv="DomainObject.Predmet.ProtuStrankaListFormatedOIB_1">
      <item>POŽAR 5 j.d.o.o., OIB 84146171733 zastupanog po punomoćniku Sanja Požar</item>
    </derivirana_varijabla>
  </DomainObject.Predmet.ProtuStrankaListFormatedOIB>
  <DomainObject.Predmet.ProtuStrankaListFormatedWithAdress>
    <izvorni_sadrzaj>
      <item>POŽAR 5 j.d.o.o., Miroslava Krleže 6/C, 47000 Karlovac zastupanog po punomoćniku Sanja Požar</item>
    </izvorni_sadrzaj>
    <derivirana_varijabla naziv="DomainObject.Predmet.ProtuStrankaListFormatedWithAdress_1">
      <item>POŽAR 5 j.d.o.o., Miroslava Krleže 6/C, 47000 Karlovac zastupanog po punomoćniku Sanja Požar</item>
    </derivirana_varijabla>
  </DomainObject.Predmet.ProtuStrankaListFormatedWithAdress>
  <DomainObject.Predmet.ProtuStrankaListFormatedWithAdressOIB>
    <izvorni_sadrzaj>
      <item>POŽAR 5 j.d.o.o., OIB 84146171733, Miroslava Krleže 6/C, 47000 Karlovac zastupanog po punomoćniku Sanja Požar</item>
    </izvorni_sadrzaj>
    <derivirana_varijabla naziv="DomainObject.Predmet.ProtuStrankaListFormatedWithAdressOIB_1">
      <item>POŽAR 5 j.d.o.o., OIB 84146171733, Miroslava Krleže 6/C, 47000 Karlovac zastupanog po punomoćniku Sanja Požar</item>
    </derivirana_varijabla>
  </DomainObject.Predmet.ProtuStrankaListFormatedWithAdressOIB>
  <DomainObject.Predmet.ProtuStrankaListNazivFormated>
    <izvorni_sadrzaj>
      <item>POŽAR 5 j.d.o.o.</item>
    </izvorni_sadrzaj>
    <derivirana_varijabla naziv="DomainObject.Predmet.ProtuStrankaListNazivFormated_1">
      <item>POŽAR 5 j.d.o.o.</item>
    </derivirana_varijabla>
  </DomainObject.Predmet.ProtuStrankaListNazivFormated>
  <DomainObject.Predmet.ProtuStrankaListNazivFormatedOIB>
    <izvorni_sadrzaj>
      <item>POŽAR 5 j.d.o.o., OIB 84146171733</item>
    </izvorni_sadrzaj>
    <derivirana_varijabla naziv="DomainObject.Predmet.ProtuStrankaListNazivFormatedOIB_1">
      <item>POŽAR 5 j.d.o.o., OIB 84146171733</item>
    </derivirana_varijabla>
  </DomainObject.Predmet.ProtuStrankaListNazivFormatedOIB>
  <DomainObject.Predmet.OstaliListFormated>
    <izvorni_sadrzaj>
      <item>Sanja Požar punomoćnik sudionika u postupku POŽAR 5 j.d.o.o.</item>
    </izvorni_sadrzaj>
    <derivirana_varijabla naziv="DomainObject.Predmet.OstaliListFormated_1">
      <item>Sanja Požar punomoćnik sudionika u postupku POŽAR 5 j.d.o.o.</item>
    </derivirana_varijabla>
  </DomainObject.Predmet.OstaliListFormated>
  <DomainObject.Predmet.OstaliListFormatedOIB>
    <izvorni_sadrzaj>
      <item>Sanja Požar, OIB 93933880125 punomoćnik sudionika u postupku POŽAR 5 j.d.o.o.</item>
    </izvorni_sadrzaj>
    <derivirana_varijabla naziv="DomainObject.Predmet.OstaliListFormatedOIB_1">
      <item>Sanja Požar, OIB 93933880125 punomoćnik sudionika u postupku POŽAR 5 j.d.o.o.</item>
    </derivirana_varijabla>
  </DomainObject.Predmet.OstaliListFormatedOIB>
  <DomainObject.Predmet.OstaliListFormatedWithAdress>
    <izvorni_sadrzaj>
      <item>Sanja Požar, Kralja Zvonimira 3/A, 10000 Zagreb punomoćnik sudionika u postupku POŽAR 5 j.d.o.o.</item>
    </izvorni_sadrzaj>
    <derivirana_varijabla naziv="DomainObject.Predmet.OstaliListFormatedWithAdress_1">
      <item>Sanja Požar, Kralja Zvonimira 3/A, 10000 Zagreb punomoćnik sudionika u postupku POŽAR 5 j.d.o.o.</item>
    </derivirana_varijabla>
  </DomainObject.Predmet.OstaliListFormatedWithAdress>
  <DomainObject.Predmet.OstaliListFormatedWithAdressOIB>
    <izvorni_sadrzaj>
      <item>Sanja Požar, OIB 93933880125, Kralja Zvonimira 3/A, 10000 Zagreb punomoćnik sudionika u postupku POŽAR 5 j.d.o.o.</item>
    </izvorni_sadrzaj>
    <derivirana_varijabla naziv="DomainObject.Predmet.OstaliListFormatedWithAdressOIB_1">
      <item>Sanja Požar, OIB 93933880125, Kralja Zvonimira 3/A, 10000 Zagreb punomoćnik sudionika u postupku POŽAR 5 j.d.o.o.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Požar, OIB 93933880125</item>
    </izvorni_sadrzaj>
    <derivirana_varijabla naziv="DomainObject.Predmet.OstaliListNazivFormatedOIB_1">
      <item>Sanja Požar, OIB 93933880125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St-1195/2016-4</izvorni_sadrzaj>
    <derivirana_varijabla naziv="DomainObject.PoslovniBrojDokumenta_1">St-1195/2016-4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POŽAR 5 j.d.o.o.</izvorni_sadrzaj>
    <derivirana_varijabla naziv="DomainObject.Predmet.ProtustrankaIDrugi_1">POŽAR 5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POŽAR 5 j.d.o.o., OIB 84146171733, Miroslava Krleže 6/C, 47000 Karlovac</izvorni_sadrzaj>
    <derivirana_varijabla naziv="DomainObject.Predmet.ProtustrankaIDrugiAdressOIB_1">POŽAR 5 j.d.o.o., OIB 84146171733, Miroslava Krleže 6/C,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POŽAR 5 j.d.o.o.</item>
      <item>FINA, regionalni centar Zagreb, podružnica Karlovac</item>
      <item>Sanja Požar</item>
    </izvorni_sadrzaj>
    <derivirana_varijabla naziv="DomainObject.Predmet.SudioniciListNaziv_1">
      <item>POŽAR 5 j.d.o.o.</item>
      <item>FINA, regionalni centar Zagreb, podružnica Karlovac</item>
      <item>Sanja Požar</item>
    </derivirana_varijabla>
  </DomainObject.Predmet.SudioniciListNaziv>
  <DomainObject.Predmet.SudioniciListAdressOIB>
    <izvorni_sadrzaj>
      <item>POŽAR 5 j.d.o.o., OIB 84146171733, Miroslava Krleže 6/C,47000 Karlovac</item>
      <item>FINA, regionalni centar Zagreb, podružnica Karlovac, OIB 85821130368, Vitezovićeva 1,47000 Karlovac</item>
      <item>Sanja Požar, OIB 93933880125, Kralja Zvonimira 3/A,10000 Zagreb</item>
    </izvorni_sadrzaj>
    <derivirana_varijabla naziv="DomainObject.Predmet.SudioniciListAdressOIB_1">
      <item>POŽAR 5 j.d.o.o., OIB 84146171733, Miroslava Krleže 6/C,47000 Karlovac</item>
      <item>FINA, regionalni centar Zagreb, podružnica Karlovac, OIB 85821130368, Vitezovićeva 1,47000 Karlovac</item>
      <item>Sanja Požar, OIB 93933880125, Kralja Zvonimira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84146171733</item>
      <item>, OIB 85821130368</item>
      <item>, OIB 93933880125</item>
    </izvorni_sadrzaj>
    <derivirana_varijabla naziv="DomainObject.Predmet.SudioniciListNazivOIB_1">
      <item>, OIB 84146171733</item>
      <item>, OIB 85821130368</item>
      <item>, OIB 93933880125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F8A3C-606A-47D1-9B60-905FAFC11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3757</properties:Characters>
  <properties:Lines>108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2016-08-30T11:28:00Z</dcterms:created>
  <dc:creator>Miroslav Lovreković</dc:creator>
  <cp:lastModifiedBy>Miroslav Lovreković</cp:lastModifiedBy>
  <cp:lastPrinted>2017-01-30T12:51:00Z</cp:lastPrinted>
  <dcterms:modified xmlns:xsi="http://www.w3.org/2001/XMLSchema-instance" xsi:type="dcterms:W3CDTF">2017-01-30T12:51:00Z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St-1195/2016-4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