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b861" w14:paraId="52cb861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693C79" w:rsidP="00693C79" w:rsidR="0025696E">
      <w:pPr>
        <w:pStyle w:val="Bezproreda"/>
        <w:rPr>
          <w:b/>
        </w:rPr>
      </w:pPr>
      <w:r>
        <w:rPr>
          <w:b/>
        </w:rPr>
        <w:t xml:space="preserve">            </w:t>
      </w:r>
      <w:r w:rsidR="0025696E">
        <w:rPr>
          <w:b/>
        </w:rPr>
        <w:t xml:space="preserve">OPĆINSKI </w:t>
      </w:r>
      <w:r>
        <w:rPr>
          <w:b/>
        </w:rPr>
        <w:t>SUD U RIJECI</w:t>
      </w:r>
    </w:p>
    <w:p w:rsidRDefault="00693C79" w:rsidP="00693C79" w:rsidR="00693C79">
      <w:pPr>
        <w:pStyle w:val="Bezproreda"/>
        <w:rPr>
          <w:b/>
        </w:rPr>
      </w:pPr>
      <w:r>
        <w:rPr>
          <w:b/>
        </w:rPr>
        <w:t xml:space="preserve">        STALNA SLUŽBA U OPATIJI</w:t>
      </w:r>
    </w:p>
    <w:p w:rsidRDefault="0025696E" w:rsidP="0025696E" w:rsidR="00762CF6">
      <w:pPr>
        <w:pStyle w:val="Bezproreda"/>
        <w:rPr>
          <w:b/>
        </w:rPr>
      </w:pPr>
      <w:r>
        <w:rPr>
          <w:b/>
        </w:rPr>
        <w:tab/>
        <w:t xml:space="preserve">    </w:t>
      </w:r>
      <w:r w:rsidR="00693C79">
        <w:rPr>
          <w:b/>
        </w:rPr>
        <w:t xml:space="preserve">     Maršala Tita 4</w:t>
      </w:r>
    </w:p>
    <w:p w:rsidRDefault="00693C79" w:rsidP="00693C79" w:rsidR="00693C79">
      <w:pPr>
        <w:pStyle w:val="Bezproreda"/>
        <w:ind w:firstLine="708"/>
      </w:pPr>
      <w:r>
        <w:rPr>
          <w:b/>
        </w:rPr>
        <w:t xml:space="preserve">        51410 Opatija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D2362">
        <w:tab/>
      </w:r>
      <w:r w:rsidR="007D2362">
        <w:tab/>
      </w:r>
      <w:r w:rsidR="0025696E">
        <w:t>Poslovni</w:t>
      </w:r>
      <w:r>
        <w:t xml:space="preserve"> broj: </w:t>
      </w:r>
      <w:r w:rsidR="00693C79">
        <w:t>83</w:t>
      </w:r>
      <w:r w:rsidR="0025696E">
        <w:t xml:space="preserve"> </w:t>
      </w:r>
      <w:proofErr w:type="spellStart"/>
      <w:r w:rsidR="0025696E">
        <w:t>Sp</w:t>
      </w:r>
      <w:proofErr w:type="spellEnd"/>
      <w:r w:rsidR="0025696E">
        <w:t>-</w:t>
      </w:r>
      <w:r w:rsidR="00693C79">
        <w:t>15</w:t>
      </w:r>
      <w:r w:rsidR="007D2362">
        <w:t>/16-2</w:t>
      </w:r>
    </w:p>
    <w:p w:rsidRDefault="00762CF6" w:rsidR="00762CF6"/>
    <w:p w:rsidRDefault="00693C79" w:rsidR="00693C79"/>
    <w:p w:rsidRDefault="00693C79" w:rsidP="00693C79" w:rsidR="00693C79">
      <w:pPr>
        <w:ind w:firstLine="708"/>
        <w:jc w:val="both"/>
      </w:pPr>
      <w:r>
        <w:t xml:space="preserve">Općinski sud u Rijeci, Stalna služba u Opatiji po sucu Vesni Katarinčić, u </w:t>
      </w:r>
      <w:proofErr w:type="spellStart"/>
      <w:r>
        <w:t>izvanparničnioj</w:t>
      </w:r>
      <w:proofErr w:type="spellEnd"/>
      <w:r>
        <w:t xml:space="preserve"> stvari Velimira </w:t>
      </w:r>
      <w:proofErr w:type="spellStart"/>
      <w:r>
        <w:t>Velimirovića</w:t>
      </w:r>
      <w:proofErr w:type="spellEnd"/>
      <w:r>
        <w:t xml:space="preserve"> iz Matulja, 43.Istarske divizije 90, OIB: 15050705917 radi stečaja potrošača, donosi </w:t>
      </w:r>
    </w:p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693C79" w:rsidR="00693C79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693C79">
        <w:t xml:space="preserve">Velimir </w:t>
      </w:r>
      <w:proofErr w:type="spellStart"/>
      <w:r w:rsidR="00693C79">
        <w:t>Velimirović</w:t>
      </w:r>
      <w:proofErr w:type="spellEnd"/>
      <w:r w:rsidR="00693C79">
        <w:t xml:space="preserve"> da u roku od 60 dana predujmi troškove postupka</w:t>
      </w:r>
      <w:r w:rsidR="00693C79" w:rsidRPr="00693C79">
        <w:t xml:space="preserve"> </w:t>
      </w:r>
      <w:r w:rsidR="00693C79">
        <w:t xml:space="preserve">na žiro račun suda </w:t>
      </w:r>
      <w:r w:rsidR="00693C79" w:rsidRPr="00813308">
        <w:t xml:space="preserve">broj </w:t>
      </w:r>
      <w:r w:rsidR="00693C79" w:rsidRPr="00445DBC">
        <w:rPr>
          <w:b/>
        </w:rPr>
        <w:t>IBAN HR0323900011300002256</w:t>
      </w:r>
      <w:r w:rsidR="00693C79" w:rsidRPr="00813308">
        <w:t xml:space="preserve">, </w:t>
      </w:r>
      <w:r w:rsidR="00693C79" w:rsidRPr="00445DBC">
        <w:rPr>
          <w:b/>
        </w:rPr>
        <w:t>model:00</w:t>
      </w:r>
      <w:r w:rsidR="00693C79" w:rsidRPr="00813308">
        <w:t xml:space="preserve"> </w:t>
      </w:r>
      <w:r w:rsidR="00693C79" w:rsidRPr="00445DBC">
        <w:rPr>
          <w:b/>
        </w:rPr>
        <w:t>poziv na broj 6-</w:t>
      </w:r>
      <w:r w:rsidR="00D51622">
        <w:rPr>
          <w:b/>
        </w:rPr>
        <w:t>34</w:t>
      </w:r>
      <w:r w:rsidR="00693C79" w:rsidRPr="00445DBC">
        <w:rPr>
          <w:b/>
        </w:rPr>
        <w:t>-</w:t>
      </w:r>
      <w:r w:rsidR="00D51622">
        <w:rPr>
          <w:b/>
        </w:rPr>
        <w:t>1516</w:t>
      </w:r>
      <w:r w:rsidR="00693C79">
        <w:t xml:space="preserve"> iznosu od 1.000,00 kuna</w:t>
      </w:r>
      <w:r w:rsidR="00D51622">
        <w:t xml:space="preserve"> (slovima:</w:t>
      </w:r>
      <w:proofErr w:type="spellStart"/>
      <w:r w:rsidR="00D51622">
        <w:t>tisućukuna</w:t>
      </w:r>
      <w:proofErr w:type="spellEnd"/>
      <w:r w:rsidR="00D51622">
        <w:t>)</w:t>
      </w:r>
      <w:r w:rsidR="00693C79">
        <w:t xml:space="preserve"> te da dokaz o uplati tj. primjerak uplatnice dostaviti u spis pozivom na broj spisa.</w:t>
      </w:r>
    </w:p>
    <w:p w:rsidRDefault="0028138F" w:rsidP="00693C79" w:rsidR="0028138F">
      <w:pPr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</w:t>
      </w:r>
      <w:r w:rsidR="00693C79">
        <w:t>uređuje besplatna pravna pomoć te se poziva da dostavi dokaz.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</w:t>
      </w:r>
      <w:r w:rsidR="00693C79">
        <w:t xml:space="preserve">ili ne dokaže da je oslobođen obveze uplate predujma </w:t>
      </w:r>
      <w:r>
        <w:t xml:space="preserve">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</w:t>
      </w:r>
      <w:r w:rsidR="00693C79">
        <w:t>Opatiji</w:t>
      </w:r>
      <w:r>
        <w:t xml:space="preserve">, </w:t>
      </w:r>
      <w:r w:rsidR="00693C79">
        <w:t>20. listopada</w:t>
      </w:r>
      <w:r w:rsidR="007D2362">
        <w:t xml:space="preserve"> 2016.</w:t>
      </w:r>
      <w:r w:rsidR="00693C79">
        <w:t xml:space="preserve"> godine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3C79">
        <w:t xml:space="preserve">             </w:t>
      </w:r>
      <w:r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3C79">
        <w:t>Vesna Katarinčić</w:t>
      </w:r>
      <w:r w:rsidR="007D2362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8138F" w:rsidP="00762CF6" w:rsidR="00762CF6">
      <w:pPr>
        <w:jc w:val="both"/>
      </w:pPr>
      <w:r>
        <w:t xml:space="preserve">Protiv ovog zaključka nije dopuštena žalba. </w:t>
      </w:r>
    </w:p>
    <w:p w:rsidRDefault="00693C79" w:rsidP="0025696E" w:rsidR="00693C79">
      <w:pPr>
        <w:jc w:val="both"/>
      </w:pP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</w:p>
    <w:p w:rsidRDefault="0025696E" w:rsidP="00D51622" w:rsidR="00693C79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D2362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7D2362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3C79">
        <w:t xml:space="preserve">Kristina Čulina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C5B16"/>
    <w:rsid w:val="0025696E"/>
    <w:rsid w:val="0028138F"/>
    <w:rsid w:val="005F25C8"/>
    <w:rsid w:val="00693C79"/>
    <w:rsid w:val="00762CF6"/>
    <w:rsid w:val="00766A5A"/>
    <w:rsid w:val="007D2362"/>
    <w:rsid w:val="00C432EB"/>
    <w:rsid w:val="00D00C4A"/>
    <w:rsid w:val="00D51622"/>
    <w:rsid w:val="00D70F58"/>
    <w:rsid w:val="00E04448"/>
    <w:rsid w:val="00EB5A04"/>
    <w:rsid w:val="00F2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Katarinčić</izvorni_sadrzaj>
    <derivirana_varijabla naziv="DomainObject.DonositeljOdluke.Prezime_1">Katarinčić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Sp-15/2016</izvorni_sadrzaj>
    <derivirana_varijabla naziv="DomainObject.Predmet.OznakaBroj_1">Sp-15/2016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83</izvorni_sadrzaj>
    <derivirana_varijabla naziv="DomainObject.Predmet.Referada.Naziv_1">Referada 83</derivirana_varijabla>
  </DomainObject.Predmet.Referada.Naziv>
  <DomainObject.Predmet.Referada.Oznaka>
    <izvorni_sadrzaj>83</izvorni_sadrzaj>
    <derivirana_varijabla naziv="DomainObject.Predmet.Referada.Oznaka_1">83</derivirana_varijabla>
  </DomainObject.Predmet.Referada.Oznaka>
  <DomainObject.Predmet.Referada.Prostorija.Naziv>
    <izvorni_sadrzaj>Soba 11 - Raspravna dvorana br.7</izvorni_sadrzaj>
    <derivirana_varijabla naziv="DomainObject.Predmet.Referada.Prostorija.Naziv_1">Soba 11 - Raspravna dvorana br.7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Vesna Katarinčić</izvorni_sadrzaj>
    <derivirana_varijabla naziv="DomainObject.Predmet.Referada.Sudac_1">Vesna Katarinčić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Velimir Velimirović</izvorni_sadrzaj>
    <derivirana_varijabla naziv="DomainObject.Predmet.StrankaFormated_1">  Velimir Velimirović</derivirana_varijabla>
  </DomainObject.Predmet.StrankaFormated>
  <DomainObject.Predmet.StrankaFormatedOIB>
    <izvorni_sadrzaj>  Velimir Velimirović, OIB 15050705917</izvorni_sadrzaj>
    <derivirana_varijabla naziv="DomainObject.Predmet.StrankaFormatedOIB_1">  Velimir Velimirović, OIB 15050705917</derivirana_varijabla>
  </DomainObject.Predmet.StrankaFormatedOIB>
  <DomainObject.Predmet.StrankaFormatedWithAdress>
    <izvorni_sadrzaj> Velimir Velimirović, Cesta 43.istarske Divizije 90, 51211 Mihotići</izvorni_sadrzaj>
    <derivirana_varijabla naziv="DomainObject.Predmet.StrankaFormatedWithAdress_1"> Velimir Velimirović, Cesta 43.istarske Divizije 90, 51211 Mihotići</derivirana_varijabla>
  </DomainObject.Predmet.StrankaFormatedWithAdress>
  <DomainObject.Predmet.StrankaFormatedWithAdressOIB>
    <izvorni_sadrzaj> Velimir Velimirović, OIB 15050705917, Cesta 43.istarske Divizije 90, 51211 Mihotići</izvorni_sadrzaj>
    <derivirana_varijabla naziv="DomainObject.Predmet.StrankaFormatedWithAdressOIB_1"> Velimir Velimirović, OIB 15050705917, Cesta 43.istarske Divizije 90, 51211 Mihotići</derivirana_varijabla>
  </DomainObject.Predmet.StrankaFormatedWithAdressOIB>
  <DomainObject.Predmet.StrankaWithAdress>
    <izvorni_sadrzaj>Velimir Velimirović Cesta 43.istarske Divizije 90,51211 Mihotići</izvorni_sadrzaj>
    <derivirana_varijabla naziv="DomainObject.Predmet.StrankaWithAdress_1">Velimir Velimirović Cesta 43.istarske Divizije 90,51211 Mihotići</derivirana_varijabla>
  </DomainObject.Predmet.StrankaWithAdress>
  <DomainObject.Predmet.StrankaWithAdressOIB>
    <izvorni_sadrzaj>Velimir Velimirović, OIB 15050705917, Cesta 43.istarske Divizije 90,51211 Mihotići</izvorni_sadrzaj>
    <derivirana_varijabla naziv="DomainObject.Predmet.StrankaWithAdressOIB_1">Velimir Velimirović, OIB 15050705917, Cesta 43.istarske Divizije 90,51211 Mihotići</derivirana_varijabla>
  </DomainObject.Predmet.StrankaWithAdressOIB>
  <DomainObject.Predmet.StrankaNazivFormated>
    <izvorni_sadrzaj>Velimir Velimirović</izvorni_sadrzaj>
    <derivirana_varijabla naziv="DomainObject.Predmet.StrankaNazivFormated_1">Velimir Velimirović</derivirana_varijabla>
  </DomainObject.Predmet.StrankaNazivFormated>
  <DomainObject.Predmet.StrankaNazivFormatedOIB>
    <izvorni_sadrzaj>Velimir Velimirović, OIB 15050705917</izvorni_sadrzaj>
    <derivirana_varijabla naziv="DomainObject.Predmet.StrankaNazivFormatedOIB_1">Velimir Velimirović, OIB 15050705917</derivirana_varijabla>
  </DomainObject.Predmet.StrankaNazivFormatedOIB>
  <DomainObject.Predmet.Sud.Adresa.Naselje>
    <izvorni_sadrzaj>Opatija</izvorni_sadrzaj>
    <derivirana_varijabla naziv="DomainObject.Predmet.Sud.Adresa.Naselje_1">Opatija</derivirana_varijabla>
  </DomainObject.Predmet.Sud.Adresa.Naselje>
  <DomainObject.Predmet.Sud.Adresa.NaseljeLokativ>
    <izvorni_sadrzaj>Opatiji</izvorni_sadrzaj>
    <derivirana_varijabla naziv="DomainObject.Predmet.Sud.Adresa.NaseljeLokativ_1">Opatiji</derivirana_varijabla>
  </DomainObject.Predmet.Sud.Adresa.NaseljeLokativ>
  <DomainObject.Predmet.Sud.Adresa.PostBroj>
    <izvorni_sadrzaj>51410</izvorni_sadrzaj>
    <derivirana_varijabla naziv="DomainObject.Predmet.Sud.Adresa.PostBroj_1">51410</derivirana_varijabla>
  </DomainObject.Predmet.Sud.Adresa.PostBroj>
  <DomainObject.Predmet.Sud.Adresa.UlicaIKBR>
    <izvorni_sadrzaj>Maršala Tita 4</izvorni_sadrzaj>
    <derivirana_varijabla naziv="DomainObject.Predmet.Sud.Adresa.UlicaIKBR_1">Maršala Tita 4</derivirana_varijabla>
  </DomainObject.Predmet.Sud.Adresa.UlicaIKBR>
  <DomainObject.Predmet.Sud.Naziv>
    <izvorni_sadrzaj>Općinski sud u Rijeci - Stalna služba u Opatiji</izvorni_sadrzaj>
    <derivirana_varijabla naziv="DomainObject.Predmet.Sud.Naziv_1">Općinski sud u Rijeci - Stalna služba u Opatiji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83</izvorni_sadrzaj>
    <derivirana_varijabla naziv="DomainObject.Predmet.TrenutnaLokacijaSpisa.Naziv_1">Referada 83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SSO</izvorni_sadrzaj>
    <derivirana_varijabla naziv="DomainObject.Predmet.UstrojstvenaJedinicaVodi.Naziv_1">Sudska pisarnica SSO</derivirana_varijabla>
  </DomainObject.Predmet.UstrojstvenaJedinicaVodi.Naziv>
  <DomainObject.Predmet.UstrojstvenaJedinicaVodi.Oznaka>
    <izvorni_sadrzaj>Pisarnca SSO</izvorni_sadrzaj>
    <derivirana_varijabla naziv="DomainObject.Predmet.UstrojstvenaJedinicaVodi.Oznaka_1">Pisarnca SSO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Čulina</izvorni_sadrzaj>
    <derivirana_varijabla naziv="DomainObject.Predmet.Zapisnicar_1">Kristina Čulina</derivirana_varijabla>
  </DomainObject.Predmet.Zapisnicar>
  <DomainObject.Predmet.StrankaListFormated>
    <izvorni_sadrzaj>
      <item>Velimir Velimirović</item>
    </izvorni_sadrzaj>
    <derivirana_varijabla naziv="DomainObject.Predmet.StrankaListFormated_1">
      <item>Velimir Velimirović</item>
    </derivirana_varijabla>
  </DomainObject.Predmet.StrankaListFormated>
  <DomainObject.Predmet.StrankaListFormatedOIB>
    <izvorni_sadrzaj>
      <item>Velimir Velimirović, OIB 15050705917</item>
    </izvorni_sadrzaj>
    <derivirana_varijabla naziv="DomainObject.Predmet.StrankaListFormatedOIB_1">
      <item>Velimir Velimirović, OIB 15050705917</item>
    </derivirana_varijabla>
  </DomainObject.Predmet.StrankaListFormatedOIB>
  <DomainObject.Predmet.StrankaListFormatedWithAdress>
    <izvorni_sadrzaj>
      <item>Velimir Velimirović, Cesta 43.istarske Divizije 90, 51211 Mihotići</item>
    </izvorni_sadrzaj>
    <derivirana_varijabla naziv="DomainObject.Predmet.StrankaListFormatedWithAdress_1">
      <item>Velimir Velimirović, Cesta 43.istarske Divizije 90, 51211 Mihotići</item>
    </derivirana_varijabla>
  </DomainObject.Predmet.StrankaListFormatedWithAdress>
  <DomainObject.Predmet.StrankaListFormatedWithAdressOIB>
    <izvorni_sadrzaj>
      <item>Velimir Velimirović, OIB 15050705917, Cesta 43.istarske Divizije 90, 51211 Mihotići</item>
    </izvorni_sadrzaj>
    <derivirana_varijabla naziv="DomainObject.Predmet.StrankaListFormatedWithAdressOIB_1">
      <item>Velimir Velimirović, OIB 15050705917, Cesta 43.istarske Divizije 90, 51211 Mihotići</item>
    </derivirana_varijabla>
  </DomainObject.Predmet.StrankaListFormatedWithAdressOIB>
  <DomainObject.Predmet.StrankaListNazivFormated>
    <izvorni_sadrzaj>
      <item>Velimir Velimirović</item>
    </izvorni_sadrzaj>
    <derivirana_varijabla naziv="DomainObject.Predmet.StrankaListNazivFormated_1">
      <item>Velimir Velimirović</item>
    </derivirana_varijabla>
  </DomainObject.Predmet.StrankaListNazivFormated>
  <DomainObject.Predmet.StrankaListNazivFormatedOIB>
    <izvorni_sadrzaj>
      <item>Velimir Velimirović, OIB 15050705917</item>
    </izvorni_sadrzaj>
    <derivirana_varijabla naziv="DomainObject.Predmet.StrankaListNazivFormatedOIB_1">
      <item>Velimir Velimirović, OIB 15050705917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Velimir Velimirović</izvorni_sadrzaj>
    <derivirana_varijabla naziv="DomainObject.Predmet.StrankaIDrugi_1">Velimir Velimirović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Velimir Velimirović, OIB 15050705917, Cesta 43.istarske Divizije 90, 51211 Mihotići</izvorni_sadrzaj>
    <derivirana_varijabla naziv="DomainObject.Predmet.StrankaIDrugiAdressOIB_1">Velimir Velimirović, OIB 15050705917, Cesta 43.istarske Divizije 90, 51211 Mihotići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Velimir Velimirović</item>
    </izvorni_sadrzaj>
    <derivirana_varijabla naziv="DomainObject.Predmet.SudioniciListNaziv_1">
      <item>Velimir Velimirović</item>
    </derivirana_varijabla>
  </DomainObject.Predmet.SudioniciListNaziv>
  <DomainObject.Predmet.SudioniciListAdressOIB>
    <izvorni_sadrzaj>
      <item>Velimir Velimirović, OIB 15050705917, Cesta 43.istarske Divizije 90,51211 Mihotići</item>
    </izvorni_sadrzaj>
    <derivirana_varijabla naziv="DomainObject.Predmet.SudioniciListAdressOIB_1">
      <item>Velimir Velimirović, OIB 15050705917, Cesta 43.istarske Divizije 90,51211 Mihotići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15050705917</item>
    </izvorni_sadrzaj>
    <derivirana_varijabla naziv="DomainObject.Predmet.SudioniciListNazivOIB_1">
      <item>, OIB 15050705917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1386</properties:Characters>
  <properties:Lines>50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2016-10-20T08:50:00Z</dcterms:created>
  <dc:creator>Korisnik</dc:creator>
  <cp:lastModifiedBy>Kristina Čulina</cp:lastModifiedBy>
  <cp:lastPrinted>2016-10-20T06:03:00Z</cp:lastPrinted>
  <dcterms:modified xmlns:xsi="http://www.w3.org/2001/XMLSchema-instance" xsi:type="dcterms:W3CDTF">2016-10-21T07:07:00Z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