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8a0b" w14:paraId="fac8a0b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C00460">
        <w:t>499</w:t>
      </w:r>
      <w:r w:rsidRPr="0082401E">
        <w:t>/</w:t>
      </w:r>
      <w:r w:rsidR="0082401E" w:rsidRPr="0082401E">
        <w:t>2016</w:t>
      </w:r>
      <w:r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C00460">
        <w:t>RD</w:t>
      </w:r>
      <w:r w:rsidR="00411DDC">
        <w:t xml:space="preserve"> </w:t>
      </w:r>
      <w:r w:rsidR="00D120C5" w:rsidRPr="0082401E">
        <w:t>d.o.o.</w:t>
      </w:r>
      <w:r w:rsidR="00C529A6" w:rsidRPr="0082401E">
        <w:t xml:space="preserve">, </w:t>
      </w:r>
      <w:r w:rsidR="00C00460">
        <w:t>Marčan</w:t>
      </w:r>
      <w:r w:rsidR="00411DDC">
        <w:t xml:space="preserve">, </w:t>
      </w:r>
      <w:r w:rsidR="00C00460">
        <w:t>Vinička 22</w:t>
      </w:r>
      <w:r w:rsidR="00C529A6" w:rsidRPr="0082401E">
        <w:t xml:space="preserve">, OIB: </w:t>
      </w:r>
      <w:r w:rsidR="00C00460" w:rsidRPr="00C00460">
        <w:t>40307119314</w:t>
      </w:r>
      <w:r w:rsidR="00624B88" w:rsidRPr="0082401E">
        <w:t xml:space="preserve">,  </w:t>
      </w:r>
      <w:r w:rsidR="00EC7C95" w:rsidRPr="0082401E">
        <w:t xml:space="preserve">dana </w:t>
      </w:r>
      <w:r w:rsidR="00D635F8">
        <w:t>2</w:t>
      </w:r>
      <w:r w:rsidR="002B2086">
        <w:t>9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C00460">
        <w:t xml:space="preserve">RD </w:t>
      </w:r>
      <w:r w:rsidR="00C00460" w:rsidRPr="0082401E">
        <w:t xml:space="preserve">d.o.o., </w:t>
      </w:r>
      <w:r w:rsidR="00C00460">
        <w:t>Marčan, Vinička 22</w:t>
      </w:r>
      <w:r w:rsidR="00C00460" w:rsidRPr="0082401E">
        <w:t xml:space="preserve">, OIB: </w:t>
      </w:r>
      <w:r w:rsidR="00C00460" w:rsidRPr="00C00460">
        <w:t>40307119314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C00460">
        <w:t>Damir Rožmarić</w:t>
      </w:r>
      <w:r w:rsidR="00B52D9D">
        <w:t xml:space="preserve">, </w:t>
      </w:r>
      <w:r w:rsidR="00C00460">
        <w:t>Vinica</w:t>
      </w:r>
      <w:r w:rsidR="002B2086">
        <w:t xml:space="preserve">, </w:t>
      </w:r>
      <w:r w:rsidR="00C00460">
        <w:t>Gorička 31</w:t>
      </w:r>
      <w:r w:rsidR="002B2086">
        <w:t xml:space="preserve">, OIB: </w:t>
      </w:r>
      <w:r w:rsidR="00C00460">
        <w:t>15680925711</w:t>
      </w:r>
      <w:r w:rsidR="00B52D9D">
        <w:t xml:space="preserve">, </w:t>
      </w:r>
      <w:r w:rsidRPr="0082401E">
        <w:t>da za davanje neistinitoga ili nepotpunoga popisa imovine i obveza, odgovara kao za davanje lažnoga iskaza u postupku pred sudom.</w:t>
      </w:r>
    </w:p>
    <w:p w:rsidRDefault="00C4338C" w:rsidP="00B52D9D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2B2086">
        <w:rPr>
          <w:rFonts w:eastAsia="Times New Roman"/>
          <w:lang w:eastAsia="hr-HR"/>
        </w:rPr>
        <w:t>22</w:t>
      </w:r>
      <w:r w:rsidRPr="0082401E">
        <w:rPr>
          <w:rFonts w:eastAsia="Times New Roman"/>
          <w:lang w:eastAsia="hr-HR"/>
        </w:rPr>
        <w:t xml:space="preserve">. </w:t>
      </w:r>
      <w:r w:rsidR="002B2086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C00460">
        <w:t xml:space="preserve">RD </w:t>
      </w:r>
      <w:r w:rsidR="00C00460" w:rsidRPr="0082401E">
        <w:t xml:space="preserve">d.o.o., </w:t>
      </w:r>
      <w:r w:rsidR="00C00460">
        <w:t>Marčan, Vinička 22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9C1379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C00460">
        <w:rPr>
          <w:rFonts w:eastAsia="Times New Roman"/>
          <w:lang w:eastAsia="hr-HR"/>
        </w:rPr>
        <w:t>1.091.964,95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635F8">
        <w:rPr>
          <w:rFonts w:eastAsia="Times New Roman"/>
          <w:lang w:eastAsia="hr-HR"/>
        </w:rPr>
        <w:t>2</w:t>
      </w:r>
      <w:r w:rsidR="002B2086">
        <w:rPr>
          <w:rFonts w:eastAsia="Times New Roman"/>
          <w:lang w:eastAsia="hr-HR"/>
        </w:rPr>
        <w:t>9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0810D8" w:rsidR="000810D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C00460">
        <w:t xml:space="preserve">RD </w:t>
      </w:r>
      <w:r w:rsidR="00C00460" w:rsidRPr="0082401E">
        <w:t xml:space="preserve">d.o.o., </w:t>
      </w:r>
      <w:r w:rsidR="00C00460">
        <w:t>Marčan, Vinička 22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0810D8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C00460">
      <w:t>499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A3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810D8"/>
    <w:rsid w:val="0009388C"/>
    <w:rsid w:val="00097B6F"/>
    <w:rsid w:val="000A275A"/>
    <w:rsid w:val="000B1B63"/>
    <w:rsid w:val="00111801"/>
    <w:rsid w:val="0011358F"/>
    <w:rsid w:val="00115E9D"/>
    <w:rsid w:val="00132CAF"/>
    <w:rsid w:val="00162F87"/>
    <w:rsid w:val="00190844"/>
    <w:rsid w:val="001A069D"/>
    <w:rsid w:val="001A2133"/>
    <w:rsid w:val="001D0A8E"/>
    <w:rsid w:val="001E56E4"/>
    <w:rsid w:val="002179C2"/>
    <w:rsid w:val="00280747"/>
    <w:rsid w:val="002B2086"/>
    <w:rsid w:val="002B7ABE"/>
    <w:rsid w:val="003548DA"/>
    <w:rsid w:val="003A7B96"/>
    <w:rsid w:val="003B5C45"/>
    <w:rsid w:val="003C00E1"/>
    <w:rsid w:val="003C596F"/>
    <w:rsid w:val="003D48D3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A0EA4"/>
    <w:rsid w:val="009B3960"/>
    <w:rsid w:val="009C1379"/>
    <w:rsid w:val="00A213C9"/>
    <w:rsid w:val="00B521C1"/>
    <w:rsid w:val="00B52D9D"/>
    <w:rsid w:val="00B91E99"/>
    <w:rsid w:val="00BD4B30"/>
    <w:rsid w:val="00BF56ED"/>
    <w:rsid w:val="00C00460"/>
    <w:rsid w:val="00C07F25"/>
    <w:rsid w:val="00C3333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635F8"/>
    <w:rsid w:val="00D74586"/>
    <w:rsid w:val="00DA3550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81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81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 društvo s ograničenom odgovornošću za ugostiteljstvo i trgovinu</izvorni_sadrzaj>
    <derivirana_varijabla naziv="DomainObject.Predmet.ProtustrankaFormated_1">  RD društvo s ograničenom odgovornošću za ugostiteljstvo i trgovinu</derivirana_varijabla>
  </DomainObject.Predmet.ProtustrankaFormated>
  <DomainObject.Predmet.ProtustrankaFormatedOIB>
    <izvorni_sadrzaj>  RD društvo s ograničenom odgovornošću za ugostiteljstvo i trgovinu, OIB 40307119314</izvorni_sadrzaj>
    <derivirana_varijabla naziv="DomainObject.Predmet.ProtustrankaFormatedOIB_1">  RD društvo s ograničenom odgovornošću za ugostiteljstvo i trgovinu, OIB 40307119314</derivirana_varijabla>
  </DomainObject.Predmet.ProtustrankaFormatedOIB>
  <DomainObject.Predmet.ProtustrankaFormatedWithAdress>
    <izvorni_sadrzaj> RD društvo s ograničenom odgovornošću za ugostiteljstvo i trgovinu, Vinička 22, 42207 Marčan</izvorni_sadrzaj>
    <derivirana_varijabla naziv="DomainObject.Predmet.ProtustrankaFormatedWithAdress_1"> RD društvo s ograničenom odgovornošću za ugostiteljstvo i trgovinu, Vinička 22, 42207 Marčan</derivirana_varijabla>
  </DomainObject.Predmet.ProtustrankaFormatedWithAdress>
  <DomainObject.Predmet.ProtustrankaFormatedWithAdressOIB>
    <izvorni_sadrzaj> RD društvo s ograničenom odgovornošću za ugostiteljstvo i trgovinu, OIB 40307119314, Vinička 22, 42207 Marčan</izvorni_sadrzaj>
    <derivirana_varijabla naziv="DomainObject.Predmet.ProtustrankaFormatedWithAdressOIB_1"> RD društvo s ograničenom odgovornošću za ugostiteljstvo i trgovinu, OIB 40307119314, Vinička 22, 42207 Marčan</derivirana_varijabla>
  </DomainObject.Predmet.ProtustrankaFormatedWithAdressOIB>
  <DomainObject.Predmet.ProtustrankaWithAdress>
    <izvorni_sadrzaj>RD društvo s ograničenom odgovornošću za ugostiteljstvo i trgovinu Vinička 22, 42207 Marčan</izvorni_sadrzaj>
    <derivirana_varijabla naziv="DomainObject.Predmet.ProtustrankaWithAdress_1">RD društvo s ograničenom odgovornošću za ugostiteljstvo i trgovinu Vinička 22, 42207 Marčan</derivirana_varijabla>
  </DomainObject.Predmet.ProtustrankaWithAdress>
  <DomainObject.Predmet.ProtustrankaWithAdressOIB>
    <izvorni_sadrzaj>RD društvo s ograničenom odgovornošću za ugostiteljstvo i trgovinu, OIB 40307119314, Vinička 22, 42207 Marčan</izvorni_sadrzaj>
    <derivirana_varijabla naziv="DomainObject.Predmet.ProtustrankaWithAdressOIB_1">RD društvo s ograničenom odgovornošću za ugostiteljstvo i trgovinu, OIB 40307119314, Vinička 22, 42207 Marčan</derivirana_varijabla>
  </DomainObject.Predmet.ProtustrankaWithAdressOIB>
  <DomainObject.Predmet.ProtustrankaNazivFormated>
    <izvorni_sadrzaj>RD društvo s ograničenom odgovornošću za ugostiteljstvo i trgovinu</izvorni_sadrzaj>
    <derivirana_varijabla naziv="DomainObject.Predmet.ProtustrankaNazivFormated_1">RD društvo s ograničenom odgovornošću za ugostiteljstvo i trgovinu</derivirana_varijabla>
  </DomainObject.Predmet.ProtustrankaNazivFormated>
  <DomainObject.Predmet.ProtustrankaNazivFormatedOIB>
    <izvorni_sadrzaj>RD društvo s ograničenom odgovornošću za ugostiteljstvo i trgovinu, OIB 40307119314</izvorni_sadrzaj>
    <derivirana_varijabla naziv="DomainObject.Predmet.ProtustrankaNazivFormatedOIB_1">RD društvo s ograničenom odgovornošću za ugostiteljstvo i trgovinu, OIB 40307119314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1091964.95</izvorni_sadrzaj>
    <derivirana_varijabla naziv="DomainObject.Predmet.TrenutnaVrijednost_1">1091964.95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RD društvo s ograničenom odgovornošću za ugostiteljstvo i trgovinu</item>
    </izvorni_sadrzaj>
    <derivirana_varijabla naziv="DomainObject.Predmet.ProtuStrankaListFormated_1">
      <item>RD društvo s ograničenom odgovornošću za ugostiteljstvo i trgovinu</item>
    </derivirana_varijabla>
  </DomainObject.Predmet.ProtuStrankaListFormated>
  <DomainObject.Predmet.ProtuStrankaListFormatedOIB>
    <izvorni_sadrzaj>
      <item>RD društvo s ograničenom odgovornošću za ugostiteljstvo i trgovinu, OIB 40307119314</item>
    </izvorni_sadrzaj>
    <derivirana_varijabla naziv="DomainObject.Predmet.ProtuStrankaListFormatedOIB_1">
      <item>RD društvo s ograničenom odgovornošću za ugostiteljstvo i trgovinu, OIB 40307119314</item>
    </derivirana_varijabla>
  </DomainObject.Predmet.ProtuStrankaListFormatedOIB>
  <DomainObject.Predmet.ProtuStrankaListFormatedWithAdress>
    <izvorni_sadrzaj>
      <item>RD društvo s ograničenom odgovornošću za ugostiteljstvo i trgovinu, Vinička 22, 42207 Marčan</item>
    </izvorni_sadrzaj>
    <derivirana_varijabla naziv="DomainObject.Predmet.ProtuStrankaListFormatedWithAdress_1">
      <item>RD društvo s ograničenom odgovornošću za ugostiteljstvo i trgovinu, Vinička 22, 42207 Marčan</item>
    </derivirana_varijabla>
  </DomainObject.Predmet.ProtuStrankaListFormatedWithAdress>
  <DomainObject.Predmet.ProtuStrankaListFormatedWithAdressOIB>
    <izvorni_sadrzaj>
      <item>RD društvo s ograničenom odgovornošću za ugostiteljstvo i trgovinu, OIB 40307119314, Vinička 22, 42207 Marčan</item>
    </izvorni_sadrzaj>
    <derivirana_varijabla naziv="DomainObject.Predmet.ProtuStrankaListFormatedWithAdressOIB_1">
      <item>RD društvo s ograničenom odgovornošću za ugostiteljstvo i trgovinu, OIB 40307119314, Vinička 22, 42207 Marčan</item>
    </derivirana_varijabla>
  </DomainObject.Predmet.ProtuStrankaListFormatedWithAdressOIB>
  <DomainObject.Predmet.ProtuStrankaListNazivFormated>
    <izvorni_sadrzaj>
      <item>RD društvo s ograničenom odgovornošću za ugostiteljstvo i trgovinu</item>
    </izvorni_sadrzaj>
    <derivirana_varijabla naziv="DomainObject.Predmet.ProtuStrankaListNazivFormated_1">
      <item>RD društvo s ograničenom odgovornošću za ugostiteljstvo i trgovinu</item>
    </derivirana_varijabla>
  </DomainObject.Predmet.ProtuStrankaListNazivFormated>
  <DomainObject.Predmet.ProtuStrankaListNazivFormatedOIB>
    <izvorni_sadrzaj>
      <item>RD društvo s ograničenom odgovornošću za ugostiteljstvo i trgovinu, OIB 40307119314</item>
    </izvorni_sadrzaj>
    <derivirana_varijabla naziv="DomainObject.Predmet.ProtuStrankaListNazivFormatedOIB_1">
      <item>RD društvo s ograničenom odgovornošću za ugostiteljstvo i trgovinu, OIB 40307119314</item>
    </derivirana_varijabla>
  </DomainObject.Predmet.ProtuStrankaListNazivFormatedOIB>
  <DomainObject.Predmet.OstaliList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Formated_1">
      <item>E-oglasna ploča</item>
      <item>Sudski registar</item>
      <item>Damir Rožmarić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FormatedOIB_1">
      <item>E-oglasna ploča</item>
      <item>Sudski registar</item>
      <item>Damir Rožmarić, OIB 15680925711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Damir Rožmarić, Gorička 31, 42207 Vinica</item>
      <item>Županijsko državno odvjetništvo</item>
    </izvorni_sadrzaj>
    <derivirana_varijabla naziv="DomainObject.Predmet.OstaliListFormatedWithAdress_1">
      <item>E-oglasna ploča</item>
      <item>Sudski registar</item>
      <item>Damir Rožmarić, Gorička 31, 42207 Vinica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Damir Rožmarić, OIB 15680925711, Gorička 31, 42207 Vinica</item>
      <item>Županijsko državno odvjetništvo</item>
    </izvorni_sadrzaj>
    <derivirana_varijabla naziv="DomainObject.Predmet.OstaliListFormatedWithAdressOIB_1">
      <item>E-oglasna ploča</item>
      <item>Sudski registar</item>
      <item>Damir Rožmarić, OIB 15680925711, Gorička 31, 42207 Vinica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Damir Rožmarić</item>
      <item>Županijsko državno odvjetništvo</item>
    </izvorni_sadrzaj>
    <derivirana_varijabla naziv="DomainObject.Predmet.OstaliListNazivFormated_1">
      <item>E-oglasna ploča</item>
      <item>Sudski registar</item>
      <item>Damir Rožmarić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Damir Rožmarić, OIB 15680925711</item>
      <item>Županijsko državno odvjetništvo</item>
    </izvorni_sadrzaj>
    <derivirana_varijabla naziv="DomainObject.Predmet.OstaliListNazivFormatedOIB_1">
      <item>E-oglasna ploča</item>
      <item>Sudski registar</item>
      <item>Damir Rožmarić, OIB 15680925711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RD društvo s ograničenom odgovornošću za ugostiteljstvo i trgovinu</izvorni_sadrzaj>
    <derivirana_varijabla naziv="DomainObject.Predmet.ProtustrankaIDrugi_1">RD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RD društvo s ograničenom odgovornošću za ugostiteljstvo i trgovinu, OIB 40307119314, Vinička 22, 42207 Marčan</izvorni_sadrzaj>
    <derivirana_varijabla naziv="DomainObject.Predmet.ProtustrankaIDrugiAdressOIB_1">RD društvo s ograničenom odgovornošću za ugostiteljstvo i trgovinu, OIB 40307119314, Vinička 22,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izvorni_sadrzaj>
    <derivirana_varijabla naziv="DomainObject.Predmet.SudioniciListNaziv_1">
      <item>Financijska agencija</item>
      <item>RD društvo s ograničenom odgovornošću za ugostiteljstvo i trgovinu</item>
      <item>E-oglasna ploča</item>
      <item>Sudski registar</item>
      <item>Damir Rožmarić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izvorni_sadrzaj>
    <derivirana_varijabla naziv="DomainObject.Predmet.SudioniciListAdressOIB_1">
      <item>Financijska agencija, OIB 85821130368, A. Cesarca 2,42000 Varaždin</item>
      <item>RD društvo s ograničenom odgovornošću za ugostiteljstvo i trgovinu, OIB 40307119314, Vinička 22,42207 Marčan</item>
      <item>E-oglasna ploča</item>
      <item>Sudski registar</item>
      <item>Damir Rožmarić, OIB 15680925711, Gorička 31,42207 Vinica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40307119314</item>
      <item>, OIB null</item>
      <item>, OIB null</item>
      <item>, OIB 15680925711</item>
      <item>, OIB null</item>
    </izvorni_sadrzaj>
    <derivirana_varijabla naziv="DomainObject.Predmet.SudioniciListNazivOIB_1">
      <item>, OIB 85821130368</item>
      <item>, OIB 40307119314</item>
      <item>, OIB null</item>
      <item>, OIB null</item>
      <item>, OIB 15680925711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630</properties:Words>
  <properties:Characters>3424</properties:Characters>
  <properties:Lines>90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2016-03-29T07:33:00Z</dcterms:created>
  <dc:creator>Maja Valušnig</dc:creator>
  <cp:lastModifiedBy>Nevenka Vuković</cp:lastModifiedBy>
  <cp:lastPrinted>2016-03-23T11:35:00Z</cp:lastPrinted>
  <dcterms:modified xmlns:xsi="http://www.w3.org/2001/XMLSchema-instance" xsi:type="dcterms:W3CDTF">2016-03-29T07:46:00Z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