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bd1cb" w14:paraId="afbd1cb" w:rsidRDefault="005D6592" w:rsidP="005D6592" w:rsidR="005D6592" w:rsidRPr="00D76F69">
      <w:pPr>
        <w15:collapsed w:val="false"/>
      </w:pPr>
      <w:bookmarkStart w:name="_GoBack" w:id="0"/>
      <w:bookmarkEnd w:id="0"/>
      <w:r w:rsidRPr="00D76F69">
        <w:rPr>
          <w:sz w:val="16"/>
          <w:szCs w:val="16"/>
        </w:rPr>
        <w:t xml:space="preserve">                          </w:t>
      </w:r>
      <w:r w:rsidRPr="00D76F69">
        <w:rPr>
          <w:noProof/>
          <w:sz w:val="16"/>
          <w:szCs w:val="16"/>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Pr="00D76F69">
        <w:rPr>
          <w:sz w:val="16"/>
          <w:szCs w:val="16"/>
        </w:rPr>
        <w:t xml:space="preserve">                   </w:t>
      </w:r>
      <w:r w:rsidRPr="00D76F69">
        <w:t xml:space="preserve">                                         </w:t>
      </w:r>
    </w:p>
    <w:p w:rsidRDefault="005D6592" w:rsidP="005D6592" w:rsidR="005D6592" w:rsidRPr="00D76F69">
      <w:r w:rsidRPr="00D76F69">
        <w:t xml:space="preserve">    REPUBLIKA HRVATSKA </w:t>
      </w:r>
      <w:r w:rsidRPr="00D76F69">
        <w:tab/>
      </w:r>
      <w:r w:rsidRPr="00D76F69">
        <w:tab/>
      </w:r>
      <w:r w:rsidRPr="00D76F69">
        <w:tab/>
      </w:r>
      <w:r w:rsidRPr="00D76F69">
        <w:tab/>
      </w:r>
      <w:r w:rsidRPr="00D76F69">
        <w:tab/>
      </w:r>
    </w:p>
    <w:p w:rsidRDefault="005D6592" w:rsidP="005D6592" w:rsidR="005D6592" w:rsidRPr="00D76F69">
      <w:r w:rsidRPr="00D76F69">
        <w:t>TRGOVAČKI SUD U PAZINU</w:t>
      </w:r>
    </w:p>
    <w:p w:rsidRDefault="005D6592" w:rsidP="005D6592" w:rsidR="005D6592" w:rsidRPr="00D76F69">
      <w:r w:rsidRPr="00D76F69">
        <w:t xml:space="preserve">    52000 PAZIN, Dršćevka 1 </w:t>
      </w:r>
      <w:r w:rsidRPr="00D76F69">
        <w:tab/>
      </w:r>
      <w:r w:rsidRPr="00D76F69">
        <w:tab/>
      </w:r>
      <w:r w:rsidRPr="00D76F69">
        <w:tab/>
      </w:r>
      <w:r w:rsidRPr="00D76F69">
        <w:tab/>
      </w:r>
      <w:r w:rsidRPr="00D76F69">
        <w:tab/>
        <w:t xml:space="preserve">       </w:t>
      </w:r>
    </w:p>
    <w:p w:rsidRDefault="005D6592" w:rsidP="005D6592" w:rsidR="005D6592" w:rsidRPr="00D76F69">
      <w:pPr>
        <w:jc w:val="both"/>
      </w:pPr>
      <w:r w:rsidRPr="00D76F69">
        <w:tab/>
      </w:r>
    </w:p>
    <w:p w:rsidRDefault="005D6592" w:rsidP="005D6592" w:rsidR="005D6592" w:rsidRPr="00D76F69">
      <w:pPr>
        <w:jc w:val="center"/>
      </w:pPr>
      <w:r w:rsidRPr="00D76F69">
        <w:t>R E P U B L I K A  H R V A T S K A</w:t>
      </w:r>
    </w:p>
    <w:p w:rsidRDefault="005D6592" w:rsidP="005D6592" w:rsidR="005D6592" w:rsidRPr="00D76F69"/>
    <w:p w:rsidRDefault="005D6592" w:rsidP="005D6592" w:rsidR="005D6592" w:rsidRPr="00D76F69">
      <w:pPr>
        <w:jc w:val="center"/>
      </w:pPr>
      <w:r w:rsidRPr="00D76F69">
        <w:t>R J E Š E NJ E</w:t>
      </w:r>
    </w:p>
    <w:p w:rsidRDefault="005D6592" w:rsidP="005D6592" w:rsidR="005D6592" w:rsidRPr="00D76F69"/>
    <w:p w:rsidRDefault="005D6592" w:rsidP="005D6592" w:rsidR="005D6592" w:rsidRPr="00D76F69">
      <w:pPr>
        <w:jc w:val="both"/>
      </w:pPr>
      <w:r w:rsidRPr="00D76F69">
        <w:tab/>
        <w:t>Trgovački sud u Pazinu, po stečajno</w:t>
      </w:r>
      <w:r w:rsidR="0000405A" w:rsidRPr="00D76F69">
        <w:t>m</w:t>
      </w:r>
      <w:r w:rsidRPr="00D76F69">
        <w:t xml:space="preserve"> su</w:t>
      </w:r>
      <w:r w:rsidR="0000405A" w:rsidRPr="00D76F69">
        <w:t>cu Damiru Rabaru</w:t>
      </w:r>
      <w:r w:rsidRPr="00D76F69">
        <w:t xml:space="preserve">, po prijedlogu predlagatelja </w:t>
      </w:r>
      <w:r w:rsidR="00DC2CBE" w:rsidRPr="00D76F69">
        <w:t>Đanino Ćurko, vlasnik građevinskog obrta „PRO-HOUSE“ Višnjan, Istarska 18, OIB: 78863363600</w:t>
      </w:r>
      <w:r w:rsidRPr="00D76F69">
        <w:t xml:space="preserve">, radi otvaranja stečajnog postupka nad </w:t>
      </w:r>
      <w:r w:rsidR="00DC2CBE" w:rsidRPr="00D76F69">
        <w:t>dužnikom Đanino Ćurko, vlasnik građevinskog obrta „PRO-HOUSE“ Višnjan, Istarska 18, OIB: 78863363600</w:t>
      </w:r>
      <w:r w:rsidRPr="00D76F69">
        <w:t xml:space="preserve">, </w:t>
      </w:r>
      <w:r w:rsidR="00BA6FDF">
        <w:t>dana 14. ožujka 2017.</w:t>
      </w:r>
      <w:r w:rsidR="00F501AD">
        <w:t xml:space="preserve"> godine</w:t>
      </w:r>
      <w:r w:rsidR="00BA6FDF">
        <w:t>,</w:t>
      </w:r>
    </w:p>
    <w:p w:rsidRDefault="005D6592" w:rsidP="005D6592" w:rsidR="005D6592" w:rsidRPr="00DC2CBE">
      <w:pPr>
        <w:jc w:val="both"/>
        <w:rPr>
          <w:color w:val="FF0000"/>
        </w:rPr>
      </w:pPr>
    </w:p>
    <w:p w:rsidRDefault="005D6592" w:rsidP="005D6592" w:rsidR="005D6592" w:rsidRPr="007E4745">
      <w:pPr>
        <w:jc w:val="center"/>
      </w:pPr>
      <w:r w:rsidRPr="007E4745">
        <w:t>r i j e š i o    j e</w:t>
      </w:r>
    </w:p>
    <w:p w:rsidRDefault="005D6592" w:rsidP="005D6592" w:rsidR="005D6592" w:rsidRPr="00DC2CBE">
      <w:pPr>
        <w:jc w:val="both"/>
      </w:pPr>
    </w:p>
    <w:p w:rsidRDefault="005D6592" w:rsidP="00F66FE4" w:rsidR="004A5EDF" w:rsidRPr="00DC2CBE">
      <w:pPr>
        <w:ind w:firstLine="720"/>
        <w:jc w:val="both"/>
      </w:pPr>
      <w:r w:rsidRPr="00DC2CBE">
        <w:t xml:space="preserve">I. Otvara se stečajni postupak </w:t>
      </w:r>
      <w:r w:rsidR="00BA6FDF">
        <w:t>d</w:t>
      </w:r>
      <w:r w:rsidR="00DC2CBE" w:rsidRPr="00DC2CBE">
        <w:t>užnikom Đanino Ćurko, vlasnik građevinskog obrta „PRO-HOUSE“ Višnjan, Istarska 18, OIB: 78863363600</w:t>
      </w:r>
      <w:r w:rsidR="0035312C" w:rsidRPr="00DC2CBE">
        <w:t>.</w:t>
      </w:r>
    </w:p>
    <w:p w:rsidRDefault="0035312C" w:rsidP="00F66FE4" w:rsidR="0035312C" w:rsidRPr="00DC2CBE">
      <w:pPr>
        <w:ind w:firstLine="720"/>
        <w:jc w:val="both"/>
        <w:rPr>
          <w:color w:val="FF0000"/>
        </w:rPr>
      </w:pPr>
    </w:p>
    <w:p w:rsidRDefault="008E02E7" w:rsidP="008E02E7" w:rsidR="008E02E7" w:rsidRPr="00DC2CBE">
      <w:pPr>
        <w:ind w:firstLine="720"/>
        <w:jc w:val="both"/>
        <w:rPr>
          <w:color w:val="FF0000"/>
        </w:rPr>
      </w:pPr>
      <w:r w:rsidRPr="007E4745">
        <w:t xml:space="preserve">II. Za stečajnog upravitelja imenuje se </w:t>
      </w:r>
      <w:r w:rsidR="007E4745" w:rsidRPr="007E4745">
        <w:t xml:space="preserve">Antonela Jolić Zubčić iz Rijeke, Ante </w:t>
      </w:r>
      <w:r w:rsidR="007E4745">
        <w:t>Starčevićeva br. 5, OIB: 03188914525</w:t>
      </w:r>
      <w:r w:rsidRPr="00DC2CBE">
        <w:rPr>
          <w:color w:val="FF0000"/>
        </w:rPr>
        <w:t>.</w:t>
      </w:r>
    </w:p>
    <w:p w:rsidRDefault="008E02E7" w:rsidP="005D6592" w:rsidR="008E02E7" w:rsidRPr="00DC2CBE">
      <w:pPr>
        <w:ind w:firstLine="720"/>
        <w:jc w:val="both"/>
        <w:rPr>
          <w:color w:val="FF0000"/>
        </w:rPr>
      </w:pPr>
    </w:p>
    <w:p w:rsidRDefault="005D6592" w:rsidP="0035312C" w:rsidR="0012578E" w:rsidRPr="00DC2CBE">
      <w:pPr>
        <w:ind w:firstLine="720"/>
        <w:jc w:val="both"/>
      </w:pPr>
      <w:r w:rsidRPr="00DC2CBE">
        <w:t>I</w:t>
      </w:r>
      <w:r w:rsidR="0083523F" w:rsidRPr="00DC2CBE">
        <w:t>II.</w:t>
      </w:r>
      <w:r w:rsidRPr="00DC2CBE">
        <w:t xml:space="preserve"> Zaključuje se stečajni postupak nad dužnikom </w:t>
      </w:r>
      <w:r w:rsidR="00BA6FDF">
        <w:t>d</w:t>
      </w:r>
      <w:r w:rsidR="00DC2CBE" w:rsidRPr="00DC2CBE">
        <w:t>užnikom Đanino Ćurko, vlasnik građevinskog obrta „PRO-HOUSE“ Višnjan, Istarska 18, OIB: 78863363600</w:t>
      </w:r>
      <w:r w:rsidR="0035312C" w:rsidRPr="00DC2CBE">
        <w:t>.</w:t>
      </w:r>
    </w:p>
    <w:p w:rsidRDefault="0035312C" w:rsidP="0035312C" w:rsidR="0035312C" w:rsidRPr="00DC2CBE">
      <w:pPr>
        <w:ind w:firstLine="720"/>
        <w:jc w:val="both"/>
      </w:pPr>
    </w:p>
    <w:p w:rsidRDefault="005D6592" w:rsidP="00B7595F" w:rsidR="005D6592" w:rsidRPr="007E4745">
      <w:pPr>
        <w:jc w:val="center"/>
        <w:rPr>
          <w:bCs/>
        </w:rPr>
      </w:pPr>
      <w:r w:rsidRPr="007E4745">
        <w:rPr>
          <w:bCs/>
        </w:rPr>
        <w:t>Obrazloženje</w:t>
      </w:r>
    </w:p>
    <w:p w:rsidRDefault="005D6592" w:rsidP="005D6592" w:rsidR="005D6592" w:rsidRPr="007E4745">
      <w:pPr>
        <w:rPr>
          <w:bCs/>
        </w:rPr>
      </w:pPr>
    </w:p>
    <w:p w:rsidRDefault="005D6592" w:rsidP="005D6592" w:rsidR="005D6592" w:rsidRPr="007E4745">
      <w:pPr>
        <w:ind w:firstLine="708"/>
        <w:jc w:val="both"/>
      </w:pPr>
      <w:r w:rsidRPr="007E4745">
        <w:t>Rješenjem ovog suda posl.br. St-</w:t>
      </w:r>
      <w:r w:rsidR="007E4745" w:rsidRPr="007E4745">
        <w:t>790</w:t>
      </w:r>
      <w:r w:rsidR="00EC0EC5" w:rsidRPr="007E4745">
        <w:t>/16-</w:t>
      </w:r>
      <w:r w:rsidR="007E4745" w:rsidRPr="007E4745">
        <w:t>7</w:t>
      </w:r>
      <w:r w:rsidR="00EC0EC5" w:rsidRPr="007E4745">
        <w:t xml:space="preserve"> </w:t>
      </w:r>
      <w:r w:rsidR="0028256D" w:rsidRPr="007E4745">
        <w:t xml:space="preserve">od </w:t>
      </w:r>
      <w:r w:rsidR="007E4745" w:rsidRPr="007E4745">
        <w:t>28</w:t>
      </w:r>
      <w:r w:rsidR="007F1B9B" w:rsidRPr="007E4745">
        <w:t xml:space="preserve">. </w:t>
      </w:r>
      <w:r w:rsidR="007E4745" w:rsidRPr="007E4745">
        <w:t xml:space="preserve">prosinca </w:t>
      </w:r>
      <w:r w:rsidR="007F1B9B" w:rsidRPr="007E4745">
        <w:t>2016</w:t>
      </w:r>
      <w:r w:rsidRPr="007E4745">
        <w:t xml:space="preserve">. otvoren je prethodni postupak te je zakazano ročište radi utvrđivanja pretpostavki za otvaranje stečajnog postupka te radi očitovanja o prijedlogu za otvaranjem stečajnog postupka. </w:t>
      </w:r>
    </w:p>
    <w:p w:rsidRDefault="005D6592" w:rsidP="005D6592" w:rsidR="005D6592" w:rsidRPr="007E4745">
      <w:pPr>
        <w:ind w:firstLine="708"/>
        <w:jc w:val="both"/>
      </w:pPr>
    </w:p>
    <w:p w:rsidRDefault="005D6592" w:rsidP="005D6592" w:rsidR="005D6592">
      <w:pPr>
        <w:ind w:firstLine="708"/>
        <w:jc w:val="both"/>
      </w:pPr>
      <w:r w:rsidRPr="007E4745">
        <w:t xml:space="preserve">Navedeno rješenje objavljeno je na mrežnoj stranici e-oglasna ploča sudova </w:t>
      </w:r>
      <w:r w:rsidR="007E4745" w:rsidRPr="007E4745">
        <w:t>28. prosinca 2016.</w:t>
      </w:r>
      <w:r w:rsidRPr="007E4745">
        <w:t xml:space="preserve">, te se dostava smatra obavljenom istekom osmog dana od dana objave, sukladno čl. 12. st. 1. Stečajnog zakona (Narodne novine broj 71/15, dalje: SZ). </w:t>
      </w:r>
    </w:p>
    <w:p w:rsidRDefault="007E4745" w:rsidP="005D6592" w:rsidR="007E4745">
      <w:pPr>
        <w:ind w:firstLine="708"/>
        <w:jc w:val="both"/>
      </w:pPr>
    </w:p>
    <w:p w:rsidRDefault="007E4745" w:rsidP="00041E78" w:rsidR="00041E78">
      <w:pPr>
        <w:ind w:firstLine="708"/>
        <w:jc w:val="both"/>
      </w:pPr>
      <w:r>
        <w:t>Na ročištu radi</w:t>
      </w:r>
      <w:r w:rsidR="00041E78">
        <w:t xml:space="preserve"> izjašnjenja o prijedlogu i rasprave o uvjetima za otvaranje stečajnog postupka nad dužnikom Đanino Ćurko, vlasnik građevinskog obrta „PRO-HOUSE“ Višnjan, Istarska 18, OIB: 78863363600 od </w:t>
      </w:r>
      <w:r w:rsidR="00BA6FDF">
        <w:t>26. siječnja 2017</w:t>
      </w:r>
      <w:r w:rsidR="00041E78">
        <w:t xml:space="preserve">. privremena stečajna upraviteljica Antonela Jolić Zubčić, </w:t>
      </w:r>
      <w:r w:rsidR="000D1EA1">
        <w:t>navela je da n</w:t>
      </w:r>
      <w:r w:rsidR="00041E78">
        <w:t>astavak poslovanja nije moguć prije svega iz razloga jer je dužnik pojedinac prestao obavljati svoju djelatnost a i iz razloga jer dužnik pojedinac nema više zaposlenih, a niti može uspješno nastaviti s radom jer za to nema više nikakvih uvjeta ni glede kadrova ni glede sredstava za rad ni glede situacije na tržištu. Stoga je izvjesno da dužnik pojedinac neće nastaviti poslovanje pa zbog toga neće ni moći ispuniti svoje obveze po dospijeću.</w:t>
      </w:r>
    </w:p>
    <w:p w:rsidRDefault="00041E78" w:rsidP="00041E78" w:rsidR="00041E78">
      <w:pPr>
        <w:ind w:firstLine="708"/>
        <w:jc w:val="both"/>
      </w:pPr>
    </w:p>
    <w:p w:rsidRDefault="00041E78" w:rsidP="00041E78" w:rsidR="00041E78">
      <w:pPr>
        <w:ind w:firstLine="708"/>
        <w:jc w:val="both"/>
      </w:pPr>
      <w:r>
        <w:lastRenderedPageBreak/>
        <w:t xml:space="preserve">Također, iz dostavljene dokumentacije </w:t>
      </w:r>
      <w:r w:rsidR="000D1EA1">
        <w:t xml:space="preserve">zaključila je da </w:t>
      </w:r>
      <w:r>
        <w:t xml:space="preserve">dužnik pojedinac </w:t>
      </w:r>
      <w:r w:rsidR="000D1EA1">
        <w:t xml:space="preserve">nema </w:t>
      </w:r>
      <w:r>
        <w:t>imovinu odnosno pokretnine čijim unovčenjem bi</w:t>
      </w:r>
      <w:r w:rsidR="000D1EA1">
        <w:t xml:space="preserve"> se </w:t>
      </w:r>
      <w:r>
        <w:t>mogla prikupiti sredstva koja bi bila dostatna niti za podmirenje troškova stečajnog postupka.</w:t>
      </w:r>
      <w:r w:rsidR="000D1EA1">
        <w:t xml:space="preserve"> </w:t>
      </w:r>
      <w:r>
        <w:t>Uzimajući u obzir činjenice navedene u izvješću, privremena stečajna upraviteljica smatra da su ispunjeni svi preduvjeti iz čl. 132. Stečajnog zakona kojom je propisano da ako se tijekom prethodnog postupka utvrdi da imovina dužnika koja bi ušla u stečajnu masu nije dovoljna niti za namirenje troškova stečajnog postupka ili je neznatne vrijednosti, stečajni sudac de donijeti odluku o otvaranju i zaključenju stečajnog postupka.</w:t>
      </w:r>
    </w:p>
    <w:p w:rsidRDefault="005D6592" w:rsidP="005D6592" w:rsidR="005D6592" w:rsidRPr="000D1EA1">
      <w:pPr>
        <w:ind w:firstLine="708"/>
        <w:jc w:val="both"/>
      </w:pPr>
    </w:p>
    <w:p w:rsidRDefault="005D6592" w:rsidP="005D6592" w:rsidR="005D6592" w:rsidRPr="000D1EA1">
      <w:pPr>
        <w:jc w:val="both"/>
      </w:pPr>
      <w:r w:rsidRPr="000D1EA1">
        <w:tab/>
        <w:t xml:space="preserve">Budući da nije utvrđeno da dužnik ima imovinu, temeljem čl. 132. SZ-a, rješenjem posl. broj: </w:t>
      </w:r>
      <w:r w:rsidR="0028256D" w:rsidRPr="000D1EA1">
        <w:t>St-</w:t>
      </w:r>
      <w:r w:rsidR="000D1EA1" w:rsidRPr="000D1EA1">
        <w:t>790</w:t>
      </w:r>
      <w:r w:rsidR="0028256D" w:rsidRPr="000D1EA1">
        <w:t>/16-1</w:t>
      </w:r>
      <w:r w:rsidR="000D1EA1" w:rsidRPr="000D1EA1">
        <w:t>1</w:t>
      </w:r>
      <w:r w:rsidR="00B81A5B" w:rsidRPr="000D1EA1">
        <w:t xml:space="preserve"> </w:t>
      </w:r>
      <w:r w:rsidRPr="000D1EA1">
        <w:t xml:space="preserve">od </w:t>
      </w:r>
      <w:r w:rsidR="0083523F" w:rsidRPr="000D1EA1">
        <w:t>3</w:t>
      </w:r>
      <w:r w:rsidR="00923B89" w:rsidRPr="000D1EA1">
        <w:t xml:space="preserve">. </w:t>
      </w:r>
      <w:r w:rsidR="000D1EA1" w:rsidRPr="000D1EA1">
        <w:t xml:space="preserve">veljače </w:t>
      </w:r>
      <w:r w:rsidRPr="000D1EA1">
        <w:t>201</w:t>
      </w:r>
      <w:r w:rsidR="0083523F" w:rsidRPr="000D1EA1">
        <w:t>7</w:t>
      </w:r>
      <w:r w:rsidRPr="000D1EA1">
        <w:t xml:space="preserve">. pozvane su sve osobe koje imaju pravni interes za provedbom stečajnog postupka nad dužnikom da u roku od 15 dana uplate predujam za podmirenje troškova stečajnog postupka jer će se u protivnom donijeti rješenje o otvaranju i zaključenju stečajnog postupka. </w:t>
      </w:r>
    </w:p>
    <w:p w:rsidRDefault="005D6592" w:rsidP="005D6592" w:rsidR="005D6592" w:rsidRPr="00DC2CBE">
      <w:pPr>
        <w:rPr>
          <w:color w:val="FF0000"/>
        </w:rPr>
      </w:pPr>
    </w:p>
    <w:p w:rsidRDefault="005D6592" w:rsidP="005D6592" w:rsidR="005D6592" w:rsidRPr="000D1EA1">
      <w:pPr>
        <w:jc w:val="both"/>
      </w:pPr>
      <w:r w:rsidRPr="000D1EA1">
        <w:tab/>
        <w:t xml:space="preserve">Navedeno rješenje objavljeno je na e-oglasnoj ploči suda </w:t>
      </w:r>
      <w:r w:rsidR="000D1EA1" w:rsidRPr="000D1EA1">
        <w:t>3. veljače 2017</w:t>
      </w:r>
      <w:r w:rsidR="00276BF0" w:rsidRPr="000D1EA1">
        <w:t>.</w:t>
      </w:r>
      <w:r w:rsidRPr="000D1EA1">
        <w:t xml:space="preserve">, a skinuto je sa oglasne </w:t>
      </w:r>
      <w:r w:rsidR="0028256D" w:rsidRPr="000D1EA1">
        <w:t xml:space="preserve">ploče </w:t>
      </w:r>
      <w:r w:rsidR="00276BF0" w:rsidRPr="000D1EA1">
        <w:t>1</w:t>
      </w:r>
      <w:r w:rsidR="000D1EA1" w:rsidRPr="000D1EA1">
        <w:t>2</w:t>
      </w:r>
      <w:r w:rsidR="0028256D" w:rsidRPr="000D1EA1">
        <w:t xml:space="preserve">. </w:t>
      </w:r>
      <w:r w:rsidR="00276BF0" w:rsidRPr="000D1EA1">
        <w:t xml:space="preserve">veljače </w:t>
      </w:r>
      <w:r w:rsidR="0028256D" w:rsidRPr="000D1EA1">
        <w:t>201</w:t>
      </w:r>
      <w:r w:rsidR="00276BF0" w:rsidRPr="000D1EA1">
        <w:t>7</w:t>
      </w:r>
      <w:r w:rsidRPr="000D1EA1">
        <w:t xml:space="preserve">. U roku od 15 dana, koji rok je istekao </w:t>
      </w:r>
      <w:r w:rsidR="000D1EA1" w:rsidRPr="000D1EA1">
        <w:t>28</w:t>
      </w:r>
      <w:r w:rsidRPr="000D1EA1">
        <w:t xml:space="preserve">. </w:t>
      </w:r>
      <w:r w:rsidR="006B37A4">
        <w:t>veljače</w:t>
      </w:r>
      <w:r w:rsidR="00443EF4" w:rsidRPr="000D1EA1">
        <w:t xml:space="preserve"> 2017</w:t>
      </w:r>
      <w:r w:rsidRPr="000D1EA1">
        <w:t xml:space="preserve">. godine nitko nije uplatio predujam za namirenje troškova prethodnoga i otvorenoga stečajnog postupka, pa je temeljem čl. 132. st. 2. SZ-a sud donio ovo rješenje o otvaranju i zatvaranju stečajnog postupka. </w:t>
      </w:r>
    </w:p>
    <w:p w:rsidRDefault="005D6592" w:rsidP="005D6592" w:rsidR="005D6592" w:rsidRPr="00DE6CB0">
      <w:pPr>
        <w:jc w:val="both"/>
      </w:pPr>
    </w:p>
    <w:p w:rsidRDefault="005D6592" w:rsidP="005D6592" w:rsidR="005D6592" w:rsidRPr="00DE6CB0">
      <w:pPr>
        <w:ind w:firstLine="720"/>
        <w:jc w:val="both"/>
      </w:pPr>
      <w:r w:rsidRPr="00DE6CB0">
        <w:t>Stečajn</w:t>
      </w:r>
      <w:r w:rsidR="00DE6CB0">
        <w:t>a</w:t>
      </w:r>
      <w:r w:rsidRPr="00DE6CB0">
        <w:t xml:space="preserve"> upravitelj</w:t>
      </w:r>
      <w:r w:rsidR="00DE6CB0">
        <w:t>ica</w:t>
      </w:r>
      <w:r w:rsidRPr="00DE6CB0">
        <w:t xml:space="preserve"> </w:t>
      </w:r>
      <w:r w:rsidR="00DE6CB0">
        <w:t>imenovana je</w:t>
      </w:r>
      <w:r w:rsidRPr="00DE6CB0">
        <w:t xml:space="preserve"> </w:t>
      </w:r>
      <w:r w:rsidR="00DE6CB0" w:rsidRPr="00DE6CB0">
        <w:t>sukladno čl. 85. st. 2. Stečajnog zakona.</w:t>
      </w:r>
    </w:p>
    <w:p w:rsidRDefault="00DE6CB0" w:rsidP="005D6592" w:rsidR="00DE6CB0" w:rsidRPr="00DE6CB0">
      <w:pPr>
        <w:ind w:firstLine="720"/>
        <w:jc w:val="both"/>
      </w:pPr>
    </w:p>
    <w:p w:rsidRDefault="005D6592" w:rsidP="005D6592" w:rsidR="005D6592" w:rsidRPr="00DE6CB0">
      <w:pPr>
        <w:ind w:firstLine="720"/>
        <w:jc w:val="both"/>
      </w:pPr>
      <w:r w:rsidRPr="00DE6CB0">
        <w:t>Ovo rješenje dostavljeno je sukladno čl. 132. st. 3. i 4., u vezi s čl. 131. SZ-a.</w:t>
      </w:r>
    </w:p>
    <w:p w:rsidRDefault="005D6592" w:rsidP="005D6592" w:rsidR="005D6592" w:rsidRPr="00DE6CB0">
      <w:pPr>
        <w:jc w:val="both"/>
      </w:pPr>
    </w:p>
    <w:p w:rsidRDefault="005D6592" w:rsidP="005D6592" w:rsidR="005D6592" w:rsidRPr="0065769A">
      <w:pPr>
        <w:jc w:val="center"/>
      </w:pPr>
      <w:r w:rsidRPr="0065769A">
        <w:t>U Pazinu,</w:t>
      </w:r>
      <w:r w:rsidR="00621F87" w:rsidRPr="0065769A">
        <w:t xml:space="preserve"> </w:t>
      </w:r>
      <w:r w:rsidR="001F6B0D" w:rsidRPr="0065769A">
        <w:t>1</w:t>
      </w:r>
      <w:r w:rsidR="0065769A">
        <w:t>4</w:t>
      </w:r>
      <w:r w:rsidR="00621F87" w:rsidRPr="0065769A">
        <w:t xml:space="preserve">. </w:t>
      </w:r>
      <w:r w:rsidR="000D31B4" w:rsidRPr="0065769A">
        <w:t xml:space="preserve">ožujka </w:t>
      </w:r>
      <w:r w:rsidRPr="0065769A">
        <w:t>201</w:t>
      </w:r>
      <w:r w:rsidR="009C63AA" w:rsidRPr="0065769A">
        <w:t>7</w:t>
      </w:r>
      <w:r w:rsidRPr="0065769A">
        <w:t>.</w:t>
      </w:r>
    </w:p>
    <w:p w:rsidRDefault="005D6592" w:rsidP="005D6592" w:rsidR="005D6592" w:rsidRPr="00776FFF">
      <w:pPr>
        <w:ind w:firstLine="720" w:left="2880"/>
        <w:jc w:val="both"/>
      </w:pPr>
    </w:p>
    <w:p w:rsidRDefault="005D6592" w:rsidP="005D6592" w:rsidR="005D6592" w:rsidRPr="00776FFF">
      <w:pPr>
        <w:ind w:firstLine="720" w:left="5652"/>
        <w:jc w:val="both"/>
      </w:pPr>
      <w:r w:rsidRPr="00776FFF">
        <w:t xml:space="preserve"> </w:t>
      </w:r>
      <w:r w:rsidR="0059525B" w:rsidRPr="00776FFF">
        <w:t xml:space="preserve"> </w:t>
      </w:r>
      <w:r w:rsidRPr="00776FFF">
        <w:t xml:space="preserve"> Stečajn</w:t>
      </w:r>
      <w:r w:rsidR="00EC0D58" w:rsidRPr="00776FFF">
        <w:t>i</w:t>
      </w:r>
      <w:r w:rsidRPr="00776FFF">
        <w:t xml:space="preserve"> su</w:t>
      </w:r>
      <w:r w:rsidR="00EC0D58" w:rsidRPr="00776FFF">
        <w:t>dac</w:t>
      </w:r>
      <w:r w:rsidRPr="00776FFF">
        <w:t>:</w:t>
      </w:r>
    </w:p>
    <w:p w:rsidRDefault="00EC0D58" w:rsidP="005D6592" w:rsidR="005D6592" w:rsidRPr="00776FFF">
      <w:pPr>
        <w:ind w:firstLine="720" w:left="5652"/>
        <w:jc w:val="both"/>
      </w:pPr>
      <w:r w:rsidRPr="00776FFF">
        <w:t xml:space="preserve">  Damir Rabar</w:t>
      </w:r>
      <w:r w:rsidR="0062120B">
        <w:t>, v.r.</w:t>
      </w:r>
    </w:p>
    <w:p w:rsidRDefault="005D6592" w:rsidP="005D6592" w:rsidR="005D6592" w:rsidRPr="00776FFF">
      <w:pPr>
        <w:jc w:val="both"/>
      </w:pPr>
    </w:p>
    <w:p w:rsidRDefault="005D6592" w:rsidP="005D6592" w:rsidR="005D6592" w:rsidRPr="00776FFF">
      <w:pPr>
        <w:jc w:val="both"/>
      </w:pPr>
    </w:p>
    <w:p w:rsidRDefault="005D6592" w:rsidP="005D6592" w:rsidR="005D6592" w:rsidRPr="00776FFF">
      <w:pPr>
        <w:jc w:val="both"/>
      </w:pPr>
    </w:p>
    <w:p w:rsidRDefault="005D6592" w:rsidP="005D6592" w:rsidR="005D6592" w:rsidRPr="00776FFF">
      <w:pPr>
        <w:jc w:val="both"/>
      </w:pPr>
      <w:r w:rsidRPr="00776FFF">
        <w:t>UPUTA O PRAVNOM LIJEKU:</w:t>
      </w:r>
    </w:p>
    <w:p w:rsidRDefault="005D6592" w:rsidP="005D6592" w:rsidR="005D6592" w:rsidRPr="00776FFF">
      <w:pPr>
        <w:ind w:firstLine="720"/>
        <w:jc w:val="both"/>
      </w:pPr>
      <w:r w:rsidRPr="00776FFF">
        <w:t xml:space="preserve">Protiv ovog rješenja  može se izjaviti žalba u roku od 8 dana od dana primitka otpravka ovog rješenja Žalba se podnosi ovome sudu u tri primjerka, a o istoj odlučuje Visoki trgovački sud Republike Hrvatske. </w:t>
      </w:r>
    </w:p>
    <w:p w:rsidRDefault="005D6592" w:rsidP="005D6592" w:rsidR="005D6592" w:rsidRPr="00776FFF"/>
    <w:p w:rsidRDefault="005D6592" w:rsidP="004A5EDF" w:rsidR="004A5EDF" w:rsidRPr="00776FFF">
      <w:pPr>
        <w:jc w:val="both"/>
      </w:pPr>
      <w:r w:rsidRPr="00776FFF">
        <w:t>DNA:</w:t>
      </w:r>
    </w:p>
    <w:p w:rsidRDefault="004A5EDF" w:rsidP="00276BF0" w:rsidR="008013C3" w:rsidRPr="00BA6FDF">
      <w:pPr>
        <w:ind w:hanging="708" w:left="708"/>
        <w:jc w:val="both"/>
      </w:pPr>
      <w:r w:rsidRPr="00776FFF">
        <w:t xml:space="preserve">          </w:t>
      </w:r>
      <w:r w:rsidR="00BF5C86" w:rsidRPr="00776FFF">
        <w:t xml:space="preserve">  </w:t>
      </w:r>
      <w:r w:rsidR="005D6592" w:rsidRPr="00776FFF">
        <w:t xml:space="preserve">- </w:t>
      </w:r>
      <w:r w:rsidR="005D1F21" w:rsidRPr="00776FFF">
        <w:t xml:space="preserve">predlagatelju - </w:t>
      </w:r>
      <w:r w:rsidR="006B422D" w:rsidRPr="00776FFF">
        <w:t xml:space="preserve">dužniku </w:t>
      </w:r>
      <w:r w:rsidR="005D1F21" w:rsidRPr="00776FFF">
        <w:t>Đanino Ćurko, vlasnik građevinskog obrta „PRO-</w:t>
      </w:r>
      <w:r w:rsidR="005D1F21">
        <w:t xml:space="preserve">HOUSE“ Višnjan, Istarska 18, OIB: </w:t>
      </w:r>
      <w:r w:rsidR="005D1F21" w:rsidRPr="00BA6FDF">
        <w:t>78863363600</w:t>
      </w:r>
      <w:r w:rsidR="006D47F8" w:rsidRPr="00BA6FDF">
        <w:t xml:space="preserve">, </w:t>
      </w:r>
    </w:p>
    <w:p w:rsidRDefault="004A5EDF" w:rsidP="004A5EDF" w:rsidR="005D6592" w:rsidRPr="005D1F21">
      <w:pPr>
        <w:jc w:val="both"/>
      </w:pPr>
      <w:r w:rsidRPr="00BA6FDF">
        <w:t xml:space="preserve">            </w:t>
      </w:r>
      <w:r w:rsidR="005D6592" w:rsidRPr="00BA6FDF">
        <w:t xml:space="preserve">- </w:t>
      </w:r>
      <w:r w:rsidR="00CB7466" w:rsidRPr="00BA6FDF">
        <w:t>FINANCIJSKA</w:t>
      </w:r>
      <w:r w:rsidR="00A916A7" w:rsidRPr="00BA6FDF">
        <w:t xml:space="preserve"> AGENCIJA</w:t>
      </w:r>
      <w:r w:rsidR="00621F87" w:rsidRPr="00BA6FDF">
        <w:t xml:space="preserve"> - </w:t>
      </w:r>
      <w:r w:rsidR="00BA6FDF" w:rsidRPr="00BA6FDF">
        <w:t xml:space="preserve">RC Rijeka, </w:t>
      </w:r>
      <w:r w:rsidR="00BA6FDF">
        <w:t>F. Kurelca 8,</w:t>
      </w:r>
    </w:p>
    <w:p w:rsidRDefault="005D6592" w:rsidP="005D6592" w:rsidR="0065769A" w:rsidRPr="00BA6FDF">
      <w:pPr>
        <w:ind w:firstLine="720"/>
        <w:jc w:val="both"/>
      </w:pPr>
      <w:r w:rsidRPr="00BA6FDF">
        <w:t>- stečajn</w:t>
      </w:r>
      <w:r w:rsidR="00397CB5" w:rsidRPr="00BA6FDF">
        <w:t>o</w:t>
      </w:r>
      <w:r w:rsidR="0065769A" w:rsidRPr="00BA6FDF">
        <w:t xml:space="preserve">j upraviteljici </w:t>
      </w:r>
      <w:r w:rsidR="000B1A67" w:rsidRPr="00BA6FDF">
        <w:t>Antoneli Jolić Zubčić iz Rijeke, Ante Starčevićeva br. 5,</w:t>
      </w:r>
    </w:p>
    <w:p w:rsidRDefault="005D6592" w:rsidP="00E303E6" w:rsidR="005D6592" w:rsidRPr="005D1F21">
      <w:pPr>
        <w:tabs>
          <w:tab w:pos="5923" w:val="left"/>
        </w:tabs>
        <w:ind w:firstLine="720"/>
        <w:jc w:val="both"/>
      </w:pPr>
      <w:r w:rsidRPr="00BA6FDF">
        <w:t>- ŽDO Pula</w:t>
      </w:r>
      <w:r w:rsidR="00B7595F" w:rsidRPr="00BA6FDF">
        <w:t xml:space="preserve">, </w:t>
      </w:r>
      <w:r w:rsidR="00BA6FDF">
        <w:t>Rovinjska 2a,</w:t>
      </w:r>
      <w:r w:rsidR="00E303E6" w:rsidRPr="005D1F21">
        <w:tab/>
      </w:r>
    </w:p>
    <w:p w:rsidRDefault="003B5C56" w:rsidP="005D6592" w:rsidR="005D6592" w:rsidRPr="00BA6FDF">
      <w:pPr>
        <w:ind w:firstLine="720"/>
        <w:jc w:val="both"/>
      </w:pPr>
      <w:r w:rsidRPr="00BA6FDF">
        <w:t>- Ministarstvo financija, Porezna uprava - Područni ured Pazin, M.B.Rašana 2/4, Pazin</w:t>
      </w:r>
    </w:p>
    <w:p w:rsidRDefault="006B422D" w:rsidP="006B422D" w:rsidR="005D6592" w:rsidRPr="005D1F21">
      <w:pPr>
        <w:jc w:val="both"/>
      </w:pPr>
      <w:r w:rsidRPr="005D1F21">
        <w:t xml:space="preserve">            </w:t>
      </w:r>
      <w:r w:rsidR="005D6592" w:rsidRPr="005D1F21">
        <w:t xml:space="preserve">- </w:t>
      </w:r>
      <w:r w:rsidRPr="005D1F21">
        <w:t>e-oglasna ploča suda – osam dana</w:t>
      </w:r>
      <w:r w:rsidR="00BA6FDF">
        <w:t>,</w:t>
      </w:r>
    </w:p>
    <w:p w:rsidRDefault="00FF1722" w:rsidP="00FF1722" w:rsidR="00FF1722">
      <w:pPr>
        <w:ind w:firstLine="720"/>
        <w:jc w:val="both"/>
      </w:pPr>
      <w:r>
        <w:t xml:space="preserve">- Ured državne uprave u Istarskoj županiji, Služba za gospodarstvo, Poreč, Obala M. Tita 4 </w:t>
      </w:r>
    </w:p>
    <w:p w:rsidRDefault="00FF1722" w:rsidP="00FF1722" w:rsidR="00FF1722">
      <w:pPr>
        <w:ind w:firstLine="720"/>
        <w:jc w:val="both"/>
      </w:pPr>
      <w:r>
        <w:t>- Ured državne uprave u Istarskoj županiji, Služba za gospodarstvo, Poreč, Obala M. Tita 4, po pravomoćnosti.</w:t>
      </w:r>
    </w:p>
    <w:p w:rsidRDefault="005D6592" w:rsidP="005D6592" w:rsidR="005D6592" w:rsidRPr="00DC2CBE">
      <w:pPr>
        <w:jc w:val="both"/>
        <w:rPr>
          <w:color w:val="FF0000"/>
        </w:rPr>
      </w:pPr>
    </w:p>
    <w:sectPr w:rsidSect="007926B9" w:rsidR="005D6592" w:rsidRPr="00DC2CBE">
      <w:headerReference w:type="even" r:id="rId10"/>
      <w:headerReference w:type="default" r:id="rId11"/>
      <w:headerReference w:type="first" r:id="rId12"/>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FDF" w:rsidR="00BA6FDF">
      <w:r>
        <w:separator/>
      </w:r>
    </w:p>
  </w:endnote>
  <w:endnote w:id="0" w:type="continuationSeparator">
    <w:p w:rsidRDefault="00BA6FDF" w:rsidR="00BA6F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FDF" w:rsidR="00BA6FDF">
      <w:r>
        <w:separator/>
      </w:r>
    </w:p>
  </w:footnote>
  <w:footnote w:id="0" w:type="continuationSeparator">
    <w:p w:rsidRDefault="00BA6FDF" w:rsidR="00BA6F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FDF" w:rsidP="007926B9" w:rsidR="00BA6F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A6FDF" w:rsidR="00BA6F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FDF" w:rsidP="007926B9" w:rsidR="00BA6F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062D">
      <w:rPr>
        <w:rStyle w:val="Brojstranice"/>
        <w:noProof/>
      </w:rPr>
      <w:t>- 2 -</w:t>
    </w:r>
    <w:r>
      <w:rPr>
        <w:rStyle w:val="Brojstranice"/>
      </w:rPr>
      <w:fldChar w:fldCharType="end"/>
    </w:r>
  </w:p>
  <w:p w:rsidRDefault="00BA6FDF" w:rsidP="007926B9" w:rsidR="00BA6FDF">
    <w:pPr>
      <w:pStyle w:val="Zaglavlje"/>
    </w:pPr>
    <w:r>
      <w:rPr>
        <w:sz w:val="23"/>
        <w:szCs w:val="23"/>
      </w:rPr>
      <w:tab/>
    </w:r>
    <w:r>
      <w:rPr>
        <w:sz w:val="23"/>
        <w:szCs w:val="23"/>
      </w:rPr>
      <w:tab/>
      <w:t>Poslovni broj: 1 St-790/16-14</w:t>
    </w:r>
  </w:p>
  <w:p w:rsidRDefault="00BA6FDF" w:rsidP="007926B9" w:rsidR="00BA6FD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FDF" w:rsidR="00BA6FDF">
    <w:pPr>
      <w:pStyle w:val="Zaglavlje"/>
      <w:rPr>
        <w:sz w:val="23"/>
        <w:szCs w:val="23"/>
      </w:rPr>
    </w:pPr>
    <w:r>
      <w:rPr>
        <w:sz w:val="23"/>
        <w:szCs w:val="23"/>
      </w:rPr>
      <w:tab/>
    </w:r>
    <w:r>
      <w:rPr>
        <w:sz w:val="23"/>
        <w:szCs w:val="23"/>
      </w:rPr>
      <w:tab/>
      <w:t>Poslovni broj: 1 St-790/16-14</w:t>
    </w:r>
  </w:p>
  <w:p w:rsidRDefault="00BA6FDF" w:rsidR="00BA6FD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6592"/>
    <w:rsid w:val="0000405A"/>
    <w:rsid w:val="00041E78"/>
    <w:rsid w:val="00095A02"/>
    <w:rsid w:val="000B1A67"/>
    <w:rsid w:val="000D1EA1"/>
    <w:rsid w:val="000D31B4"/>
    <w:rsid w:val="000E0BBA"/>
    <w:rsid w:val="000E2F9B"/>
    <w:rsid w:val="0012578E"/>
    <w:rsid w:val="001850D2"/>
    <w:rsid w:val="001865ED"/>
    <w:rsid w:val="00193C4E"/>
    <w:rsid w:val="00197754"/>
    <w:rsid w:val="001D01C0"/>
    <w:rsid w:val="001F6B0D"/>
    <w:rsid w:val="00237525"/>
    <w:rsid w:val="00255AFF"/>
    <w:rsid w:val="00276BF0"/>
    <w:rsid w:val="0028256D"/>
    <w:rsid w:val="002E2AAF"/>
    <w:rsid w:val="00331D94"/>
    <w:rsid w:val="00352582"/>
    <w:rsid w:val="0035312C"/>
    <w:rsid w:val="00392D0C"/>
    <w:rsid w:val="00397CB5"/>
    <w:rsid w:val="003B5C56"/>
    <w:rsid w:val="003F7798"/>
    <w:rsid w:val="004235D9"/>
    <w:rsid w:val="00434118"/>
    <w:rsid w:val="0044062D"/>
    <w:rsid w:val="00443EF4"/>
    <w:rsid w:val="00446106"/>
    <w:rsid w:val="00460740"/>
    <w:rsid w:val="004A5EDF"/>
    <w:rsid w:val="004B3726"/>
    <w:rsid w:val="004D7B47"/>
    <w:rsid w:val="005747CA"/>
    <w:rsid w:val="00585A21"/>
    <w:rsid w:val="0059525B"/>
    <w:rsid w:val="005D1F21"/>
    <w:rsid w:val="005D6592"/>
    <w:rsid w:val="0062120B"/>
    <w:rsid w:val="00621F87"/>
    <w:rsid w:val="0065769A"/>
    <w:rsid w:val="006945A2"/>
    <w:rsid w:val="00697542"/>
    <w:rsid w:val="006B37A4"/>
    <w:rsid w:val="006B422D"/>
    <w:rsid w:val="006C0A2B"/>
    <w:rsid w:val="006D47F8"/>
    <w:rsid w:val="00717458"/>
    <w:rsid w:val="0076431D"/>
    <w:rsid w:val="00766400"/>
    <w:rsid w:val="00776FFF"/>
    <w:rsid w:val="007926B9"/>
    <w:rsid w:val="007C334E"/>
    <w:rsid w:val="007E4745"/>
    <w:rsid w:val="007F1B9B"/>
    <w:rsid w:val="008013C3"/>
    <w:rsid w:val="008146CC"/>
    <w:rsid w:val="0083523F"/>
    <w:rsid w:val="00864E52"/>
    <w:rsid w:val="008960E5"/>
    <w:rsid w:val="008A1710"/>
    <w:rsid w:val="008D2FD3"/>
    <w:rsid w:val="008E02E7"/>
    <w:rsid w:val="008F1F9E"/>
    <w:rsid w:val="00923B89"/>
    <w:rsid w:val="009A0019"/>
    <w:rsid w:val="009B2C8A"/>
    <w:rsid w:val="009C424D"/>
    <w:rsid w:val="009C63AA"/>
    <w:rsid w:val="00A56A06"/>
    <w:rsid w:val="00A75990"/>
    <w:rsid w:val="00A916A7"/>
    <w:rsid w:val="00AC15FC"/>
    <w:rsid w:val="00B03A3A"/>
    <w:rsid w:val="00B13AEF"/>
    <w:rsid w:val="00B7595F"/>
    <w:rsid w:val="00B81A5B"/>
    <w:rsid w:val="00B91AE5"/>
    <w:rsid w:val="00BA6FDF"/>
    <w:rsid w:val="00BF5C86"/>
    <w:rsid w:val="00C9622A"/>
    <w:rsid w:val="00CB7466"/>
    <w:rsid w:val="00CE6590"/>
    <w:rsid w:val="00D43CF5"/>
    <w:rsid w:val="00D64F74"/>
    <w:rsid w:val="00D76F69"/>
    <w:rsid w:val="00D77C8A"/>
    <w:rsid w:val="00D97FE6"/>
    <w:rsid w:val="00DC2CBE"/>
    <w:rsid w:val="00DD5010"/>
    <w:rsid w:val="00DE6CB0"/>
    <w:rsid w:val="00DF5E63"/>
    <w:rsid w:val="00DF63FE"/>
    <w:rsid w:val="00E303E6"/>
    <w:rsid w:val="00E80ECB"/>
    <w:rsid w:val="00EB7A58"/>
    <w:rsid w:val="00EC0D58"/>
    <w:rsid w:val="00EC0EC5"/>
    <w:rsid w:val="00F40213"/>
    <w:rsid w:val="00F501AD"/>
    <w:rsid w:val="00F66FE4"/>
    <w:rsid w:val="00F92A06"/>
    <w:rsid w:val="00FC37DF"/>
    <w:rsid w:val="00FF17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659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D6592"/>
    <w:pPr>
      <w:tabs>
        <w:tab w:pos="4536" w:val="center"/>
        <w:tab w:pos="9072" w:val="right"/>
      </w:tabs>
    </w:pPr>
  </w:style>
  <w:style w:customStyle="true" w:styleId="ZaglavljeChar" w:type="character">
    <w:name w:val="Zaglavlje Char"/>
    <w:basedOn w:val="Zadanifontodlomka"/>
    <w:link w:val="Zaglavlje"/>
    <w:rsid w:val="005D6592"/>
    <w:rPr>
      <w:rFonts w:cs="Times New Roman" w:eastAsia="Times New Roman" w:hAnsi="Times New Roman" w:ascii="Times New Roman"/>
      <w:sz w:val="24"/>
      <w:szCs w:val="24"/>
      <w:lang w:eastAsia="hr-HR"/>
    </w:rPr>
  </w:style>
  <w:style w:styleId="Brojstranice" w:type="character">
    <w:name w:val="page number"/>
    <w:basedOn w:val="Zadanifontodlomka"/>
    <w:rsid w:val="005D6592"/>
  </w:style>
  <w:style w:styleId="Tekstbalonia" w:type="paragraph">
    <w:name w:val="Balloon Text"/>
    <w:basedOn w:val="Normal"/>
    <w:link w:val="TekstbaloniaChar"/>
    <w:uiPriority w:val="99"/>
    <w:semiHidden/>
    <w:unhideWhenUsed/>
    <w:rsid w:val="005D65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6592"/>
    <w:rPr>
      <w:rFonts w:cs="Tahoma" w:eastAsia="Times New Roman" w:hAnsi="Tahoma" w:ascii="Tahoma"/>
      <w:sz w:val="16"/>
      <w:szCs w:val="16"/>
      <w:lang w:eastAsia="hr-HR"/>
    </w:rPr>
  </w:style>
  <w:style w:styleId="Podnoje" w:type="paragraph">
    <w:name w:val="footer"/>
    <w:basedOn w:val="Normal"/>
    <w:link w:val="PodnojeChar"/>
    <w:uiPriority w:val="99"/>
    <w:unhideWhenUsed/>
    <w:rsid w:val="0000405A"/>
    <w:pPr>
      <w:tabs>
        <w:tab w:pos="4536" w:val="center"/>
        <w:tab w:pos="9072" w:val="right"/>
      </w:tabs>
    </w:pPr>
  </w:style>
  <w:style w:customStyle="true" w:styleId="PodnojeChar" w:type="character">
    <w:name w:val="Podnožje Char"/>
    <w:basedOn w:val="Zadanifontodlomka"/>
    <w:link w:val="Podnoje"/>
    <w:uiPriority w:val="99"/>
    <w:rsid w:val="0000405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E2F9B"/>
    <w:rPr>
      <w:color w:val="808080"/>
      <w:bdr w:space="0" w:sz="0" w:color="auto" w:val="none"/>
      <w:shd w:fill="auto" w:color="auto" w:val="clear"/>
    </w:rPr>
  </w:style>
  <w:style w:customStyle="true" w:styleId="eSPISCCParagraphDefaultFont" w:type="character">
    <w:name w:val="eSPIS_CC_Paragraph Default Font"/>
    <w:basedOn w:val="Zadanifontodlomka"/>
    <w:rsid w:val="000E2F9B"/>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0E2F9B"/>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0E2F9B"/>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0E2F9B"/>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659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D6592"/>
    <w:pPr>
      <w:tabs>
        <w:tab w:pos="4536" w:val="center"/>
        <w:tab w:pos="9072" w:val="right"/>
      </w:tabs>
    </w:pPr>
  </w:style>
  <w:style w:customStyle="1" w:styleId="ZaglavljeChar" w:type="character">
    <w:name w:val="Zaglavlje Char"/>
    <w:basedOn w:val="Zadanifontodlomka"/>
    <w:link w:val="Zaglavlje"/>
    <w:rsid w:val="005D6592"/>
    <w:rPr>
      <w:rFonts w:ascii="Times New Roman" w:cs="Times New Roman" w:eastAsia="Times New Roman" w:hAnsi="Times New Roman"/>
      <w:sz w:val="24"/>
      <w:szCs w:val="24"/>
      <w:lang w:eastAsia="hr-HR"/>
    </w:rPr>
  </w:style>
  <w:style w:styleId="Brojstranice" w:type="character">
    <w:name w:val="page number"/>
    <w:basedOn w:val="Zadanifontodlomka"/>
    <w:rsid w:val="005D6592"/>
  </w:style>
  <w:style w:styleId="Tekstbalonia" w:type="paragraph">
    <w:name w:val="Balloon Text"/>
    <w:basedOn w:val="Normal"/>
    <w:link w:val="TekstbaloniaChar"/>
    <w:uiPriority w:val="99"/>
    <w:semiHidden/>
    <w:unhideWhenUsed/>
    <w:rsid w:val="005D6592"/>
    <w:rPr>
      <w:rFonts w:ascii="Tahoma" w:cs="Tahoma" w:hAnsi="Tahoma"/>
      <w:sz w:val="16"/>
      <w:szCs w:val="16"/>
    </w:rPr>
  </w:style>
  <w:style w:customStyle="1" w:styleId="TekstbaloniaChar" w:type="character">
    <w:name w:val="Tekst balončića Char"/>
    <w:basedOn w:val="Zadanifontodlomka"/>
    <w:link w:val="Tekstbalonia"/>
    <w:uiPriority w:val="99"/>
    <w:semiHidden/>
    <w:rsid w:val="005D6592"/>
    <w:rPr>
      <w:rFonts w:ascii="Tahoma" w:cs="Tahoma" w:eastAsia="Times New Roman" w:hAnsi="Tahoma"/>
      <w:sz w:val="16"/>
      <w:szCs w:val="16"/>
      <w:lang w:eastAsia="hr-HR"/>
    </w:rPr>
  </w:style>
  <w:style w:styleId="Podnoje" w:type="paragraph">
    <w:name w:val="footer"/>
    <w:basedOn w:val="Normal"/>
    <w:link w:val="PodnojeChar"/>
    <w:uiPriority w:val="99"/>
    <w:unhideWhenUsed/>
    <w:rsid w:val="0000405A"/>
    <w:pPr>
      <w:tabs>
        <w:tab w:pos="4536" w:val="center"/>
        <w:tab w:pos="9072" w:val="right"/>
      </w:tabs>
    </w:pPr>
  </w:style>
  <w:style w:customStyle="1" w:styleId="PodnojeChar" w:type="character">
    <w:name w:val="Podnožje Char"/>
    <w:basedOn w:val="Zadanifontodlomka"/>
    <w:link w:val="Podnoje"/>
    <w:uiPriority w:val="99"/>
    <w:rsid w:val="0000405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E2F9B"/>
    <w:rPr>
      <w:color w:val="808080"/>
      <w:bdr w:color="auto" w:space="0" w:sz="0" w:val="none"/>
      <w:shd w:color="auto" w:fill="auto" w:val="clear"/>
    </w:rPr>
  </w:style>
  <w:style w:customStyle="1" w:styleId="eSPISCCParagraphDefaultFont" w:type="character">
    <w:name w:val="eSPIS_CC_Paragraph Default Font"/>
    <w:basedOn w:val="Zadanifontodlomka"/>
    <w:rsid w:val="000E2F9B"/>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0E2F9B"/>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0E2F9B"/>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0E2F9B"/>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1153">
      <w:bodyDiv w:val="true"/>
      <w:marLeft w:val="0"/>
      <w:marRight w:val="0"/>
      <w:marTop w:val="0"/>
      <w:marBottom w:val="0"/>
      <w:divBdr>
        <w:top w:space="0" w:sz="0" w:color="auto" w:val="none"/>
        <w:left w:space="0" w:sz="0" w:color="auto" w:val="none"/>
        <w:bottom w:space="0" w:sz="0" w:color="auto" w:val="none"/>
        <w:right w:space="0" w:sz="0" w:color="auto" w:val="none"/>
      </w:divBdr>
    </w:div>
    <w:div w:id="944731906">
      <w:bodyDiv w:val="true"/>
      <w:marLeft w:val="0"/>
      <w:marRight w:val="0"/>
      <w:marTop w:val="0"/>
      <w:marBottom w:val="0"/>
      <w:divBdr>
        <w:top w:space="0" w:sz="0" w:color="auto" w:val="none"/>
        <w:left w:space="0" w:sz="0" w:color="auto" w:val="none"/>
        <w:bottom w:space="0" w:sz="0" w:color="auto" w:val="none"/>
        <w:right w:space="0" w:sz="0" w:color="auto" w:val="none"/>
      </w:divBdr>
    </w:div>
    <w:div w:id="1324359258">
      <w:bodyDiv w:val="true"/>
      <w:marLeft w:val="0"/>
      <w:marRight w:val="0"/>
      <w:marTop w:val="0"/>
      <w:marBottom w:val="0"/>
      <w:divBdr>
        <w:top w:space="0" w:sz="0" w:color="auto" w:val="none"/>
        <w:left w:space="0" w:sz="0" w:color="auto" w:val="none"/>
        <w:bottom w:space="0" w:sz="0" w:color="auto" w:val="none"/>
        <w:right w:space="0" w:sz="0" w:color="auto" w:val="none"/>
      </w:divBdr>
    </w:div>
    <w:div w:id="1933315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St-790/2016-14</izvorni_sadrzaj>
    <derivirana_varijabla naziv="DomainObject.Oznaka_1">St-790/2016-14</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St-790/2016</izvorni_sadrzaj>
    <derivirana_varijabla naziv="DomainObject.Predmet.OznakaBroj_1">St-790/2016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ĐANINO ĆURKO</izvorni_sadrzaj>
    <derivirana_varijabla naziv="DomainObject.Predmet.ProtustrankaFormated_1">  ĐANINO ĆURKO</derivirana_varijabla>
  </DomainObject.Predmet.ProtustrankaFormated>
  <DomainObject.Predmet.ProtustrankaFormatedOIB>
    <izvorni_sadrzaj>  ĐANINO ĆURKO, OIB 78863363600</izvorni_sadrzaj>
    <derivirana_varijabla naziv="DomainObject.Predmet.ProtustrankaFormatedOIB_1">  ĐANINO ĆURKO, OIB 78863363600</derivirana_varijabla>
  </DomainObject.Predmet.ProtustrankaFormatedOIB>
  <DomainObject.Predmet.ProtustrankaFormatedWithAdress>
    <izvorni_sadrzaj> ĐANINO ĆURKO, Istarska 18, 52463 Višnjan</izvorni_sadrzaj>
    <derivirana_varijabla naziv="DomainObject.Predmet.ProtustrankaFormatedWithAdress_1"> ĐANINO ĆURKO, Istarska 18, 52463 Višnjan</derivirana_varijabla>
  </DomainObject.Predmet.ProtustrankaFormatedWithAdress>
  <DomainObject.Predmet.ProtustrankaFormatedWithAdressOIB>
    <izvorni_sadrzaj> ĐANINO ĆURKO, OIB 78863363600, Istarska 18, 52463 Višnjan</izvorni_sadrzaj>
    <derivirana_varijabla naziv="DomainObject.Predmet.ProtustrankaFormatedWithAdressOIB_1"> ĐANINO ĆURKO, OIB 78863363600, Istarska 18, 52463 Višnjan</derivirana_varijabla>
  </DomainObject.Predmet.ProtustrankaFormatedWithAdressOIB>
  <DomainObject.Predmet.ProtustrankaWithAdress>
    <izvorni_sadrzaj>ĐANINO ĆURKO Istarska 18, 52463 Višnjan</izvorni_sadrzaj>
    <derivirana_varijabla naziv="DomainObject.Predmet.ProtustrankaWithAdress_1">ĐANINO ĆURKO Istarska 18, 52463 Višnjan</derivirana_varijabla>
  </DomainObject.Predmet.ProtustrankaWithAdress>
  <DomainObject.Predmet.ProtustrankaWithAdressOIB>
    <izvorni_sadrzaj>ĐANINO ĆURKO, OIB 78863363600, Istarska 18, 52463 Višnjan</izvorni_sadrzaj>
    <derivirana_varijabla naziv="DomainObject.Predmet.ProtustrankaWithAdressOIB_1">ĐANINO ĆURKO, OIB 78863363600, Istarska 18, 52463 Višnjan</derivirana_varijabla>
  </DomainObject.Predmet.ProtustrankaWithAdressOIB>
  <DomainObject.Predmet.ProtustrankaNazivFormated>
    <izvorni_sadrzaj>ĐANINO ĆURKO</izvorni_sadrzaj>
    <derivirana_varijabla naziv="DomainObject.Predmet.ProtustrankaNazivFormated_1">ĐANINO ĆURKO</derivirana_varijabla>
  </DomainObject.Predmet.ProtustrankaNazivFormated>
  <DomainObject.Predmet.ProtustrankaNazivFormatedOIB>
    <izvorni_sadrzaj>ĐANINO ĆURKO, OIB 78863363600</izvorni_sadrzaj>
    <derivirana_varijabla naziv="DomainObject.Predmet.ProtustrankaNazivFormatedOIB_1">ĐANINO ĆURKO, OIB 78863363600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ĐANINO ĆURKO</izvorni_sadrzaj>
    <derivirana_varijabla naziv="DomainObject.Predmet.StrankaFormated_1">  ĐANINO ĆURKO</derivirana_varijabla>
  </DomainObject.Predmet.StrankaFormated>
  <DomainObject.Predmet.StrankaFormatedOIB>
    <izvorni_sadrzaj>  ĐANINO ĆURKO, OIB 78863363600</izvorni_sadrzaj>
    <derivirana_varijabla naziv="DomainObject.Predmet.StrankaFormatedOIB_1">  ĐANINO ĆURKO, OIB 78863363600</derivirana_varijabla>
  </DomainObject.Predmet.StrankaFormatedOIB>
  <DomainObject.Predmet.StrankaFormatedWithAdress>
    <izvorni_sadrzaj> ĐANINO ĆURKO, Istarska 18, 52463 Višnjan</izvorni_sadrzaj>
    <derivirana_varijabla naziv="DomainObject.Predmet.StrankaFormatedWithAdress_1"> ĐANINO ĆURKO, Istarska 18, 52463 Višnjan</derivirana_varijabla>
  </DomainObject.Predmet.StrankaFormatedWithAdress>
  <DomainObject.Predmet.StrankaFormatedWithAdressOIB>
    <izvorni_sadrzaj> ĐANINO ĆURKO, OIB 78863363600, Istarska 18, 52463 Višnjan</izvorni_sadrzaj>
    <derivirana_varijabla naziv="DomainObject.Predmet.StrankaFormatedWithAdressOIB_1"> ĐANINO ĆURKO, OIB 78863363600, Istarska 18, 52463 Višnjan</derivirana_varijabla>
  </DomainObject.Predmet.StrankaFormatedWithAdressOIB>
  <DomainObject.Predmet.StrankaWithAdress>
    <izvorni_sadrzaj>ĐANINO ĆURKO Istarska 18,52463 Višnjan</izvorni_sadrzaj>
    <derivirana_varijabla naziv="DomainObject.Predmet.StrankaWithAdress_1">ĐANINO ĆURKO Istarska 18,52463 Višnjan</derivirana_varijabla>
  </DomainObject.Predmet.StrankaWithAdress>
  <DomainObject.Predmet.StrankaWithAdressOIB>
    <izvorni_sadrzaj>ĐANINO ĆURKO, OIB 78863363600, Istarska 18,52463 Višnjan</izvorni_sadrzaj>
    <derivirana_varijabla naziv="DomainObject.Predmet.StrankaWithAdressOIB_1">ĐANINO ĆURKO, OIB 78863363600, Istarska 18,52463 Višnjan</derivirana_varijabla>
  </DomainObject.Predmet.StrankaWithAdressOIB>
  <DomainObject.Predmet.StrankaNazivFormated>
    <izvorni_sadrzaj>ĐANINO ĆURKO</izvorni_sadrzaj>
    <derivirana_varijabla naziv="DomainObject.Predmet.StrankaNazivFormated_1">ĐANINO ĆURKO</derivirana_varijabla>
  </DomainObject.Predmet.StrankaNazivFormated>
  <DomainObject.Predmet.StrankaNazivFormatedOIB>
    <izvorni_sadrzaj>ĐANINO ĆURKO, OIB 78863363600</izvorni_sadrzaj>
    <derivirana_varijabla naziv="DomainObject.Predmet.StrankaNazivFormatedOIB_1">ĐANINO ĆURKO, OIB 78863363600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ĐANINO ĆURKO</item>
    </izvorni_sadrzaj>
    <derivirana_varijabla naziv="DomainObject.Predmet.StrankaListFormated_1">
      <item>ĐANINO ĆURKO</item>
    </derivirana_varijabla>
  </DomainObject.Predmet.StrankaListFormated>
  <DomainObject.Predmet.StrankaListFormatedOIB>
    <izvorni_sadrzaj>
      <item>ĐANINO ĆURKO, OIB 78863363600</item>
    </izvorni_sadrzaj>
    <derivirana_varijabla naziv="DomainObject.Predmet.StrankaListFormatedOIB_1">
      <item>ĐANINO ĆURKO, OIB 78863363600</item>
    </derivirana_varijabla>
  </DomainObject.Predmet.StrankaListFormatedOIB>
  <DomainObject.Predmet.StrankaListFormatedWithAdress>
    <izvorni_sadrzaj>
      <item>ĐANINO ĆURKO, Istarska 18, 52463 Višnjan</item>
    </izvorni_sadrzaj>
    <derivirana_varijabla naziv="DomainObject.Predmet.StrankaListFormatedWithAdress_1">
      <item>ĐANINO ĆURKO, Istarska 18, 52463 Višnjan</item>
    </derivirana_varijabla>
  </DomainObject.Predmet.StrankaListFormatedWithAdress>
  <DomainObject.Predmet.StrankaListFormatedWithAdressOIB>
    <izvorni_sadrzaj>
      <item>ĐANINO ĆURKO, OIB 78863363600, Istarska 18, 52463 Višnjan</item>
    </izvorni_sadrzaj>
    <derivirana_varijabla naziv="DomainObject.Predmet.StrankaListFormatedWithAdressOIB_1">
      <item>ĐANINO ĆURKO, OIB 78863363600, Istarska 18, 52463 Višnjan</item>
    </derivirana_varijabla>
  </DomainObject.Predmet.StrankaListFormatedWithAdressOIB>
  <DomainObject.Predmet.StrankaListNazivFormated>
    <izvorni_sadrzaj>
      <item>ĐANINO ĆURKO</item>
    </izvorni_sadrzaj>
    <derivirana_varijabla naziv="DomainObject.Predmet.StrankaListNazivFormated_1">
      <item>ĐANINO ĆURKO</item>
    </derivirana_varijabla>
  </DomainObject.Predmet.StrankaListNazivFormated>
  <DomainObject.Predmet.StrankaListNazivFormatedOIB>
    <izvorni_sadrzaj>
      <item>ĐANINO ĆURKO, OIB 78863363600</item>
    </izvorni_sadrzaj>
    <derivirana_varijabla naziv="DomainObject.Predmet.StrankaListNazivFormatedOIB_1">
      <item>ĐANINO ĆURKO, OIB 78863363600</item>
    </derivirana_varijabla>
  </DomainObject.Predmet.StrankaListNazivFormatedOIB>
  <DomainObject.Predmet.ProtuStrankaListFormated>
    <izvorni_sadrzaj>
      <item>ĐANINO ĆURKO</item>
    </izvorni_sadrzaj>
    <derivirana_varijabla naziv="DomainObject.Predmet.ProtuStrankaListFormated_1">
      <item>ĐANINO ĆURKO</item>
    </derivirana_varijabla>
  </DomainObject.Predmet.ProtuStrankaListFormated>
  <DomainObject.Predmet.ProtuStrankaListFormatedOIB>
    <izvorni_sadrzaj>
      <item>ĐANINO ĆURKO, OIB 78863363600</item>
    </izvorni_sadrzaj>
    <derivirana_varijabla naziv="DomainObject.Predmet.ProtuStrankaListFormatedOIB_1">
      <item>ĐANINO ĆURKO, OIB 78863363600</item>
    </derivirana_varijabla>
  </DomainObject.Predmet.ProtuStrankaListFormatedOIB>
  <DomainObject.Predmet.ProtuStrankaListFormatedWithAdress>
    <izvorni_sadrzaj>
      <item>ĐANINO ĆURKO, Istarska 18, 52463 Višnjan</item>
    </izvorni_sadrzaj>
    <derivirana_varijabla naziv="DomainObject.Predmet.ProtuStrankaListFormatedWithAdress_1">
      <item>ĐANINO ĆURKO, Istarska 18, 52463 Višnjan</item>
    </derivirana_varijabla>
  </DomainObject.Predmet.ProtuStrankaListFormatedWithAdress>
  <DomainObject.Predmet.ProtuStrankaListFormatedWithAdressOIB>
    <izvorni_sadrzaj>
      <item>ĐANINO ĆURKO, OIB 78863363600, Istarska 18, 52463 Višnjan</item>
    </izvorni_sadrzaj>
    <derivirana_varijabla naziv="DomainObject.Predmet.ProtuStrankaListFormatedWithAdressOIB_1">
      <item>ĐANINO ĆURKO, OIB 78863363600, Istarska 18, 52463 Višnjan</item>
    </derivirana_varijabla>
  </DomainObject.Predmet.ProtuStrankaListFormatedWithAdressOIB>
  <DomainObject.Predmet.ProtuStrankaListNazivFormated>
    <izvorni_sadrzaj>
      <item>ĐANINO ĆURKO</item>
    </izvorni_sadrzaj>
    <derivirana_varijabla naziv="DomainObject.Predmet.ProtuStrankaListNazivFormated_1">
      <item>ĐANINO ĆURKO</item>
    </derivirana_varijabla>
  </DomainObject.Predmet.ProtuStrankaListNazivFormated>
  <DomainObject.Predmet.ProtuStrankaListNazivFormatedOIB>
    <izvorni_sadrzaj>
      <item>ĐANINO ĆURKO, OIB 78863363600</item>
    </izvorni_sadrzaj>
    <derivirana_varijabla naziv="DomainObject.Predmet.ProtuStrankaListNazivFormatedOIB_1">
      <item>ĐANINO ĆURKO, OIB 78863363600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St-790/2016-14</izvorni_sadrzaj>
    <derivirana_varijabla naziv="DomainObject.PoslovniBrojDokumenta_1">St-790/2016-14</derivirana_varijabla>
  </DomainObject.PoslovniBrojDokumenta>
  <DomainObject.Predmet.StrankaIDrugi>
    <izvorni_sadrzaj>ĐANINO ĆURKO</izvorni_sadrzaj>
    <derivirana_varijabla naziv="DomainObject.Predmet.StrankaIDrugi_1">ĐANINO ĆURKO</derivirana_varijabla>
  </DomainObject.Predmet.StrankaIDrugi>
  <DomainObject.Predmet.ProtustrankaIDrugi>
    <izvorni_sadrzaj>ĐANINO ĆURKO</izvorni_sadrzaj>
    <derivirana_varijabla naziv="DomainObject.Predmet.ProtustrankaIDrugi_1">ĐANINO ĆURKO</derivirana_varijabla>
  </DomainObject.Predmet.ProtustrankaIDrugi>
  <DomainObject.Predmet.StrankaIDrugiAdressOIB>
    <izvorni_sadrzaj>ĐANINO ĆURKO, OIB 78863363600, Istarska 18, 52463 Višnjan</izvorni_sadrzaj>
    <derivirana_varijabla naziv="DomainObject.Predmet.StrankaIDrugiAdressOIB_1">ĐANINO ĆURKO, OIB 78863363600, Istarska 18, 52463 Višnjan</derivirana_varijabla>
  </DomainObject.Predmet.StrankaIDrugiAdressOIB>
  <DomainObject.Predmet.ProtustrankaIDrugiAdressOIB>
    <izvorni_sadrzaj>ĐANINO ĆURKO, OIB 78863363600, Istarska 18, 52463 Višnjan</izvorni_sadrzaj>
    <derivirana_varijabla naziv="DomainObject.Predmet.ProtustrankaIDrugiAdressOIB_1">ĐANINO ĆURKO, OIB 78863363600, Istarska 18,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ĐANINO ĆURKO</item>
      <item>ĐANINO ĆURKO</item>
    </izvorni_sadrzaj>
    <derivirana_varijabla naziv="DomainObject.Predmet.SudioniciListNaziv_1">
      <item>ĐANINO ĆURKO</item>
      <item>ĐANINO ĆURKO</item>
    </derivirana_varijabla>
  </DomainObject.Predmet.SudioniciListNaziv>
  <DomainObject.Predmet.SudioniciListAdressOIB>
    <izvorni_sadrzaj>
      <item>ĐANINO ĆURKO, OIB 78863363600, Istarska 18,52463 Višnjan</item>
      <item>ĐANINO ĆURKO, OIB 78863363600, Istarska 18,52463 Višnjan</item>
    </izvorni_sadrzaj>
    <derivirana_varijabla naziv="DomainObject.Predmet.SudioniciListAdressOIB_1">
      <item>ĐANINO ĆURKO, OIB 78863363600, Istarska 18,52463 Višnjan</item>
      <item>ĐANINO ĆURKO, OIB 78863363600, Istarska 18,52463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78863363600</item>
      <item>, OIB 78863363600</item>
    </izvorni_sadrzaj>
    <derivirana_varijabla naziv="DomainObject.Predmet.SudioniciListNazivOIB_1">
      <item>, OIB 78863363600</item>
      <item>, OIB 78863363600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B24CC1-529D-4C70-87CB-8592D1AA0E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3890</properties:Characters>
  <properties:Lines>95</properties:Lines>
  <properties:Paragraphs>33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2017-03-14T08:18:00Z</dcterms:created>
  <dc:creator>Damir Rabar</dc:creator>
  <cp:lastModifiedBy>Lorena Paris Aničić</cp:lastModifiedBy>
  <cp:lastPrinted>2017-03-14T08:23:00Z</cp:lastPrinted>
  <dcterms:modified xmlns:xsi="http://www.w3.org/2001/XMLSchema-instance" xsi:type="dcterms:W3CDTF">2017-03-14T10:58:00Z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St-790/2016-14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