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b8e1" w14:paraId="d24b8e1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Branki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                  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E15EA6" w:rsidRPr="00E15EA6">
        <w:rPr>
          <w:rFonts w:eastAsia="MS Mincho"/>
        </w:rPr>
        <w:t>k.č</w:t>
      </w:r>
      <w:proofErr w:type="spellEnd"/>
      <w:r w:rsidR="00E15EA6" w:rsidRPr="00E15EA6">
        <w:rPr>
          <w:rFonts w:eastAsia="MS Mincho"/>
        </w:rPr>
        <w:t xml:space="preserve">. 12932/1  oranica površine 2.931 m2, </w:t>
      </w:r>
      <w:r w:rsidR="007D79AD" w:rsidRPr="007D79AD">
        <w:rPr>
          <w:rFonts w:eastAsia="MS Mincho"/>
        </w:rPr>
        <w:t xml:space="preserve">po cijeni od </w:t>
      </w:r>
      <w:r w:rsidR="00E15EA6">
        <w:rPr>
          <w:rFonts w:eastAsia="MS Mincho"/>
        </w:rPr>
        <w:t>13.5</w:t>
      </w:r>
      <w:r w:rsidR="00C974BF" w:rsidRPr="00C974BF">
        <w:rPr>
          <w:rFonts w:eastAsia="MS Mincho"/>
        </w:rPr>
        <w:t xml:space="preserve">00,00 </w:t>
      </w:r>
      <w:r w:rsidR="00410C07" w:rsidRPr="00410C07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E52C81">
        <w:rPr>
          <w:rFonts w:eastAsia="MS Mincho"/>
        </w:rPr>
        <w:t xml:space="preserve">Branka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E15EA6" w:rsidRPr="00E15EA6">
        <w:t>k.č</w:t>
      </w:r>
      <w:proofErr w:type="spellEnd"/>
      <w:r w:rsidR="00E15EA6" w:rsidRPr="00E15EA6">
        <w:t xml:space="preserve">. 12932/1  oranica površine 2.931 m2, </w:t>
      </w:r>
      <w:r w:rsidR="0032756B">
        <w:rPr>
          <w:rFonts w:eastAsia="MS Mincho"/>
        </w:rPr>
        <w:t xml:space="preserve">utvrđene </w:t>
      </w:r>
      <w:r w:rsidR="0032756B" w:rsidRPr="00E15EA6">
        <w:rPr>
          <w:rFonts w:eastAsia="MS Mincho"/>
        </w:rPr>
        <w:t>vrijednosti</w:t>
      </w:r>
      <w:r w:rsidR="00E15EA6" w:rsidRPr="00E15EA6">
        <w:t xml:space="preserve"> 8.793,00 kn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E442DF">
      <w:pPr>
        <w:ind w:firstLine="708"/>
        <w:jc w:val="both"/>
      </w:pPr>
      <w:r>
        <w:t xml:space="preserve">Na ročištu za javnu dražbu održanom dana </w:t>
      </w:r>
      <w:r w:rsidR="00E15EA6">
        <w:t xml:space="preserve">15. 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>tog iznosa</w:t>
      </w:r>
      <w:r w:rsidR="00E442DF">
        <w:t>.</w:t>
      </w:r>
    </w:p>
    <w:p w:rsidRDefault="00EC35BE" w:rsidP="00590807" w:rsidR="00EC35BE">
      <w:pPr>
        <w:ind w:firstLine="708"/>
        <w:jc w:val="both"/>
      </w:pPr>
    </w:p>
    <w:p w:rsidRDefault="00E442DF" w:rsidP="003651FE" w:rsidR="00EC35BE">
      <w:pPr>
        <w:ind w:firstLine="708"/>
        <w:jc w:val="both"/>
      </w:pPr>
      <w:r w:rsidRPr="00E442DF">
        <w:t xml:space="preserve">Utvrđeno je nadalje da su za kupnju nekretnine pobliže opisane pod točkom I. izreke ovog rješenja uplaćene </w:t>
      </w:r>
      <w:r>
        <w:t xml:space="preserve">dvije </w:t>
      </w:r>
      <w:r w:rsidRPr="00E442DF">
        <w:t xml:space="preserve"> jamčevine.</w:t>
      </w:r>
    </w:p>
    <w:p w:rsidRDefault="00E442DF" w:rsidP="003651FE" w:rsidR="00E442DF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962F15">
        <w:rPr>
          <w:bCs/>
        </w:rPr>
        <w:t>e</w:t>
      </w:r>
      <w:r w:rsidR="00DC6E4A">
        <w:rPr>
          <w:bCs/>
        </w:rPr>
        <w:t xml:space="preserve"> na stavljanje ponud</w:t>
      </w:r>
      <w:r w:rsidR="00962F15">
        <w:rPr>
          <w:bCs/>
        </w:rPr>
        <w:t>a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 xml:space="preserve">Budući je </w:t>
      </w:r>
      <w:proofErr w:type="spellStart"/>
      <w:r>
        <w:t>p</w:t>
      </w:r>
      <w:r>
        <w:rPr>
          <w:bCs/>
        </w:rPr>
        <w:t>onuditelj</w:t>
      </w:r>
      <w:r w:rsidR="00962F15">
        <w:rPr>
          <w:bCs/>
        </w:rPr>
        <w:t>ica</w:t>
      </w:r>
      <w:proofErr w:type="spellEnd"/>
      <w:r>
        <w:rPr>
          <w:bCs/>
        </w:rPr>
        <w:t xml:space="preserve"> </w:t>
      </w:r>
      <w:r w:rsidR="00E52C81">
        <w:rPr>
          <w:rFonts w:eastAsia="MS Mincho"/>
        </w:rPr>
        <w:t xml:space="preserve">Branka  </w:t>
      </w:r>
      <w:r w:rsidR="00E52C81">
        <w:t xml:space="preserve">Filipović  Juko, 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52C81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E15EA6">
        <w:rPr>
          <w:rFonts w:eastAsia="MS Mincho"/>
        </w:rPr>
        <w:t>13.500,00</w:t>
      </w:r>
      <w:r w:rsidR="00672F85" w:rsidRPr="00672F85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E52C81">
        <w:rPr>
          <w:bCs/>
        </w:rPr>
        <w:t xml:space="preserve">la </w:t>
      </w:r>
      <w:r>
        <w:rPr>
          <w:bCs/>
        </w:rPr>
        <w:t xml:space="preserve">je uvjete da </w:t>
      </w:r>
      <w:r w:rsidR="00E52C81">
        <w:rPr>
          <w:bCs/>
        </w:rPr>
        <w:t>joj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52C81">
        <w:rPr>
          <w:rFonts w:eastAsia="MS Mincho"/>
        </w:rPr>
        <w:t>1</w:t>
      </w:r>
      <w:r w:rsidR="0032756B">
        <w:rPr>
          <w:rFonts w:eastAsia="MS Mincho"/>
        </w:rPr>
        <w:t>5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356" w:rsidR="00623356">
      <w:r>
        <w:separator/>
      </w:r>
    </w:p>
  </w:endnote>
  <w:endnote w:id="0" w:type="continuationSeparator">
    <w:p w:rsidRDefault="00623356" w:rsidR="0062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B57954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356" w:rsidR="00623356">
      <w:r>
        <w:separator/>
      </w:r>
    </w:p>
  </w:footnote>
  <w:footnote w:id="0" w:type="continuationSeparator">
    <w:p w:rsidRDefault="00623356" w:rsidR="00623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32756B">
      <w:rPr>
        <w:rFonts w:cs="Times New Roman" w:eastAsia="MS Mincho" w:hAnsi="Times New Roman" w:ascii="Times New Roman"/>
      </w:rPr>
      <w:t>371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66259"/>
    <w:rsid w:val="00277531"/>
    <w:rsid w:val="00277C97"/>
    <w:rsid w:val="002811C6"/>
    <w:rsid w:val="0028439F"/>
    <w:rsid w:val="0028452A"/>
    <w:rsid w:val="00291F77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320"/>
    <w:rsid w:val="00320A17"/>
    <w:rsid w:val="0032756B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06764"/>
    <w:rsid w:val="00615190"/>
    <w:rsid w:val="00623356"/>
    <w:rsid w:val="006314A2"/>
    <w:rsid w:val="00632CA0"/>
    <w:rsid w:val="006551C7"/>
    <w:rsid w:val="006579E0"/>
    <w:rsid w:val="00672F85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3B6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5B1C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3450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57954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15EA6"/>
    <w:rsid w:val="00E20120"/>
    <w:rsid w:val="00E24EDC"/>
    <w:rsid w:val="00E2796D"/>
    <w:rsid w:val="00E354F9"/>
    <w:rsid w:val="00E37C24"/>
    <w:rsid w:val="00E442DF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9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95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5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5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5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9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95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5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5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5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900</properties:Words>
  <properties:Characters>4533</properties:Characters>
  <properties:Lines>119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2016-09-16T09:54:00Z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2016-09-16T09:59:00Z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