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a46a" w14:paraId="84ca46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C3076D">
        <w:t>GOTUS I DJECA d.o.o., Vrisnik bb, Vrisnik, OIB: 11090678719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3076D">
        <w:t xml:space="preserve">GOTUS I DJECA d.o.o., Vrisnik bb, Vrisnik, OIB: 11090678719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C3076D">
        <w:rPr>
          <w:lang w:val="hr-HR"/>
        </w:rPr>
        <w:t>3.365,40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E3B8B" w:rsidR="00473132">
    <w:pPr>
      <w:pStyle w:val="Zaglavlje"/>
      <w:jc w:val="center"/>
    </w:pPr>
  </w:p>
  <w:p w:rsidRDefault="003E3B8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C3076D">
      <w:t>1936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C2F22"/>
    <w:rsid w:val="003E3B8B"/>
    <w:rsid w:val="00417EA6"/>
    <w:rsid w:val="00443416"/>
    <w:rsid w:val="004D4338"/>
    <w:rsid w:val="00511ED2"/>
    <w:rsid w:val="005A61D0"/>
    <w:rsid w:val="00601A06"/>
    <w:rsid w:val="00656D2D"/>
    <w:rsid w:val="00667B63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C3076D"/>
    <w:rsid w:val="00C553FA"/>
    <w:rsid w:val="00D170AD"/>
    <w:rsid w:val="00D54741"/>
    <w:rsid w:val="00DD0D50"/>
    <w:rsid w:val="00E67493"/>
    <w:rsid w:val="00EA4F9E"/>
    <w:rsid w:val="00EB6A52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E3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B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B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B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B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E3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B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B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B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B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St-1936/2015</izvorni_sadrzaj>
    <derivirana_varijabla naziv="DomainObject.Predmet.OznakaBroj_1">St-1936/2015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GOUTS I DJECA d.o.o. za ugostiteljstvo i turizam</izvorni_sadrzaj>
    <derivirana_varijabla naziv="DomainObject.Predmet.ProtustrankaFormated_1">  GOUTS I DJECA d.o.o. za ugostiteljstvo i turizam</derivirana_varijabla>
  </DomainObject.Predmet.ProtustrankaFormated>
  <DomainObject.Predmet.ProtustrankaFormatedOIB>
    <izvorni_sadrzaj>  GOUTS I DJECA d.o.o. za ugostiteljstvo i turizam, OIB 11090678719</izvorni_sadrzaj>
    <derivirana_varijabla naziv="DomainObject.Predmet.ProtustrankaFormatedOIB_1">  GOUTS I DJECA d.o.o. za ugostiteljstvo i turizam, OIB 11090678719</derivirana_varijabla>
  </DomainObject.Predmet.ProtustrankaFormatedOIB>
  <DomainObject.Predmet.ProtustrankaFormatedWithAdress>
    <izvorni_sadrzaj> GOUTS I DJECA d.o.o. za ugostiteljstvo i turizam, Vrisnik/bb, 21465 Vrisnik</izvorni_sadrzaj>
    <derivirana_varijabla naziv="DomainObject.Predmet.ProtustrankaFormatedWithAdress_1"> GOUTS I DJECA d.o.o. za ugostiteljstvo i turizam, Vrisnik/bb, 21465 Vrisnik</derivirana_varijabla>
  </DomainObject.Predmet.ProtustrankaFormatedWithAdress>
  <DomainObject.Predmet.ProtustrankaFormatedWithAdressOIB>
    <izvorni_sadrzaj> GOUTS I DJECA d.o.o. za ugostiteljstvo i turizam, OIB 11090678719, Vrisnik/bb, 21465 Vrisnik</izvorni_sadrzaj>
    <derivirana_varijabla naziv="DomainObject.Predmet.ProtustrankaFormatedWithAdressOIB_1"> GOUTS I DJECA d.o.o. za ugostiteljstvo i turizam, OIB 11090678719, Vrisnik/bb, 21465 Vrisnik</derivirana_varijabla>
  </DomainObject.Predmet.ProtustrankaFormatedWithAdressOIB>
  <DomainObject.Predmet.ProtustrankaWithAdress>
    <izvorni_sadrzaj>GOUTS I DJECA d.o.o. za ugostiteljstvo i turizam Vrisnik/bb, 21465 Vrisnik</izvorni_sadrzaj>
    <derivirana_varijabla naziv="DomainObject.Predmet.ProtustrankaWithAdress_1">GOUTS I DJECA d.o.o. za ugostiteljstvo i turizam Vrisnik/bb, 21465 Vrisnik</derivirana_varijabla>
  </DomainObject.Predmet.ProtustrankaWithAdress>
  <DomainObject.Predmet.ProtustrankaWithAdressOIB>
    <izvorni_sadrzaj>GOUTS I DJECA d.o.o. za ugostiteljstvo i turizam, OIB 11090678719, Vrisnik/bb, 21465 Vrisnik</izvorni_sadrzaj>
    <derivirana_varijabla naziv="DomainObject.Predmet.ProtustrankaWithAdressOIB_1">GOUTS I DJECA d.o.o. za ugostiteljstvo i turizam, OIB 11090678719, Vrisnik/bb, 21465 Vrisnik</derivirana_varijabla>
  </DomainObject.Predmet.ProtustrankaWithAdressOIB>
  <DomainObject.Predmet.ProtustrankaNazivFormated>
    <izvorni_sadrzaj>GOUTS I DJECA d.o.o. za ugostiteljstvo i turizam</izvorni_sadrzaj>
    <derivirana_varijabla naziv="DomainObject.Predmet.ProtustrankaNazivFormated_1">GOUTS I DJECA d.o.o. za ugostiteljstvo i turizam</derivirana_varijabla>
  </DomainObject.Predmet.ProtustrankaNazivFormated>
  <DomainObject.Predmet.ProtustrankaNazivFormatedOIB>
    <izvorni_sadrzaj>GOUTS I DJECA d.o.o. za ugostiteljstvo i turizam, OIB 11090678719</izvorni_sadrzaj>
    <derivirana_varijabla naziv="DomainObject.Predmet.ProtustrankaNazivFormatedOIB_1">GOUTS I DJECA d.o.o. za ugostiteljstvo i turizam, OIB 11090678719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3365.40</izvorni_sadrzaj>
    <derivirana_varijabla naziv="DomainObject.Predmet.TrenutnaVrijednost_1">3365.40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GOUTS I DJECA d.o.o. za ugostiteljstvo i turizam</item>
    </izvorni_sadrzaj>
    <derivirana_varijabla naziv="DomainObject.Predmet.ProtuStrankaListFormated_1">
      <item>GOUTS I DJECA d.o.o. za ugostiteljstvo i turizam</item>
    </derivirana_varijabla>
  </DomainObject.Predmet.ProtuStrankaListFormated>
  <DomainObject.Predmet.ProtuStrankaListFormatedOIB>
    <izvorni_sadrzaj>
      <item>GOUTS I DJECA d.o.o. za ugostiteljstvo i turizam, OIB 11090678719</item>
    </izvorni_sadrzaj>
    <derivirana_varijabla naziv="DomainObject.Predmet.ProtuStrankaListFormatedOIB_1">
      <item>GOUTS I DJECA d.o.o. za ugostiteljstvo i turizam, OIB 11090678719</item>
    </derivirana_varijabla>
  </DomainObject.Predmet.ProtuStrankaListFormatedOIB>
  <DomainObject.Predmet.ProtuStrankaListFormatedWithAdress>
    <izvorni_sadrzaj>
      <item>GOUTS I DJECA d.o.o. za ugostiteljstvo i turizam, Vrisnik/bb, 21465 Vrisnik</item>
    </izvorni_sadrzaj>
    <derivirana_varijabla naziv="DomainObject.Predmet.ProtuStrankaListFormatedWithAdress_1">
      <item>GOUTS I DJECA d.o.o. za ugostiteljstvo i turizam, Vrisnik/bb, 21465 Vrisnik</item>
    </derivirana_varijabla>
  </DomainObject.Predmet.ProtuStrankaListFormatedWithAdress>
  <DomainObject.Predmet.ProtuStrankaListFormatedWithAdressOIB>
    <izvorni_sadrzaj>
      <item>GOUTS I DJECA d.o.o. za ugostiteljstvo i turizam, OIB 11090678719, Vrisnik/bb, 21465 Vrisnik</item>
    </izvorni_sadrzaj>
    <derivirana_varijabla naziv="DomainObject.Predmet.ProtuStrankaListFormatedWithAdressOIB_1">
      <item>GOUTS I DJECA d.o.o. za ugostiteljstvo i turizam, OIB 11090678719, Vrisnik/bb, 21465 Vrisnik</item>
    </derivirana_varijabla>
  </DomainObject.Predmet.ProtuStrankaListFormatedWithAdressOIB>
  <DomainObject.Predmet.ProtuStrankaListNazivFormated>
    <izvorni_sadrzaj>
      <item>GOUTS I DJECA d.o.o. za ugostiteljstvo i turizam</item>
    </izvorni_sadrzaj>
    <derivirana_varijabla naziv="DomainObject.Predmet.ProtuStrankaListNazivFormated_1">
      <item>GOUTS I DJECA d.o.o. za ugostiteljstvo i turizam</item>
    </derivirana_varijabla>
  </DomainObject.Predmet.ProtuStrankaListNazivFormated>
  <DomainObject.Predmet.ProtuStrankaListNazivFormatedOIB>
    <izvorni_sadrzaj>
      <item>GOUTS I DJECA d.o.o. za ugostiteljstvo i turizam, OIB 11090678719</item>
    </izvorni_sadrzaj>
    <derivirana_varijabla naziv="DomainObject.Predmet.ProtuStrankaListNazivFormatedOIB_1">
      <item>GOUTS I DJECA d.o.o. za ugostiteljstvo i turizam, OIB 11090678719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GOUTS I DJECA d.o.o. za ugostiteljstvo i turizam</izvorni_sadrzaj>
    <derivirana_varijabla naziv="DomainObject.Predmet.ProtustrankaIDrugi_1">GOUTS I DJECA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GOUTS I DJECA d.o.o. za ugostiteljstvo i turizam, OIB 11090678719, Vrisnik/bb, 21465 Vrisnik</izvorni_sadrzaj>
    <derivirana_varijabla naziv="DomainObject.Predmet.ProtustrankaIDrugiAdressOIB_1">GOUTS I DJECA d.o.o. za ugostiteljstvo i turizam, OIB 11090678719, Vrisnik/bb, 21465 Vrisnik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GOUTS I DJECA d.o.o. za ugostiteljstvo i turizam</item>
      <item>FINANCIJSKA AGENCIJA, RC SPLIT</item>
    </izvorni_sadrzaj>
    <derivirana_varijabla naziv="DomainObject.Predmet.SudioniciListNaziv_1">
      <item>GOUTS I DJECA d.o.o. za ugostiteljstvo i turizam</item>
      <item>FINANCIJSKA AGENCIJA, RC SPLIT</item>
    </derivirana_varijabla>
  </DomainObject.Predmet.SudioniciListNaziv>
  <DomainObject.Predmet.SudioniciListAdressOIB>
    <izvorni_sadrzaj>
      <item>GOUTS I DJECA d.o.o. za ugostiteljstvo i turizam, OIB 11090678719, Vrisnik/bb,21465 Vrisnik</item>
      <item>FINANCIJSKA AGENCIJA, RC SPLIT, OIB 85821130368, Mažuranićevo šetalište 24 b,21000 Split</item>
    </izvorni_sadrzaj>
    <derivirana_varijabla naziv="DomainObject.Predmet.SudioniciListAdressOIB_1">
      <item>GOUTS I DJECA d.o.o. za ugostiteljstvo i turizam, OIB 11090678719, Vrisnik/bb,21465 Vrisnik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11090678719</item>
      <item>, OIB 85821130368</item>
    </izvorni_sadrzaj>
    <derivirana_varijabla naziv="DomainObject.Predmet.SudioniciListNazivOIB_1">
      <item>, OIB 11090678719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1725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2016-03-21T09:18:00Z</cp:lastPrinted>
  <dcterms:modified xmlns:xsi="http://www.w3.org/2001/XMLSchema-instance" xsi:type="dcterms:W3CDTF">2016-03-21T10:56:00Z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