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65cbf" w14:paraId="6065cbf" w:rsidRDefault="00250235" w:rsidP="00250235" w:rsidR="00250235" w:rsidRPr="00250235">
      <w:pPr>
        <w15:collapsed w:val="false"/>
      </w:pPr>
      <w:bookmarkStart w:name="_GoBack" w:id="0"/>
      <w:bookmarkEnd w:id="0"/>
      <w:r w:rsidRPr="00250235">
        <w:t xml:space="preserve">           </w:t>
      </w:r>
      <w:r w:rsidRPr="00250235">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250235" w:rsidP="00250235" w:rsidR="00250235" w:rsidRPr="00250235">
      <w:pPr>
        <w:spacing w:before="60"/>
      </w:pPr>
      <w:r w:rsidRPr="00250235">
        <w:t>REPUBLIKA HRVATSKA</w:t>
      </w:r>
      <w:r w:rsidRPr="00250235">
        <w:tab/>
      </w:r>
      <w:r w:rsidRPr="00250235">
        <w:tab/>
      </w:r>
      <w:r w:rsidRPr="00250235">
        <w:tab/>
      </w:r>
      <w:r w:rsidRPr="00250235">
        <w:tab/>
      </w:r>
      <w:r w:rsidRPr="00250235">
        <w:tab/>
      </w:r>
      <w:r w:rsidRPr="00250235">
        <w:tab/>
        <w:t xml:space="preserve">      </w:t>
      </w:r>
    </w:p>
    <w:p w:rsidRDefault="00250235" w:rsidP="00250235" w:rsidR="00250235">
      <w:pPr>
        <w:jc w:val="both"/>
        <w:rPr>
          <w:rFonts w:eastAsiaTheme="minorHAnsi"/>
          <w:bCs/>
          <w:lang w:eastAsia="en-US" w:val="fr-FR"/>
        </w:rPr>
      </w:pPr>
      <w:r w:rsidRPr="00250235">
        <w:t>TRGOVAČKI SUD U SPLITU</w:t>
      </w:r>
      <w:r w:rsidRPr="00DE2B55">
        <w:rPr>
          <w:rFonts w:eastAsiaTheme="minorHAnsi"/>
          <w:bCs/>
          <w:lang w:eastAsia="en-US" w:val="fr-FR"/>
        </w:rPr>
        <w:t xml:space="preserve"> </w:t>
      </w:r>
    </w:p>
    <w:p w:rsidRDefault="00DE2B55" w:rsidP="00250235" w:rsidR="00DE2B55" w:rsidRPr="00F10594">
      <w:pPr>
        <w:jc w:val="both"/>
        <w:rPr>
          <w:rFonts w:eastAsiaTheme="minorHAnsi"/>
          <w:bCs/>
          <w:lang w:eastAsia="en-US" w:val="en-US"/>
        </w:rPr>
      </w:pPr>
      <w:r w:rsidRPr="00DE2B55">
        <w:rPr>
          <w:rFonts w:eastAsiaTheme="minorHAnsi"/>
          <w:bCs/>
          <w:lang w:eastAsia="en-US" w:val="fr-FR"/>
        </w:rPr>
        <w:t xml:space="preserve">Sukoišanska 6, Split                                       </w:t>
      </w:r>
      <w:r w:rsidRPr="00DE2B55">
        <w:rPr>
          <w:rFonts w:eastAsiaTheme="minorHAnsi"/>
          <w:lang w:eastAsia="en-US"/>
        </w:rPr>
        <w:t>                                       </w:t>
      </w:r>
    </w:p>
    <w:p w:rsidRDefault="00DE2B55" w:rsidP="0065129A" w:rsidR="00DE2B55" w:rsidRPr="00DE2B55">
      <w:pPr>
        <w:spacing w:after="160" w:before="260"/>
        <w:jc w:val="center"/>
        <w:rPr>
          <w:rFonts w:eastAsiaTheme="minorHAnsi"/>
          <w:spacing w:val="60"/>
          <w:lang w:eastAsia="en-US" w:val="en-US"/>
        </w:rPr>
      </w:pPr>
      <w:r w:rsidRPr="00DE2B55">
        <w:rPr>
          <w:rFonts w:eastAsiaTheme="minorHAnsi"/>
          <w:spacing w:val="60"/>
          <w:lang w:eastAsia="en-US" w:val="en-US"/>
        </w:rPr>
        <w:t>REPUBLIKA HRVATSKA</w:t>
      </w:r>
    </w:p>
    <w:p w:rsidRDefault="00DE2B55" w:rsidP="0065129A" w:rsidR="00DE2B55">
      <w:pPr>
        <w:spacing w:after="160" w:before="260"/>
        <w:jc w:val="center"/>
        <w:rPr>
          <w:rFonts w:eastAsiaTheme="minorHAnsi"/>
          <w:bCs/>
          <w:spacing w:val="60"/>
          <w:lang w:eastAsia="en-US" w:val="en-US"/>
        </w:rPr>
      </w:pPr>
      <w:r w:rsidRPr="00DE2B55">
        <w:rPr>
          <w:rFonts w:eastAsiaTheme="minorHAnsi"/>
          <w:bCs/>
          <w:spacing w:val="60"/>
          <w:lang w:eastAsia="en-US" w:val="en-US"/>
        </w:rPr>
        <w:t>RJEŠENJE</w:t>
      </w:r>
    </w:p>
    <w:p w:rsidRDefault="00DE2B55" w:rsidP="0065129A" w:rsidR="00DE2B55" w:rsidRPr="00DE2B55">
      <w:pPr>
        <w:spacing w:before="220"/>
        <w:ind w:firstLine="709"/>
        <w:jc w:val="both"/>
        <w:rPr>
          <w:b/>
        </w:rPr>
      </w:pPr>
      <w:r w:rsidRPr="00DE2B55">
        <w:rPr>
          <w:rFonts w:eastAsiaTheme="minorHAnsi"/>
          <w:lang w:eastAsia="en-US"/>
        </w:rPr>
        <w:t>Trgovački sud u Splitu, po stečajnoj sutkinji Ani Golub Gruić,</w:t>
      </w:r>
      <w:r w:rsidR="00772D95" w:rsidRPr="00772D95">
        <w:t xml:space="preserve"> </w:t>
      </w:r>
      <w:r w:rsidR="00250235" w:rsidRPr="00D77E52">
        <w:t xml:space="preserve">povodom prijedloga predlagatelja </w:t>
      </w:r>
      <w:r w:rsidR="00FA3128" w:rsidRPr="00FA3128">
        <w:t xml:space="preserve">FINA – Regionalni centar </w:t>
      </w:r>
      <w:r w:rsidR="007E0C76">
        <w:t>Zagreb</w:t>
      </w:r>
      <w:r w:rsidR="00FA3128" w:rsidRPr="00FA3128">
        <w:t xml:space="preserve">, za otvaranjem stečajnog postupka nad dužnikom </w:t>
      </w:r>
      <w:r w:rsidR="007E0C76">
        <w:rPr>
          <w:color w:val="000000"/>
        </w:rPr>
        <w:t>MALA VALA d.o.o. Split, Frana Supila 30, OIB: 30541904537</w:t>
      </w:r>
      <w:r w:rsidR="00851B35" w:rsidRPr="002A517D">
        <w:t>,</w:t>
      </w:r>
      <w:r w:rsidR="00AD2623">
        <w:t xml:space="preserve"> </w:t>
      </w:r>
      <w:r w:rsidRPr="00DE2B55">
        <w:rPr>
          <w:rFonts w:eastAsiaTheme="minorHAnsi"/>
          <w:lang w:eastAsia="en-US"/>
        </w:rPr>
        <w:t xml:space="preserve">dana </w:t>
      </w:r>
      <w:r w:rsidR="000644D4">
        <w:rPr>
          <w:rFonts w:eastAsiaTheme="minorHAnsi"/>
          <w:lang w:eastAsia="en-US"/>
        </w:rPr>
        <w:t>5</w:t>
      </w:r>
      <w:r w:rsidR="007E0C76">
        <w:rPr>
          <w:rFonts w:eastAsiaTheme="minorHAnsi"/>
          <w:lang w:eastAsia="en-US"/>
        </w:rPr>
        <w:t>. studenog</w:t>
      </w:r>
      <w:r w:rsidRPr="00DE2B55">
        <w:rPr>
          <w:rFonts w:eastAsiaTheme="minorHAnsi"/>
          <w:lang w:eastAsia="en-US"/>
        </w:rPr>
        <w:t xml:space="preserve"> 2015. godine   </w:t>
      </w:r>
    </w:p>
    <w:p w:rsidRDefault="00EF227F" w:rsidP="0025286A" w:rsidR="00EF227F" w:rsidRPr="00DE2B55">
      <w:pPr>
        <w:spacing w:after="160" w:before="160"/>
        <w:jc w:val="center"/>
      </w:pPr>
      <w:r w:rsidRPr="00DE2B55">
        <w:t xml:space="preserve">r i j e š i o  j e </w:t>
      </w:r>
    </w:p>
    <w:p w:rsidRDefault="00772D95" w:rsidP="00772D95" w:rsidR="00772D95">
      <w:pPr>
        <w:spacing w:before="240"/>
        <w:ind w:firstLine="720"/>
        <w:jc w:val="both"/>
      </w:pPr>
      <w:r>
        <w:t xml:space="preserve">I. Pozivaju se vjerovnici dužnika i sve druge zainteresirane osobe koje imaju pravni interes za redovnim provođenjem stečajnog postupka nad dužnikom </w:t>
      </w:r>
      <w:r w:rsidR="007E0C76">
        <w:rPr>
          <w:color w:val="000000"/>
        </w:rPr>
        <w:t>MALA VALA d.o.o. Split, Frana Supila 30, OIB: 30541904537</w:t>
      </w:r>
      <w:r>
        <w:t xml:space="preserve">, </w:t>
      </w:r>
      <w:r w:rsidR="00B41597" w:rsidRPr="00303BD9">
        <w:t>da u roku od 15 dana nakon proteka osmog dana od objave ovog poziva na mrežnoj s</w:t>
      </w:r>
      <w:r w:rsidR="0025286A">
        <w:t>tranici e-Oglasna ploča sudova</w:t>
      </w:r>
      <w:r>
        <w:t>, solidarno predujme iznos od 2</w:t>
      </w:r>
      <w:r w:rsidR="0025286A">
        <w:t>5</w:t>
      </w:r>
      <w:r>
        <w:t>.000,00 kuna za pokriće troškova prethodnog i otvorenog stečajnog postupka, na depozitni račun Trgovačkog suda u Splitu br. HR1623900011300000664 koji se vodi kod Hrvatske poštanske banke d.d., uz svrhu plaćanja "predujam za pokriće troškova stečajnog postupka br. 11.St-</w:t>
      </w:r>
      <w:r w:rsidR="007E0C76">
        <w:t>498/2013</w:t>
      </w:r>
      <w:r>
        <w:t>"  te da ovom sudu dostave dokaz o uplati zatraženog predujma.</w:t>
      </w:r>
    </w:p>
    <w:p w:rsidRDefault="00772D95" w:rsidP="0025286A" w:rsidR="002647F1" w:rsidRPr="00FD17E3">
      <w:pPr>
        <w:spacing w:before="100"/>
        <w:ind w:firstLine="720"/>
        <w:jc w:val="both"/>
      </w:pPr>
      <w:r>
        <w:t>II. Ukoliko u ostavljenom roku ne bude uplaćen zatraženi predujam iz toč. I. ovog rješenja, sud će donijeti rješenje o otvaranju i zaključenju stečajnog postupka nad dužnikom te će se odrediti njegovo brisanje iz sudskog registra.</w:t>
      </w:r>
      <w:r w:rsidR="00257849" w:rsidRPr="00FD17E3">
        <w:tab/>
      </w:r>
    </w:p>
    <w:p w:rsidRDefault="00EF227F" w:rsidP="0025286A" w:rsidR="00EF227F" w:rsidRPr="00FD17E3">
      <w:pPr>
        <w:pStyle w:val="Naslov2"/>
        <w:numPr>
          <w:ilvl w:val="12"/>
          <w:numId w:val="0"/>
        </w:numPr>
        <w:spacing w:after="120" w:before="200"/>
        <w:rPr>
          <w:b w:val="false"/>
          <w:szCs w:val="24"/>
        </w:rPr>
      </w:pPr>
      <w:r w:rsidRPr="00FD17E3">
        <w:rPr>
          <w:b w:val="false"/>
          <w:szCs w:val="24"/>
        </w:rPr>
        <w:t>Obrazloženje</w:t>
      </w:r>
    </w:p>
    <w:p w:rsidRDefault="00772D95" w:rsidP="0065129A" w:rsidR="00772D95">
      <w:pPr>
        <w:ind w:firstLine="720"/>
        <w:jc w:val="both"/>
      </w:pPr>
      <w:r>
        <w:rPr>
          <w:szCs w:val="20"/>
        </w:rPr>
        <w:t>Financijska a</w:t>
      </w:r>
      <w:r w:rsidRPr="00772D95">
        <w:rPr>
          <w:szCs w:val="20"/>
        </w:rPr>
        <w:t xml:space="preserve">gencija, Regionalni centar </w:t>
      </w:r>
      <w:r w:rsidR="007E0C76">
        <w:rPr>
          <w:szCs w:val="20"/>
        </w:rPr>
        <w:t>Zagreb</w:t>
      </w:r>
      <w:r>
        <w:rPr>
          <w:szCs w:val="20"/>
        </w:rPr>
        <w:t>,</w:t>
      </w:r>
      <w:r w:rsidRPr="00772D95">
        <w:rPr>
          <w:szCs w:val="20"/>
        </w:rPr>
        <w:t xml:space="preserve"> podnijela je ovom sudu</w:t>
      </w:r>
      <w:r>
        <w:rPr>
          <w:szCs w:val="20"/>
        </w:rPr>
        <w:t xml:space="preserve"> dana </w:t>
      </w:r>
      <w:r w:rsidR="007E0C76">
        <w:rPr>
          <w:szCs w:val="20"/>
        </w:rPr>
        <w:t>9. prosinca 2013</w:t>
      </w:r>
      <w:r>
        <w:rPr>
          <w:szCs w:val="20"/>
        </w:rPr>
        <w:t>. godine</w:t>
      </w:r>
      <w:r w:rsidRPr="00772D95">
        <w:rPr>
          <w:szCs w:val="20"/>
        </w:rPr>
        <w:t xml:space="preserve"> prijedlog za otvaranje </w:t>
      </w:r>
      <w:r w:rsidR="00A45C23">
        <w:rPr>
          <w:szCs w:val="20"/>
        </w:rPr>
        <w:t xml:space="preserve">stečajnog postupka nad dužnikom </w:t>
      </w:r>
      <w:r w:rsidR="007E0C76">
        <w:rPr>
          <w:color w:val="000000"/>
        </w:rPr>
        <w:t>MALA VALA d.o.o. Split, Frana Supila 30, OIB: 30541904537</w:t>
      </w:r>
      <w:r w:rsidRPr="00772D95">
        <w:rPr>
          <w:szCs w:val="20"/>
        </w:rPr>
        <w:t xml:space="preserve">, </w:t>
      </w:r>
      <w:r w:rsidR="008D21CE">
        <w:rPr>
          <w:szCs w:val="20"/>
        </w:rPr>
        <w:t>sukladno odredbama čl. 27</w:t>
      </w:r>
      <w:r w:rsidRPr="00772D95">
        <w:rPr>
          <w:szCs w:val="20"/>
        </w:rPr>
        <w:t xml:space="preserve">. st. </w:t>
      </w:r>
      <w:r w:rsidR="008D21CE">
        <w:rPr>
          <w:szCs w:val="20"/>
        </w:rPr>
        <w:t>5</w:t>
      </w:r>
      <w:r w:rsidRPr="00772D95">
        <w:rPr>
          <w:szCs w:val="20"/>
        </w:rPr>
        <w:t>. Zakona o</w:t>
      </w:r>
      <w:r>
        <w:rPr>
          <w:szCs w:val="20"/>
        </w:rPr>
        <w:t xml:space="preserve"> f</w:t>
      </w:r>
      <w:r w:rsidRPr="00DC6574">
        <w:t>inancijskom poslo</w:t>
      </w:r>
      <w:r>
        <w:t>vanju i predstečajnoj nagodbi (˝Narodne novine˝</w:t>
      </w:r>
      <w:r w:rsidRPr="00DC6574">
        <w:t xml:space="preserve"> broj 108/12, 144/12 i 81/13; dalje ZFPPN)</w:t>
      </w:r>
      <w:r>
        <w:t xml:space="preserve">. </w:t>
      </w:r>
    </w:p>
    <w:p w:rsidRDefault="00772D95" w:rsidP="0025286A" w:rsidR="00772D95" w:rsidRPr="00772D95">
      <w:pPr>
        <w:spacing w:before="160"/>
        <w:ind w:firstLine="720"/>
        <w:jc w:val="both"/>
        <w:rPr>
          <w:szCs w:val="20"/>
        </w:rPr>
      </w:pPr>
      <w:r>
        <w:rPr>
          <w:szCs w:val="20"/>
        </w:rPr>
        <w:t xml:space="preserve">U prijedlogu se navodi da je dužnik </w:t>
      </w:r>
      <w:r w:rsidR="007E0C76">
        <w:rPr>
          <w:szCs w:val="20"/>
        </w:rPr>
        <w:t>28. siječnja</w:t>
      </w:r>
      <w:r w:rsidR="00A45C23">
        <w:rPr>
          <w:szCs w:val="20"/>
        </w:rPr>
        <w:t xml:space="preserve"> 2013</w:t>
      </w:r>
      <w:r>
        <w:rPr>
          <w:szCs w:val="20"/>
        </w:rPr>
        <w:t>. godine podnio FINA-i</w:t>
      </w:r>
      <w:r w:rsidRPr="00772D95">
        <w:rPr>
          <w:szCs w:val="20"/>
        </w:rPr>
        <w:t xml:space="preserve">, Regionalnom centru </w:t>
      </w:r>
      <w:r w:rsidR="007E0C76">
        <w:rPr>
          <w:szCs w:val="20"/>
        </w:rPr>
        <w:t>Zagreb</w:t>
      </w:r>
      <w:r>
        <w:rPr>
          <w:szCs w:val="20"/>
        </w:rPr>
        <w:t>,</w:t>
      </w:r>
      <w:r w:rsidRPr="00772D95">
        <w:rPr>
          <w:szCs w:val="20"/>
        </w:rPr>
        <w:t xml:space="preserve"> prijedlog za otvaranje postupka predstečajne nagodbe, a koji prijedlog nije dopunjen potrebnom dokumentacijom</w:t>
      </w:r>
      <w:r w:rsidR="00DD3E9E">
        <w:rPr>
          <w:szCs w:val="20"/>
        </w:rPr>
        <w:t>,</w:t>
      </w:r>
      <w:r w:rsidR="007E0C76">
        <w:rPr>
          <w:szCs w:val="20"/>
        </w:rPr>
        <w:t xml:space="preserve"> pa je stoga izvršnim rješenjem </w:t>
      </w:r>
      <w:r w:rsidR="007E0C76">
        <w:rPr>
          <w:color w:val="000000"/>
        </w:rPr>
        <w:t>Nagodbeno vijeće ZG06 Klasa: UP-I/110/07/13-01/3039, Ur. broj: 04-06-13-3039-49 od 22. kolovoza 2013. godine obustavilo postupak predstečajne nagodbe</w:t>
      </w:r>
      <w:r w:rsidR="007E0C76">
        <w:rPr>
          <w:szCs w:val="20"/>
        </w:rPr>
        <w:t xml:space="preserve">. </w:t>
      </w:r>
      <w:r w:rsidRPr="00772D95">
        <w:rPr>
          <w:szCs w:val="20"/>
        </w:rPr>
        <w:t xml:space="preserve">S obzirom da je navedeni </w:t>
      </w:r>
      <w:r w:rsidR="00DD3E9E">
        <w:rPr>
          <w:szCs w:val="20"/>
        </w:rPr>
        <w:t>postupak obustavljen</w:t>
      </w:r>
      <w:r w:rsidRPr="00772D95">
        <w:rPr>
          <w:szCs w:val="20"/>
        </w:rPr>
        <w:t xml:space="preserve">, kao i obzirom da je FINA utvrdila da kod dužnika postoji stečajni razlog nesposobnosti za plaćanje, ista </w:t>
      </w:r>
      <w:r>
        <w:rPr>
          <w:szCs w:val="20"/>
        </w:rPr>
        <w:t xml:space="preserve">da </w:t>
      </w:r>
      <w:r w:rsidRPr="00772D95">
        <w:rPr>
          <w:szCs w:val="20"/>
        </w:rPr>
        <w:t>je po službenoj duž</w:t>
      </w:r>
      <w:r w:rsidR="00A04218">
        <w:rPr>
          <w:szCs w:val="20"/>
        </w:rPr>
        <w:t>nosti, sukladno odredbama čl. 27. st. 5</w:t>
      </w:r>
      <w:r w:rsidRPr="00772D95">
        <w:rPr>
          <w:szCs w:val="20"/>
        </w:rPr>
        <w:t>. ZFPPN-a, podnijela ovom sudu prijedlog za pokretanje stečajnog postupka nad dužnikom.</w:t>
      </w:r>
    </w:p>
    <w:p w:rsidRDefault="00772D95" w:rsidP="0025286A" w:rsidR="00D96782">
      <w:pPr>
        <w:spacing w:before="160"/>
        <w:ind w:firstLine="720"/>
        <w:jc w:val="both"/>
        <w:rPr>
          <w:color w:val="000000"/>
        </w:rPr>
      </w:pPr>
      <w:r w:rsidRPr="00772D95">
        <w:rPr>
          <w:szCs w:val="20"/>
        </w:rPr>
        <w:t>Povodom podnesenog prijed</w:t>
      </w:r>
      <w:r>
        <w:rPr>
          <w:szCs w:val="20"/>
        </w:rPr>
        <w:t xml:space="preserve">loga, ovaj sud je rješenjem poslovni broj </w:t>
      </w:r>
      <w:r w:rsidR="00D96782">
        <w:rPr>
          <w:color w:val="000000"/>
        </w:rPr>
        <w:t xml:space="preserve">St-498/2013 od 5. ožujka 2014. godine pokrenut je postupak radi utvrđenja uvjeta za otvaranje stečajnog </w:t>
      </w:r>
      <w:r w:rsidR="00D96782">
        <w:rPr>
          <w:color w:val="000000"/>
        </w:rPr>
        <w:lastRenderedPageBreak/>
        <w:t>postupka (prethodni postupak) i određeno ročište radi izjašnjenja o prijedlogu za otvaranje stečajnog postupka.</w:t>
      </w:r>
    </w:p>
    <w:p w:rsidRDefault="00D96782" w:rsidP="0025286A" w:rsidR="00D96782">
      <w:pPr>
        <w:spacing w:before="160"/>
        <w:ind w:firstLine="703"/>
        <w:jc w:val="both"/>
        <w:rPr>
          <w:color w:val="000000"/>
        </w:rPr>
      </w:pPr>
      <w:r>
        <w:rPr>
          <w:color w:val="000000"/>
        </w:rPr>
        <w:tab/>
        <w:t>Na ročištu radi izjašnjenja o prijedlogu za otvaranje stečajnog postupka zakonski zastupnik dužnika Dino Vulić naveo je da se ne protivi otvaranju stečajnog postupka i priznao je postojanje stečajnog razloga.</w:t>
      </w:r>
    </w:p>
    <w:p w:rsidRDefault="00D96782" w:rsidP="0025286A" w:rsidR="00D96782">
      <w:pPr>
        <w:spacing w:before="160"/>
        <w:ind w:firstLine="703"/>
        <w:jc w:val="both"/>
        <w:rPr>
          <w:color w:val="000000"/>
        </w:rPr>
      </w:pPr>
      <w:r>
        <w:rPr>
          <w:color w:val="000000"/>
        </w:rPr>
        <w:t>Rješenjem ovog suda poslovni broj St-498/2013 od 30. ožujka 2015. godine naređeno je zakonskom zastupniku dužnika da u roku od 8 dana dostavi ovom sudu prokazni popis imovine.</w:t>
      </w:r>
    </w:p>
    <w:p w:rsidRDefault="00D96782" w:rsidP="0025286A" w:rsidR="00D96782">
      <w:pPr>
        <w:spacing w:before="160"/>
        <w:ind w:firstLine="703"/>
        <w:jc w:val="both"/>
        <w:rPr>
          <w:color w:val="000000"/>
        </w:rPr>
      </w:pPr>
      <w:r>
        <w:rPr>
          <w:color w:val="000000"/>
        </w:rPr>
        <w:t>Dana 10. travnja 2015. godine ovaj sud zaprimio je podnesak zakonskog zastupnika dužnika u kojem navodi da društvo ne posjeduje nikakvu dugotrajnu niti kratkotrajnu imovinu u materijalnom obliku, da ne koristi nikakvu tuđu imovinu putem najma, leasinga ili drugog načina ograničenog prava vlasništva, kao niti da nema nikakve novčane tražbine od drugih. Društvo da je sklopilo više pojedinačnih ugovora o kupoprodaji nekretnina na području općine Marina, a temeljem kojih je isplatilo prodavateljima kaparu u minimalnom iznosu od 10%, odnosno nešto više od 11 milijuna kn, čime da je društvo ispunilo obveze iz ugovora, a što da mu osigurava daljnja prava za konačnu realizaciju. Svi ugovori da su i dalje važeći te da društvo radi aktivno na pronalasku strateškog partnera koji bi bio zainteresiran za realizaciju cijelog projekta. Društvo trenutno da nema na računu novčanih sredstava, a niti da raspolaže bilo kakvom drugom imovinom.</w:t>
      </w:r>
    </w:p>
    <w:p w:rsidRDefault="00D96782" w:rsidP="0025286A" w:rsidR="00D96782">
      <w:pPr>
        <w:spacing w:before="160"/>
        <w:ind w:firstLine="703"/>
        <w:jc w:val="both"/>
        <w:rPr>
          <w:color w:val="000000"/>
        </w:rPr>
      </w:pPr>
      <w:r>
        <w:rPr>
          <w:color w:val="000000"/>
        </w:rPr>
        <w:t>Na ročištu radi izjašnjenja o prijedlogu za otvaranje stečajnog postupka, održanom dana 27. kolovoza 2015. godine, saslušani su Dino Vulić, zakonski zastupnik dužnika i Ivica Vulić, član društva dužnika na okolnosti koje su od važnosti za ovaj postupak.</w:t>
      </w:r>
    </w:p>
    <w:p w:rsidRDefault="00D96782" w:rsidP="0025286A" w:rsidR="00D96782">
      <w:pPr>
        <w:spacing w:before="160"/>
        <w:ind w:firstLine="703"/>
        <w:jc w:val="both"/>
        <w:rPr>
          <w:rFonts w:cstheme="minorBidi" w:eastAsiaTheme="minorHAnsi"/>
          <w:lang w:eastAsia="en-US"/>
        </w:rPr>
      </w:pPr>
      <w:r>
        <w:rPr>
          <w:color w:val="000000"/>
        </w:rPr>
        <w:t xml:space="preserve"> </w:t>
      </w:r>
      <w:r>
        <w:rPr>
          <w:szCs w:val="20"/>
        </w:rPr>
        <w:t xml:space="preserve">Dino Vulić, zakonski zastupnik dužnika, je u svom iskazu u bitnom naveo da je u sudskom registru samo formalno </w:t>
      </w:r>
      <w:r>
        <w:rPr>
          <w:rFonts w:cstheme="minorBidi" w:eastAsiaTheme="minorHAnsi"/>
          <w:lang w:eastAsia="en-US"/>
        </w:rPr>
        <w:t xml:space="preserve">upisan kao zakonski zastupnik dužnika i član Uprave, ali da on načelno nema nikakvih relevantnih saznanja vezanih za rad i poslovanje dužnika. O tome saznanja da ima njegov otac, bivši zakonski zastupnik dužnika. Od imovine društvo da jedino ima eventualne tražbine prema kupcima zemljišta na području Općine Marina. Unatoč tome što je sud u svom zaključku od 14. svibnja 2015. godine naložio dostavu sve dokumentacije koja se odnosi na kupoprodaju nekretnina na području Općine Marina, a u kojim pravnim poslovima je kao ugovorna strana sudjelovao dužnik, isti je naveo da tu dokumentaciju nije dostavio iz razloga što je riječ o opsežnoj dokumentaciji – radi se o oko 200 kupoprodajnih ugovora, koji su po svom sadržaju identični, osim u pogledu predmeta i cijene kupoprodaje. </w:t>
      </w:r>
    </w:p>
    <w:p w:rsidRDefault="00D96782" w:rsidP="0025286A" w:rsidR="00D96782">
      <w:pPr>
        <w:spacing w:before="160"/>
        <w:ind w:firstLine="708"/>
        <w:jc w:val="both"/>
        <w:rPr>
          <w:rFonts w:cstheme="minorBidi" w:eastAsiaTheme="minorHAnsi"/>
          <w:lang w:eastAsia="en-US"/>
        </w:rPr>
      </w:pPr>
      <w:r>
        <w:rPr>
          <w:rFonts w:eastAsiaTheme="minorHAnsi"/>
          <w:lang w:eastAsia="en-US"/>
        </w:rPr>
        <w:t>Ivica Vulić, bivši zakonski zastupnik dužnika te sadašnji član društva dužnika, naveo je u svom iskazu da je d</w:t>
      </w:r>
      <w:r>
        <w:rPr>
          <w:rFonts w:cstheme="minorBidi" w:eastAsiaTheme="minorHAnsi"/>
          <w:lang w:eastAsia="en-US"/>
        </w:rPr>
        <w:t>ruštvo Mala Vala d.o.o. Split osnovano po prilici 2006. ili 2007. godine sa namjerom kupnje i okrupnjivanja zemljišta na području Općine Marina (˝Stari Trogir˝), koje je imalo status poljoprivrednog zemljišta, ali je bila izgledna prenamjena u turističko. Investitor (ovdje dužnik) da je imao namjeru izgraditi turističko naselje na tom području, a da se radilo o jedinstvenom zemljištu u površini od oko 2,7 milijuna m</w:t>
      </w:r>
      <w:r>
        <w:rPr>
          <w:rFonts w:cstheme="minorBidi" w:eastAsiaTheme="minorHAnsi"/>
          <w:vertAlign w:val="superscript"/>
          <w:lang w:eastAsia="en-US"/>
        </w:rPr>
        <w:t>2</w:t>
      </w:r>
      <w:r>
        <w:rPr>
          <w:rFonts w:cstheme="minorBidi" w:eastAsiaTheme="minorHAnsi"/>
          <w:lang w:eastAsia="en-US"/>
        </w:rPr>
        <w:t xml:space="preserve">. Na tom projektu da su angažirani brojni stručnjaci – pravnici, geodete i dr. te da su formirane parcele po posjednicima, nakon čega je dužnik sa posjednicima sklopio prvo predugovore, a kasnije i glavne ugovore o kupoprodaji tih zemljišta. Pod tim pravnim poslovima prodavateljima da su isplaćene kapare i to u rasponu od 10-50 % od ugovorene kupoprodajne cijene zemljišta. Dužnik da je angažirao odvjetnički ured koji je u cijelosti sredio vlasničko stanje na tim nekretninama. Isto tako, u zemljišnoj knjizi da su stavljene plombe, odnosno upisane su zabrane otuđenja tih nekretnina u korist dužnika do konačne realizacije tih ugovora. Uvjeti za isplatu cjelokupnog kupoprodajnog iznosa da su bili sređivanje vlasničkog stanja na nekretninama te prenamjena zemljišta iz poljoprivrednog u turističko. Problem da je nastao u </w:t>
      </w:r>
      <w:r>
        <w:rPr>
          <w:rFonts w:cstheme="minorBidi" w:eastAsiaTheme="minorHAnsi"/>
          <w:lang w:eastAsia="en-US"/>
        </w:rPr>
        <w:lastRenderedPageBreak/>
        <w:t>prenamjeni zemljišta. Naime, na prenamjenu da se čekalo preko 7 godina, međutim, zemljište još uvijek nije prenamijenjeno u turističko. Cijeli ovaj proces da je praćen i globalnom recesijom. Kako zemljište nije prenamijenjeno, još uvijek se nisu ostvarili uvjeti da se vlasnicima isplati ostatak kupoprodajne cijene. U odnosu na strukturu duga prema trećim osobama, naveo je da dužnik u najvećoj mjeri ima evidentiranu obvezu prema Ministarstvu financija, koje je razrezalo porez na promet nekretnina temeljem sklopljenih kupoprodajnih ugovora, iako su ti ugovori bili uvjetni i zasada nisu u cijelosti realizirani. Društvo da se pokušalo restrukturirati kroz postupak predstečajne nagodbe, međutim, ona da nije prihvaćena i to iz razloga što je Ministarstvo financija na svoje tražbine obračunalo i kamate, a sa druge strane vjerovnici koji su dužniku dali pozajmice (Tomislav Mamić i Ivan Mikulić) to isto da nisu učinili, čime da su izgubili potreban broj glasova da bi predstečajna nagodba bila izglasana. Dužnik da je temeljem ugovorenih kapara prodavateljima zemljišta isplatio preko 2 milijuna EUR-a, a upitan od strane suda odakle dužniku toliki novac, isti je naveo da je riječ o pozajmicama Tomislava Mamića i Ivana Mikulića. Prodavateljima navedenih zemljišta da je još uvijek potrebno platiti oko 10 milijuna EUR-a. Osim prava iz ovih kupoprodajnih ugovora, društvo da nema druge imovine u svom vlasništvu – pokretnina, nekretnina, udjela, dionica, prava, potraživanja prema trećima i sl.</w:t>
      </w:r>
    </w:p>
    <w:p w:rsidRDefault="00D96782" w:rsidP="0025286A" w:rsidR="00D96782">
      <w:pPr>
        <w:spacing w:before="160"/>
        <w:ind w:firstLine="703"/>
        <w:jc w:val="both"/>
        <w:rPr>
          <w:color w:val="000000"/>
        </w:rPr>
      </w:pPr>
      <w:r>
        <w:rPr>
          <w:color w:val="000000"/>
        </w:rPr>
        <w:t xml:space="preserve">Dana 1. rujna 2015. godine zaprimljen je podnesak zakonskog zastupnika dužnika Dina Vulića, uz koji su dostavljeni ogledni primjerci dokumentacije vezane za kupoprodaju zemljišta u K.O. Marina (Ugovor o kupoprodaji nekretnine, izvadak za poslovni račun, neslužbena kopija vlasničkog lista). </w:t>
      </w:r>
    </w:p>
    <w:p w:rsidRDefault="005A319A" w:rsidP="0025286A" w:rsidR="005A319A">
      <w:pPr>
        <w:spacing w:before="160"/>
        <w:jc w:val="both"/>
        <w:rPr>
          <w:color w:val="000000"/>
        </w:rPr>
      </w:pPr>
      <w:r>
        <w:rPr>
          <w:color w:val="000000"/>
        </w:rPr>
        <w:tab/>
        <w:t xml:space="preserve">Rješenjem ovog suda broj 11. St-498/2013 od 22. rujna 2015. godine sud je odredio mjeru </w:t>
      </w:r>
      <w:r>
        <w:t>osiguranja tako što se dužniku MALA VALA d.o.o. Split, Frana Supila 30, OIB: 30541904537, postavio Miru Hajdić iz Splita, Smiljanićeva 2 privremenu stečajnu upraviteljicu.</w:t>
      </w:r>
    </w:p>
    <w:p w:rsidRDefault="005A319A" w:rsidP="0025286A" w:rsidR="005A319A" w:rsidRPr="005A319A">
      <w:pPr>
        <w:spacing w:before="160"/>
        <w:ind w:firstLine="720"/>
        <w:jc w:val="both"/>
        <w:rPr>
          <w:color w:val="000000"/>
        </w:rPr>
      </w:pPr>
      <w:r>
        <w:rPr>
          <w:color w:val="000000"/>
        </w:rPr>
        <w:t xml:space="preserve">Dana 14. listopada 2015. godine u spis je zaprimljeno izvješće privremene stečajne upraviteljice u kojem je navela </w:t>
      </w:r>
      <w:r>
        <w:t xml:space="preserve">da kod dužnika postoje sva tri stečajna razloga – nesposobnost za plaćanje, nelikvidnost i prezaduženost. Uvidom u poslovne knjige u poslovnoj evidenciji dužnika utvrđeno je da dužnik u ovom trenutku nema likvidne imovine koja bi bila dovoljna za namirenje troškova stečajnog postupka. Stoga smatra da u ovom slučaju postoji mogućnost primjene odredbe čl. 63. Stečajnog zakona, uz prethodni poziv zainteresiranima na uplatu predujma za pokriće troškova kako prethodnog, tako i otvorenog stečajnog postupka, a kojeg procjenjuje u iznosu od 25.000,00 kn, pri čemu napominje da u taj iznos nije uključen iznos nagrade stečajnom upravitelju jer da taj iznos u konkretnom slučaju nije moguće procijeniti, obzirom da se on kreće od minimalnih 8.000,00 kn (bruto) pa do maksimalnih 300.000,00 kn (neto). </w:t>
      </w:r>
    </w:p>
    <w:p w:rsidRDefault="00772D95" w:rsidP="0025286A" w:rsidR="00772D95" w:rsidRPr="00772D95">
      <w:pPr>
        <w:spacing w:before="160"/>
        <w:ind w:firstLine="720"/>
        <w:jc w:val="both"/>
        <w:rPr>
          <w:szCs w:val="20"/>
        </w:rPr>
      </w:pPr>
      <w:r w:rsidRPr="00772D95">
        <w:rPr>
          <w:szCs w:val="20"/>
        </w:rPr>
        <w:t>Kako</w:t>
      </w:r>
      <w:r w:rsidR="00750BFD">
        <w:rPr>
          <w:szCs w:val="20"/>
        </w:rPr>
        <w:t>,</w:t>
      </w:r>
      <w:r w:rsidRPr="00772D95">
        <w:rPr>
          <w:szCs w:val="20"/>
        </w:rPr>
        <w:t xml:space="preserve"> dakle</w:t>
      </w:r>
      <w:r w:rsidR="00750BFD">
        <w:rPr>
          <w:szCs w:val="20"/>
        </w:rPr>
        <w:t>,</w:t>
      </w:r>
      <w:r w:rsidRPr="00772D95">
        <w:rPr>
          <w:szCs w:val="20"/>
        </w:rPr>
        <w:t xml:space="preserve"> iz rezultata prethodnog postupka i to prvenstveno iz </w:t>
      </w:r>
      <w:r w:rsidR="005A319A">
        <w:rPr>
          <w:szCs w:val="20"/>
        </w:rPr>
        <w:t>izvješća privremene stečajne upraviteljice</w:t>
      </w:r>
      <w:r w:rsidRPr="00772D95">
        <w:rPr>
          <w:szCs w:val="20"/>
        </w:rPr>
        <w:t xml:space="preserve"> te</w:t>
      </w:r>
      <w:r w:rsidR="00750BFD">
        <w:rPr>
          <w:szCs w:val="20"/>
        </w:rPr>
        <w:t xml:space="preserve"> iz</w:t>
      </w:r>
      <w:r w:rsidRPr="00772D95">
        <w:rPr>
          <w:szCs w:val="20"/>
        </w:rPr>
        <w:t xml:space="preserve">jave </w:t>
      </w:r>
      <w:r w:rsidR="00750BFD">
        <w:rPr>
          <w:szCs w:val="20"/>
        </w:rPr>
        <w:t>zakonsk</w:t>
      </w:r>
      <w:r w:rsidR="005A319A">
        <w:rPr>
          <w:szCs w:val="20"/>
        </w:rPr>
        <w:t>ih</w:t>
      </w:r>
      <w:r w:rsidR="00750BFD">
        <w:rPr>
          <w:szCs w:val="20"/>
        </w:rPr>
        <w:t xml:space="preserve"> zastupnika dužnika </w:t>
      </w:r>
      <w:r w:rsidRPr="00772D95">
        <w:rPr>
          <w:szCs w:val="20"/>
        </w:rPr>
        <w:t>proizlazi da dužnik nema imovine koja bi ušla u stečajnu masu i iz koje bi se mogli podmiriti barem troškovi stečajnog postupka, a isto tako je kod dužnika ispunjen stečajni razlog nesposobnosti</w:t>
      </w:r>
      <w:r w:rsidR="00250235">
        <w:rPr>
          <w:szCs w:val="20"/>
        </w:rPr>
        <w:t xml:space="preserve"> za plaćanje, </w:t>
      </w:r>
      <w:r w:rsidR="002F796A">
        <w:rPr>
          <w:szCs w:val="20"/>
        </w:rPr>
        <w:t>to su se</w:t>
      </w:r>
      <w:r w:rsidR="00FA3128">
        <w:rPr>
          <w:szCs w:val="20"/>
        </w:rPr>
        <w:t xml:space="preserve"> </w:t>
      </w:r>
      <w:r w:rsidRPr="00772D95">
        <w:rPr>
          <w:szCs w:val="20"/>
        </w:rPr>
        <w:t xml:space="preserve">u konkretnom slučaju ispunili uvjeti za donošenje rješenja o otvaranju i istovremenom zaključenju stečajnog postupka nad dužnikom. </w:t>
      </w:r>
    </w:p>
    <w:p w:rsidRDefault="00772D95" w:rsidP="0025286A" w:rsidR="00772D95">
      <w:pPr>
        <w:spacing w:before="160"/>
        <w:ind w:firstLine="720"/>
        <w:jc w:val="both"/>
        <w:rPr>
          <w:szCs w:val="20"/>
        </w:rPr>
      </w:pPr>
      <w:r w:rsidRPr="00772D95">
        <w:rPr>
          <w:szCs w:val="20"/>
        </w:rPr>
        <w:t>Međutim, prethodno tom rješenju valjalo je najprije pozvati vjerovnike dužnika</w:t>
      </w:r>
      <w:r w:rsidR="00750BFD">
        <w:rPr>
          <w:szCs w:val="20"/>
        </w:rPr>
        <w:t>,</w:t>
      </w:r>
      <w:r w:rsidRPr="00772D95">
        <w:rPr>
          <w:szCs w:val="20"/>
        </w:rPr>
        <w:t xml:space="preserve"> kao i sve druge zainteresirane osobe na uplatu predujma za pokriće troškova</w:t>
      </w:r>
      <w:r w:rsidR="00750BFD">
        <w:rPr>
          <w:szCs w:val="20"/>
        </w:rPr>
        <w:t>,</w:t>
      </w:r>
      <w:r w:rsidRPr="00772D95">
        <w:rPr>
          <w:szCs w:val="20"/>
        </w:rPr>
        <w:t xml:space="preserve"> kako prethodnog</w:t>
      </w:r>
      <w:r w:rsidR="00750BFD">
        <w:rPr>
          <w:szCs w:val="20"/>
        </w:rPr>
        <w:t>,</w:t>
      </w:r>
      <w:r w:rsidRPr="00772D95">
        <w:rPr>
          <w:szCs w:val="20"/>
        </w:rPr>
        <w:t xml:space="preserve"> tako i otvorenog stečajnog postupka nad dužnikom, jer ukoliko navedeni predujam bude uplaćen tada bi se mogao provesti redovni stečajni postupak nad dužnikom.</w:t>
      </w:r>
    </w:p>
    <w:p w:rsidRDefault="00772D95" w:rsidP="0025286A" w:rsidR="00772D95" w:rsidRPr="00750BFD">
      <w:pPr>
        <w:pStyle w:val="Bezproreda"/>
        <w:spacing w:before="160"/>
        <w:ind w:firstLine="709"/>
        <w:jc w:val="both"/>
        <w:rPr>
          <w:rFonts w:cs="Times New Roman" w:hAnsi="Times New Roman" w:ascii="Times New Roman"/>
          <w:sz w:val="24"/>
          <w:szCs w:val="24"/>
        </w:rPr>
      </w:pPr>
      <w:r w:rsidRPr="00750BFD">
        <w:rPr>
          <w:rFonts w:cs="Times New Roman" w:hAnsi="Times New Roman" w:ascii="Times New Roman"/>
          <w:sz w:val="24"/>
          <w:szCs w:val="24"/>
        </w:rPr>
        <w:lastRenderedPageBreak/>
        <w:t xml:space="preserve">Naime, odredbom </w:t>
      </w:r>
      <w:r w:rsidR="00750BFD" w:rsidRPr="00750BFD">
        <w:rPr>
          <w:rFonts w:cs="Times New Roman" w:hAnsi="Times New Roman" w:ascii="Times New Roman"/>
          <w:sz w:val="24"/>
          <w:szCs w:val="24"/>
        </w:rPr>
        <w:t xml:space="preserve">čl. 63. st. 1. Stečajnog zakona (˝Narodne novine˝ 44/96, 29/99, 129/00, 123/03, 82/06, 116/10, 25/12, 133/12 i 45/13; dalje SZ) </w:t>
      </w:r>
      <w:r w:rsidRPr="00750BFD">
        <w:rPr>
          <w:rFonts w:cs="Times New Roman" w:hAnsi="Times New Roman" w:ascii="Times New Roman"/>
          <w:sz w:val="24"/>
          <w:szCs w:val="24"/>
        </w:rPr>
        <w:t xml:space="preserve">propisano je da ako sud tijekom prethodnog postupka utvrdi da imovina dužnika koja bi ušla u stečajnu masu nije dovoljna ni za namirenje troškova tog postupka ili je neznatne vrijednosti, stečajni sudac će donijeti odluku o otvaranju i zaključenju stečajnog postupka. U tom slučaju stečajni postupak se neće provesti i na odgovarajući će se način primijeniti odredbe čl. 196. do 202. ovog Zakona. Postupak se neće zaključiti, ako se u roku koji rješenjem odredi stečajni sudac predujmi dostatan iznos novca za pokriće troškova kako prethodnog, tako i otvorenog stečajnog postupka. </w:t>
      </w:r>
    </w:p>
    <w:p w:rsidRDefault="003877B6" w:rsidP="0025286A" w:rsidR="003877B6" w:rsidRPr="00772D95">
      <w:pPr>
        <w:spacing w:before="160"/>
        <w:ind w:firstLine="708"/>
        <w:jc w:val="both"/>
        <w:rPr>
          <w:szCs w:val="20"/>
        </w:rPr>
      </w:pPr>
      <w:r w:rsidRPr="00750BFD">
        <w:rPr>
          <w:szCs w:val="20"/>
        </w:rPr>
        <w:t>U odnosu na visinu zatraženog predujma ističe se da je sud</w:t>
      </w:r>
      <w:r w:rsidRPr="00772D95">
        <w:rPr>
          <w:szCs w:val="20"/>
        </w:rPr>
        <w:t xml:space="preserve"> prilikom određivanja iznosa tog predujma imao u vidu predvidive troškove koji bi mogli nastati u ovom postupku, kao i nastale troškove prethodnog postupka. </w:t>
      </w:r>
      <w:r>
        <w:rPr>
          <w:szCs w:val="20"/>
        </w:rPr>
        <w:t>U</w:t>
      </w:r>
      <w:r w:rsidRPr="00772D95">
        <w:rPr>
          <w:szCs w:val="20"/>
        </w:rPr>
        <w:t xml:space="preserve"> predvidive troškove stečajnog postupka treba </w:t>
      </w:r>
      <w:r>
        <w:rPr>
          <w:szCs w:val="20"/>
        </w:rPr>
        <w:t>uračunati</w:t>
      </w:r>
      <w:r w:rsidRPr="00772D95">
        <w:rPr>
          <w:szCs w:val="20"/>
        </w:rPr>
        <w:t xml:space="preserve"> nagradu i naknadu stvarnih troškova stečajnog upravitelja, a čiji iznos za sada sa sigurnošću nije moguće utvrditi jer isti ovisi o primjeni čl. 29. SZ-a, stvarno nastalim troškovima, kao i nagradi koja se određuje u skladu s Uredbom o kriterijima i načinu obračuna i plaćanja nagrada stečajnim upraviteljima. Pored tih troškova</w:t>
      </w:r>
      <w:r>
        <w:rPr>
          <w:szCs w:val="20"/>
        </w:rPr>
        <w:t>,</w:t>
      </w:r>
      <w:r w:rsidRPr="00772D95">
        <w:rPr>
          <w:szCs w:val="20"/>
        </w:rPr>
        <w:t xml:space="preserve"> svakako valja imati na umu troškove zatvaranja starog i otvaranja novog računa dužnika, izrade novog pečata dužnika, zatim troškove osiguranja stečajnog upravitelja, troškove prodaje imovine (procjene, oglašavanja i dr.), troškove sređivanja arhivske građe dužnika, kao i ostale troškove koji se javljaju u gotovo svakom stečajnom postupku. </w:t>
      </w:r>
    </w:p>
    <w:p w:rsidRDefault="00772D95" w:rsidP="0025286A" w:rsidR="00772D95" w:rsidRPr="00772D95">
      <w:pPr>
        <w:spacing w:before="160"/>
        <w:ind w:firstLine="708"/>
        <w:jc w:val="both"/>
        <w:rPr>
          <w:szCs w:val="20"/>
        </w:rPr>
      </w:pPr>
      <w:r w:rsidRPr="00772D95">
        <w:rPr>
          <w:szCs w:val="20"/>
        </w:rPr>
        <w:t>S obzirom na sve naprijed navedeno, ovaj sud smatra kako iznos predujma od 2</w:t>
      </w:r>
      <w:r w:rsidR="0025286A">
        <w:rPr>
          <w:szCs w:val="20"/>
        </w:rPr>
        <w:t>5</w:t>
      </w:r>
      <w:r w:rsidRPr="00772D95">
        <w:rPr>
          <w:szCs w:val="20"/>
        </w:rPr>
        <w:t>.000,00 kn za pokriće troškova</w:t>
      </w:r>
      <w:r w:rsidR="0065129A">
        <w:rPr>
          <w:szCs w:val="20"/>
        </w:rPr>
        <w:t>,</w:t>
      </w:r>
      <w:r w:rsidRPr="00772D95">
        <w:rPr>
          <w:szCs w:val="20"/>
        </w:rPr>
        <w:t xml:space="preserve"> kako prethodnog, tako i otvorenog stečajnog postupka</w:t>
      </w:r>
      <w:r w:rsidR="0065129A">
        <w:rPr>
          <w:szCs w:val="20"/>
        </w:rPr>
        <w:t>,</w:t>
      </w:r>
      <w:r w:rsidRPr="00772D95">
        <w:rPr>
          <w:szCs w:val="20"/>
        </w:rPr>
        <w:t xml:space="preserve"> predstavlja minimalno očekivani iznos troškova koji bi mogli nastati u slučaju redovitog provođenja stečajnog postupka nad dužnikom, a koji se iz imovine dužnika ne bi mogli podmiriti. </w:t>
      </w:r>
    </w:p>
    <w:p w:rsidRDefault="00772D95" w:rsidP="0025286A" w:rsidR="00772D95">
      <w:pPr>
        <w:spacing w:before="160"/>
        <w:ind w:firstLine="708"/>
        <w:jc w:val="both"/>
        <w:rPr>
          <w:szCs w:val="20"/>
        </w:rPr>
      </w:pPr>
      <w:r w:rsidRPr="00772D95">
        <w:rPr>
          <w:szCs w:val="20"/>
        </w:rPr>
        <w:t xml:space="preserve">Radi navedenog, a temeljem odredbe čl. 63. st. 1. </w:t>
      </w:r>
      <w:r w:rsidR="0025286A" w:rsidRPr="00772D95">
        <w:rPr>
          <w:szCs w:val="20"/>
        </w:rPr>
        <w:t xml:space="preserve">SZ-a </w:t>
      </w:r>
      <w:r w:rsidR="0025286A">
        <w:rPr>
          <w:szCs w:val="20"/>
        </w:rPr>
        <w:t xml:space="preserve">i čl. 12. Stečajnog zakona (˝Narodne novine˝ br. 71/15) </w:t>
      </w:r>
      <w:r w:rsidRPr="00772D95">
        <w:rPr>
          <w:szCs w:val="20"/>
        </w:rPr>
        <w:t xml:space="preserve">odlučeno je kao u izreci ovog rješenja.  </w:t>
      </w:r>
    </w:p>
    <w:p w:rsidRDefault="004708DF" w:rsidP="0025286A" w:rsidR="00215F13">
      <w:pPr>
        <w:spacing w:before="300"/>
        <w:jc w:val="center"/>
      </w:pPr>
      <w:r>
        <w:t xml:space="preserve">U Splitu, </w:t>
      </w:r>
      <w:r w:rsidR="000644D4">
        <w:t>5</w:t>
      </w:r>
      <w:r w:rsidR="007E0C76">
        <w:t>. studenog</w:t>
      </w:r>
      <w:r w:rsidR="00215F13">
        <w:t xml:space="preserve"> 2015. godine</w:t>
      </w:r>
    </w:p>
    <w:p w:rsidRDefault="00215F13" w:rsidP="0025286A" w:rsidR="00215F13">
      <w:pPr>
        <w:spacing w:before="300"/>
        <w:ind w:left="6480"/>
        <w:jc w:val="center"/>
      </w:pPr>
      <w:r>
        <w:t>SUTKINJA</w:t>
      </w:r>
    </w:p>
    <w:p w:rsidRDefault="00215F13" w:rsidP="00735A4E" w:rsidR="00645598">
      <w:pPr>
        <w:ind w:left="6480"/>
        <w:jc w:val="center"/>
      </w:pPr>
      <w:r>
        <w:t>ANA GOLUB GRUIĆ</w:t>
      </w:r>
    </w:p>
    <w:p w:rsidRDefault="0025286A" w:rsidP="0025286A" w:rsidR="0025286A">
      <w:pPr>
        <w:numPr>
          <w:ilvl w:val="12"/>
          <w:numId w:val="0"/>
        </w:numPr>
        <w:spacing w:before="200"/>
        <w:jc w:val="both"/>
      </w:pPr>
    </w:p>
    <w:p w:rsidRDefault="0065129A" w:rsidP="0025286A" w:rsidR="0065129A" w:rsidRPr="0065129A">
      <w:pPr>
        <w:numPr>
          <w:ilvl w:val="12"/>
          <w:numId w:val="0"/>
        </w:numPr>
        <w:spacing w:before="200"/>
        <w:jc w:val="both"/>
      </w:pPr>
      <w:r w:rsidRPr="0065129A">
        <w:t xml:space="preserve">POUKA O PRAVNOM LIJEKU: </w:t>
      </w:r>
    </w:p>
    <w:p w:rsidRDefault="0065129A" w:rsidP="0065129A" w:rsidR="0065129A" w:rsidRPr="0065129A">
      <w:pPr>
        <w:numPr>
          <w:ilvl w:val="12"/>
          <w:numId w:val="0"/>
        </w:numPr>
        <w:jc w:val="both"/>
      </w:pPr>
      <w:r w:rsidRPr="0065129A">
        <w:t xml:space="preserve">Protiv ovog rješenja dopuštena je žalba Visokom trgovačkom sudu RH u Zagrebu. Žalba se podnosi putem ovog suda, pismeno u tri primjerka, u roku od 8 dana od dana dostave ovog rješenja. </w:t>
      </w:r>
    </w:p>
    <w:p w:rsidRDefault="0065129A" w:rsidP="0025286A" w:rsidR="0065129A" w:rsidRPr="0065129A">
      <w:pPr>
        <w:numPr>
          <w:ilvl w:val="12"/>
          <w:numId w:val="0"/>
        </w:numPr>
        <w:spacing w:before="200"/>
        <w:jc w:val="both"/>
      </w:pPr>
      <w:r w:rsidRPr="0065129A">
        <w:t>DNA:</w:t>
      </w:r>
    </w:p>
    <w:p w:rsidRDefault="00BC247C" w:rsidP="00720F2C" w:rsidR="0065129A" w:rsidRPr="0065129A">
      <w:pPr>
        <w:numPr>
          <w:ilvl w:val="12"/>
          <w:numId w:val="0"/>
        </w:numPr>
        <w:ind w:firstLine="284"/>
        <w:jc w:val="both"/>
      </w:pPr>
      <w:r>
        <w:t xml:space="preserve">- </w:t>
      </w:r>
      <w:r w:rsidR="0065129A" w:rsidRPr="0065129A">
        <w:t>Fina, Regionalni centar Split</w:t>
      </w:r>
    </w:p>
    <w:p w:rsidRDefault="00BC247C" w:rsidP="00720F2C" w:rsidR="00CB225A">
      <w:pPr>
        <w:numPr>
          <w:ilvl w:val="12"/>
          <w:numId w:val="0"/>
        </w:numPr>
        <w:ind w:firstLine="284"/>
        <w:jc w:val="both"/>
      </w:pPr>
      <w:r>
        <w:t xml:space="preserve">- </w:t>
      </w:r>
      <w:r w:rsidR="0065129A" w:rsidRPr="0065129A">
        <w:t>dužniku</w:t>
      </w:r>
    </w:p>
    <w:p w:rsidRDefault="00735A4E" w:rsidP="00735A4E" w:rsidR="00735A4E">
      <w:pPr>
        <w:numPr>
          <w:ilvl w:val="12"/>
          <w:numId w:val="0"/>
        </w:numPr>
        <w:ind w:firstLine="284"/>
        <w:jc w:val="both"/>
      </w:pPr>
      <w:r>
        <w:t>- zakonski zastupnik dužnika</w:t>
      </w:r>
    </w:p>
    <w:p w:rsidRDefault="005A319A" w:rsidP="00720F2C" w:rsidR="005A319A">
      <w:pPr>
        <w:numPr>
          <w:ilvl w:val="12"/>
          <w:numId w:val="0"/>
        </w:numPr>
        <w:ind w:firstLine="284"/>
        <w:jc w:val="both"/>
      </w:pPr>
      <w:r>
        <w:t xml:space="preserve">- privremenoj stečajnoj upraviteljici </w:t>
      </w:r>
    </w:p>
    <w:p w:rsidRDefault="00BC247C" w:rsidP="00720F2C" w:rsidR="0065129A" w:rsidRPr="0065129A">
      <w:pPr>
        <w:numPr>
          <w:ilvl w:val="12"/>
          <w:numId w:val="0"/>
        </w:numPr>
        <w:ind w:firstLine="284"/>
        <w:jc w:val="both"/>
      </w:pPr>
      <w:r>
        <w:t>- mrežna stranica e-Oglasna ploča sudova</w:t>
      </w:r>
    </w:p>
    <w:p w:rsidRDefault="00BC247C" w:rsidP="0025286A" w:rsidR="00CA5C34" w:rsidRPr="00513BC5">
      <w:pPr>
        <w:numPr>
          <w:ilvl w:val="12"/>
          <w:numId w:val="0"/>
        </w:numPr>
        <w:ind w:firstLine="284"/>
        <w:jc w:val="both"/>
      </w:pPr>
      <w:r>
        <w:t xml:space="preserve">- </w:t>
      </w:r>
      <w:r w:rsidR="0065129A" w:rsidRPr="0065129A">
        <w:t>u spis</w:t>
      </w:r>
    </w:p>
    <w:sectPr w:rsidSect="00DE2B55" w:rsidR="00CA5C34" w:rsidRPr="00513BC5">
      <w:headerReference w:type="default" r:id="rId11"/>
      <w:headerReference w:type="firs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1731" w:rsidR="006D1731">
      <w:r>
        <w:separator/>
      </w:r>
    </w:p>
  </w:endnote>
  <w:endnote w:id="0" w:type="continuationSeparator">
    <w:p w:rsidRDefault="006D1731" w:rsidR="006D17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1731" w:rsidR="006D1731">
      <w:r>
        <w:separator/>
      </w:r>
    </w:p>
  </w:footnote>
  <w:footnote w:id="0" w:type="continuationSeparator">
    <w:p w:rsidRDefault="006D1731" w:rsidR="006D17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E70B0" w:rsidP="00DE2B55" w:rsidR="00DE2B55">
    <w:pPr>
      <w:pStyle w:val="Zaglavlje"/>
      <w:jc w:val="right"/>
    </w:pPr>
    <w:r>
      <w:tab/>
      <w:t xml:space="preserve">- </w:t>
    </w:r>
    <w:r w:rsidR="00B04760">
      <w:fldChar w:fldCharType="begin"/>
    </w:r>
    <w:r>
      <w:instrText xml:space="preserve"> PAGE </w:instrText>
    </w:r>
    <w:r w:rsidR="00B04760">
      <w:fldChar w:fldCharType="separate"/>
    </w:r>
    <w:r w:rsidR="00AF4EFC">
      <w:rPr>
        <w:noProof/>
      </w:rPr>
      <w:t>4</w:t>
    </w:r>
    <w:r w:rsidR="00B04760">
      <w:fldChar w:fldCharType="end"/>
    </w:r>
    <w:r w:rsidR="007353A0">
      <w:t xml:space="preserve"> -</w:t>
    </w:r>
    <w:r w:rsidR="007353A0">
      <w:tab/>
    </w:r>
    <w:r w:rsidR="00F430F5" w:rsidRPr="00F430F5">
      <w:t>11. St-</w:t>
    </w:r>
    <w:r w:rsidR="007E0C76">
      <w:t>498/2013</w:t>
    </w:r>
  </w:p>
  <w:p w:rsidRDefault="00CE70B0" w:rsidR="00CE70B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2B55" w:rsidP="00DE2B55" w:rsidR="00DE2B55">
    <w:pPr>
      <w:pStyle w:val="Zaglavlje"/>
      <w:jc w:val="right"/>
    </w:pPr>
    <w:r>
      <w:t>11. St</w:t>
    </w:r>
    <w:r w:rsidR="00AD2623">
      <w:t>-</w:t>
    </w:r>
    <w:r w:rsidR="007E0C76">
      <w:t>498/2013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2356E8"/>
    <w:multiLevelType w:val="hybridMultilevel"/>
    <w:tmpl w:val="663EBBD6"/>
    <w:lvl w:tplc="6FA4869A" w:ilvl="0">
      <w:start w:val="67"/>
      <w:numFmt w:val="bullet"/>
      <w:lvlText w:val="-"/>
      <w:lvlJc w:val="left"/>
      <w:pPr>
        <w:ind w:hanging="360" w:left="1080"/>
      </w:pPr>
      <w:rPr>
        <w:rFonts w:cs="Arial" w:eastAsia="Times New Roman" w:hAnsi="Arial" w:ascii="Aria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D453E50"/>
    <w:multiLevelType w:val="hybridMultilevel"/>
    <w:tmpl w:val="515ED662"/>
    <w:lvl w:tplc="0798B200"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113C6653"/>
    <w:multiLevelType w:val="hybridMultilevel"/>
    <w:tmpl w:val="335489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1EF717C4"/>
    <w:multiLevelType w:val="hybridMultilevel"/>
    <w:tmpl w:val="3646829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3A286237"/>
    <w:multiLevelType w:val="hybridMultilevel"/>
    <w:tmpl w:val="ED6E4E40"/>
    <w:lvl w:tplc="6A387806" w:ilvl="0">
      <w:start w:val="11"/>
      <w:numFmt w:val="bullet"/>
      <w:lvlText w:val="-"/>
      <w:lvlJc w:val="left"/>
      <w:pPr>
        <w:ind w:hanging="360" w:left="1080"/>
      </w:pPr>
      <w:rPr>
        <w:rFonts w:cs="Arial" w:eastAsia="Times New Roman" w:hAnsi="Arial" w:ascii="Aria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46421ED6"/>
    <w:multiLevelType w:val="hybridMultilevel"/>
    <w:tmpl w:val="1E1A1B26"/>
    <w:lvl w:tplc="3ED84E10" w:ilvl="0">
      <w:start w:val="11"/>
      <w:numFmt w:val="bullet"/>
      <w:lvlText w:val="-"/>
      <w:lvlJc w:val="left"/>
      <w:pPr>
        <w:tabs>
          <w:tab w:pos="1500" w:val="num"/>
        </w:tabs>
        <w:ind w:hanging="360" w:left="1500"/>
      </w:pPr>
      <w:rPr>
        <w:rFonts w:cs="Arial" w:eastAsia="Times New Roman" w:hAnsi="Arial" w:ascii="Arial" w:hint="default"/>
      </w:rPr>
    </w:lvl>
    <w:lvl w:tentative="true" w:tplc="041A0003" w:ilvl="1">
      <w:start w:val="1"/>
      <w:numFmt w:val="bullet"/>
      <w:lvlText w:val="o"/>
      <w:lvlJc w:val="left"/>
      <w:pPr>
        <w:tabs>
          <w:tab w:pos="2220" w:val="num"/>
        </w:tabs>
        <w:ind w:hanging="360" w:left="2220"/>
      </w:pPr>
      <w:rPr>
        <w:rFonts w:cs="Courier New" w:hAnsi="Courier New" w:ascii="Courier New" w:hint="default"/>
      </w:rPr>
    </w:lvl>
    <w:lvl w:tentative="true" w:tplc="041A0005" w:ilvl="2">
      <w:start w:val="1"/>
      <w:numFmt w:val="bullet"/>
      <w:lvlText w:val=""/>
      <w:lvlJc w:val="left"/>
      <w:pPr>
        <w:tabs>
          <w:tab w:pos="2940" w:val="num"/>
        </w:tabs>
        <w:ind w:hanging="360" w:left="2940"/>
      </w:pPr>
      <w:rPr>
        <w:rFonts w:hAnsi="Wingdings" w:ascii="Wingdings" w:hint="default"/>
      </w:rPr>
    </w:lvl>
    <w:lvl w:tentative="true" w:tplc="041A0001" w:ilvl="3">
      <w:start w:val="1"/>
      <w:numFmt w:val="bullet"/>
      <w:lvlText w:val=""/>
      <w:lvlJc w:val="left"/>
      <w:pPr>
        <w:tabs>
          <w:tab w:pos="3660" w:val="num"/>
        </w:tabs>
        <w:ind w:hanging="360" w:left="3660"/>
      </w:pPr>
      <w:rPr>
        <w:rFonts w:hAnsi="Symbol" w:ascii="Symbol" w:hint="default"/>
      </w:rPr>
    </w:lvl>
    <w:lvl w:tentative="true" w:tplc="041A0003" w:ilvl="4">
      <w:start w:val="1"/>
      <w:numFmt w:val="bullet"/>
      <w:lvlText w:val="o"/>
      <w:lvlJc w:val="left"/>
      <w:pPr>
        <w:tabs>
          <w:tab w:pos="4380" w:val="num"/>
        </w:tabs>
        <w:ind w:hanging="360" w:left="4380"/>
      </w:pPr>
      <w:rPr>
        <w:rFonts w:cs="Courier New" w:hAnsi="Courier New" w:ascii="Courier New" w:hint="default"/>
      </w:rPr>
    </w:lvl>
    <w:lvl w:tentative="true" w:tplc="041A0005" w:ilvl="5">
      <w:start w:val="1"/>
      <w:numFmt w:val="bullet"/>
      <w:lvlText w:val=""/>
      <w:lvlJc w:val="left"/>
      <w:pPr>
        <w:tabs>
          <w:tab w:pos="5100" w:val="num"/>
        </w:tabs>
        <w:ind w:hanging="360" w:left="5100"/>
      </w:pPr>
      <w:rPr>
        <w:rFonts w:hAnsi="Wingdings" w:ascii="Wingdings" w:hint="default"/>
      </w:rPr>
    </w:lvl>
    <w:lvl w:tentative="true" w:tplc="041A0001" w:ilvl="6">
      <w:start w:val="1"/>
      <w:numFmt w:val="bullet"/>
      <w:lvlText w:val=""/>
      <w:lvlJc w:val="left"/>
      <w:pPr>
        <w:tabs>
          <w:tab w:pos="5820" w:val="num"/>
        </w:tabs>
        <w:ind w:hanging="360" w:left="5820"/>
      </w:pPr>
      <w:rPr>
        <w:rFonts w:hAnsi="Symbol" w:ascii="Symbol" w:hint="default"/>
      </w:rPr>
    </w:lvl>
    <w:lvl w:tentative="true" w:tplc="041A0003" w:ilvl="7">
      <w:start w:val="1"/>
      <w:numFmt w:val="bullet"/>
      <w:lvlText w:val="o"/>
      <w:lvlJc w:val="left"/>
      <w:pPr>
        <w:tabs>
          <w:tab w:pos="6540" w:val="num"/>
        </w:tabs>
        <w:ind w:hanging="360" w:left="6540"/>
      </w:pPr>
      <w:rPr>
        <w:rFonts w:cs="Courier New" w:hAnsi="Courier New" w:ascii="Courier New" w:hint="default"/>
      </w:rPr>
    </w:lvl>
    <w:lvl w:tentative="true" w:tplc="041A0005" w:ilvl="8">
      <w:start w:val="1"/>
      <w:numFmt w:val="bullet"/>
      <w:lvlText w:val=""/>
      <w:lvlJc w:val="left"/>
      <w:pPr>
        <w:tabs>
          <w:tab w:pos="7260" w:val="num"/>
        </w:tabs>
        <w:ind w:hanging="360" w:left="7260"/>
      </w:pPr>
      <w:rPr>
        <w:rFonts w:hAnsi="Wingdings" w:ascii="Wingdings" w:hint="default"/>
      </w:rPr>
    </w:lvl>
  </w:abstractNum>
  <w:abstractNum w:abstractNumId="7">
    <w:nsid w:val="610E19DE"/>
    <w:multiLevelType w:val="hybridMultilevel"/>
    <w:tmpl w:val="3BF45E4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C55382E"/>
    <w:multiLevelType w:val="hybridMultilevel"/>
    <w:tmpl w:val="1C3227C2"/>
    <w:lvl w:tplc="041A0001" w:ilvl="0">
      <w:start w:val="1"/>
      <w:numFmt w:val="bullet"/>
      <w:lvlText w:val=""/>
      <w:lvlJc w:val="left"/>
      <w:pPr>
        <w:ind w:hanging="360" w:left="1500"/>
      </w:pPr>
      <w:rPr>
        <w:rFonts w:hAnsi="Symbol" w:ascii="Symbol" w:hint="default"/>
      </w:rPr>
    </w:lvl>
    <w:lvl w:tentative="true" w:tplc="041A0003" w:ilvl="1">
      <w:start w:val="1"/>
      <w:numFmt w:val="bullet"/>
      <w:lvlText w:val="o"/>
      <w:lvlJc w:val="left"/>
      <w:pPr>
        <w:ind w:hanging="360" w:left="2220"/>
      </w:pPr>
      <w:rPr>
        <w:rFonts w:hAnsi="Courier New" w:ascii="Courier New" w:hint="default"/>
      </w:rPr>
    </w:lvl>
    <w:lvl w:tentative="true" w:tplc="041A0005" w:ilvl="2">
      <w:start w:val="1"/>
      <w:numFmt w:val="bullet"/>
      <w:lvlText w:val=""/>
      <w:lvlJc w:val="left"/>
      <w:pPr>
        <w:ind w:hanging="360" w:left="2940"/>
      </w:pPr>
      <w:rPr>
        <w:rFonts w:hAnsi="Wingdings" w:ascii="Wingdings" w:hint="default"/>
      </w:rPr>
    </w:lvl>
    <w:lvl w:tentative="true" w:tplc="041A0001" w:ilvl="3">
      <w:start w:val="1"/>
      <w:numFmt w:val="bullet"/>
      <w:lvlText w:val=""/>
      <w:lvlJc w:val="left"/>
      <w:pPr>
        <w:ind w:hanging="360" w:left="3660"/>
      </w:pPr>
      <w:rPr>
        <w:rFonts w:hAnsi="Symbol" w:ascii="Symbol" w:hint="default"/>
      </w:rPr>
    </w:lvl>
    <w:lvl w:tentative="true" w:tplc="041A0003" w:ilvl="4">
      <w:start w:val="1"/>
      <w:numFmt w:val="bullet"/>
      <w:lvlText w:val="o"/>
      <w:lvlJc w:val="left"/>
      <w:pPr>
        <w:ind w:hanging="360" w:left="4380"/>
      </w:pPr>
      <w:rPr>
        <w:rFonts w:hAnsi="Courier New" w:ascii="Courier New" w:hint="default"/>
      </w:rPr>
    </w:lvl>
    <w:lvl w:tentative="true" w:tplc="041A0005" w:ilvl="5">
      <w:start w:val="1"/>
      <w:numFmt w:val="bullet"/>
      <w:lvlText w:val=""/>
      <w:lvlJc w:val="left"/>
      <w:pPr>
        <w:ind w:hanging="360" w:left="5100"/>
      </w:pPr>
      <w:rPr>
        <w:rFonts w:hAnsi="Wingdings" w:ascii="Wingdings" w:hint="default"/>
      </w:rPr>
    </w:lvl>
    <w:lvl w:tentative="true" w:tplc="041A0001" w:ilvl="6">
      <w:start w:val="1"/>
      <w:numFmt w:val="bullet"/>
      <w:lvlText w:val=""/>
      <w:lvlJc w:val="left"/>
      <w:pPr>
        <w:ind w:hanging="360" w:left="5820"/>
      </w:pPr>
      <w:rPr>
        <w:rFonts w:hAnsi="Symbol" w:ascii="Symbol" w:hint="default"/>
      </w:rPr>
    </w:lvl>
    <w:lvl w:tentative="true" w:tplc="041A0003" w:ilvl="7">
      <w:start w:val="1"/>
      <w:numFmt w:val="bullet"/>
      <w:lvlText w:val="o"/>
      <w:lvlJc w:val="left"/>
      <w:pPr>
        <w:ind w:hanging="360" w:left="6540"/>
      </w:pPr>
      <w:rPr>
        <w:rFonts w:hAnsi="Courier New" w:ascii="Courier New" w:hint="default"/>
      </w:rPr>
    </w:lvl>
    <w:lvl w:tentative="true" w:tplc="041A0005" w:ilvl="8">
      <w:start w:val="1"/>
      <w:numFmt w:val="bullet"/>
      <w:lvlText w:val=""/>
      <w:lvlJc w:val="left"/>
      <w:pPr>
        <w:ind w:hanging="360" w:left="7260"/>
      </w:pPr>
      <w:rPr>
        <w:rFonts w:hAnsi="Wingdings" w:ascii="Wingdings" w:hint="default"/>
      </w:rPr>
    </w:lvl>
  </w:abstractNum>
  <w:abstractNum w:abstractNumId="9">
    <w:nsid w:val="73171486"/>
    <w:multiLevelType w:val="hybridMultilevel"/>
    <w:tmpl w:val="C452FCA2"/>
    <w:lvl w:tplc="6C3CA0BA" w:ilvl="0">
      <w:start w:val="1"/>
      <w:numFmt w:val="lowerLetter"/>
      <w:lvlText w:val="%1.)"/>
      <w:lvlJc w:val="left"/>
      <w:pPr>
        <w:ind w:hanging="360" w:left="1080"/>
      </w:pPr>
      <w:rPr>
        <w:rFonts w:hint="default"/>
      </w:rPr>
    </w:lvl>
    <w:lvl w:tplc="9EBAE53E" w:ilvl="1">
      <w:start w:val="1"/>
      <w:numFmt w:val="decimal"/>
      <w:lvlText w:val="%2."/>
      <w:lvlJc w:val="left"/>
      <w:pPr>
        <w:tabs>
          <w:tab w:pos="1800" w:val="num"/>
        </w:tabs>
        <w:ind w:hanging="360" w:left="1800"/>
      </w:pPr>
      <w:rPr>
        <w:rFonts w:hint="default"/>
      </w:r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7666034F"/>
    <w:multiLevelType w:val="hybridMultilevel"/>
    <w:tmpl w:val="17709678"/>
    <w:lvl w:tplc="6A387806" w:ilvl="0">
      <w:start w:val="11"/>
      <w:numFmt w:val="bullet"/>
      <w:lvlText w:val="-"/>
      <w:lvlJc w:val="left"/>
      <w:pPr>
        <w:ind w:hanging="360" w:left="720"/>
      </w:pPr>
      <w:rPr>
        <w:rFonts w:cs="Arial" w:eastAsia="Times New Roman" w:hAnsi="Arial" w:ascii="Arial"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7"/>
  </w:num>
  <w:num w:numId="3">
    <w:abstractNumId w:val="0"/>
  </w:num>
  <w:num w:numId="4">
    <w:abstractNumId w:val="5"/>
  </w:num>
  <w:num w:numId="5">
    <w:abstractNumId w:val="4"/>
  </w:num>
  <w:num w:numId="6">
    <w:abstractNumId w:val="9"/>
  </w:num>
  <w:num w:numId="7">
    <w:abstractNumId w:val="8"/>
  </w:num>
  <w:num w:numId="8">
    <w:abstractNumId w:val="6"/>
  </w:num>
  <w:num w:numId="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227F"/>
    <w:rsid w:val="00005068"/>
    <w:rsid w:val="0001651F"/>
    <w:rsid w:val="00032A1C"/>
    <w:rsid w:val="00034638"/>
    <w:rsid w:val="000431ED"/>
    <w:rsid w:val="000644D4"/>
    <w:rsid w:val="000919EF"/>
    <w:rsid w:val="00093E6C"/>
    <w:rsid w:val="0009737E"/>
    <w:rsid w:val="000B1524"/>
    <w:rsid w:val="000B2587"/>
    <w:rsid w:val="000B43C7"/>
    <w:rsid w:val="000B7516"/>
    <w:rsid w:val="000C06C9"/>
    <w:rsid w:val="000D325D"/>
    <w:rsid w:val="000E54BD"/>
    <w:rsid w:val="00104558"/>
    <w:rsid w:val="00112845"/>
    <w:rsid w:val="00132F51"/>
    <w:rsid w:val="00142ED7"/>
    <w:rsid w:val="001536AA"/>
    <w:rsid w:val="00153CFF"/>
    <w:rsid w:val="00154A3C"/>
    <w:rsid w:val="00160C6A"/>
    <w:rsid w:val="001C2F44"/>
    <w:rsid w:val="001D2072"/>
    <w:rsid w:val="001D2EB8"/>
    <w:rsid w:val="002010AB"/>
    <w:rsid w:val="002067C4"/>
    <w:rsid w:val="00207B3C"/>
    <w:rsid w:val="00211C82"/>
    <w:rsid w:val="00215F13"/>
    <w:rsid w:val="00233E8D"/>
    <w:rsid w:val="00250235"/>
    <w:rsid w:val="0025286A"/>
    <w:rsid w:val="00257849"/>
    <w:rsid w:val="00263D21"/>
    <w:rsid w:val="002647F1"/>
    <w:rsid w:val="00265143"/>
    <w:rsid w:val="002A61F9"/>
    <w:rsid w:val="002B2B0D"/>
    <w:rsid w:val="002B402A"/>
    <w:rsid w:val="002C35A5"/>
    <w:rsid w:val="002D5FC4"/>
    <w:rsid w:val="002E012D"/>
    <w:rsid w:val="002F1273"/>
    <w:rsid w:val="002F4E9C"/>
    <w:rsid w:val="002F796A"/>
    <w:rsid w:val="0030572B"/>
    <w:rsid w:val="003202E0"/>
    <w:rsid w:val="00321F24"/>
    <w:rsid w:val="003520C2"/>
    <w:rsid w:val="003647D7"/>
    <w:rsid w:val="0038601C"/>
    <w:rsid w:val="003877B6"/>
    <w:rsid w:val="003B551E"/>
    <w:rsid w:val="003C7143"/>
    <w:rsid w:val="003D2BC5"/>
    <w:rsid w:val="003D46DE"/>
    <w:rsid w:val="003D63E6"/>
    <w:rsid w:val="003D6E2A"/>
    <w:rsid w:val="003F5BD7"/>
    <w:rsid w:val="00404A40"/>
    <w:rsid w:val="004169CA"/>
    <w:rsid w:val="004321CB"/>
    <w:rsid w:val="004416AC"/>
    <w:rsid w:val="00441A2F"/>
    <w:rsid w:val="00442DDA"/>
    <w:rsid w:val="00453C73"/>
    <w:rsid w:val="004708DF"/>
    <w:rsid w:val="00470A0A"/>
    <w:rsid w:val="00471956"/>
    <w:rsid w:val="00483108"/>
    <w:rsid w:val="00484F0E"/>
    <w:rsid w:val="00492072"/>
    <w:rsid w:val="004939BB"/>
    <w:rsid w:val="00496DEE"/>
    <w:rsid w:val="004A166C"/>
    <w:rsid w:val="004B0080"/>
    <w:rsid w:val="004E5469"/>
    <w:rsid w:val="004E60CA"/>
    <w:rsid w:val="004F022B"/>
    <w:rsid w:val="004F4486"/>
    <w:rsid w:val="004F7147"/>
    <w:rsid w:val="0051075D"/>
    <w:rsid w:val="00513BC5"/>
    <w:rsid w:val="005303C5"/>
    <w:rsid w:val="00535795"/>
    <w:rsid w:val="00551E28"/>
    <w:rsid w:val="00552537"/>
    <w:rsid w:val="00567542"/>
    <w:rsid w:val="00576996"/>
    <w:rsid w:val="00581DE9"/>
    <w:rsid w:val="005A2E7E"/>
    <w:rsid w:val="005A319A"/>
    <w:rsid w:val="005B139B"/>
    <w:rsid w:val="005C18D7"/>
    <w:rsid w:val="005C496B"/>
    <w:rsid w:val="005C686C"/>
    <w:rsid w:val="005E07F7"/>
    <w:rsid w:val="005E4814"/>
    <w:rsid w:val="005E5507"/>
    <w:rsid w:val="005F49F5"/>
    <w:rsid w:val="005F641C"/>
    <w:rsid w:val="006002BD"/>
    <w:rsid w:val="006022E4"/>
    <w:rsid w:val="006030E5"/>
    <w:rsid w:val="00621B59"/>
    <w:rsid w:val="00637921"/>
    <w:rsid w:val="00645598"/>
    <w:rsid w:val="006503C6"/>
    <w:rsid w:val="0065129A"/>
    <w:rsid w:val="00651D63"/>
    <w:rsid w:val="0065656B"/>
    <w:rsid w:val="00665A43"/>
    <w:rsid w:val="00691E85"/>
    <w:rsid w:val="006944F6"/>
    <w:rsid w:val="006C2C72"/>
    <w:rsid w:val="006D1731"/>
    <w:rsid w:val="006D1E1E"/>
    <w:rsid w:val="006D271A"/>
    <w:rsid w:val="006E4546"/>
    <w:rsid w:val="006E5670"/>
    <w:rsid w:val="00706BA1"/>
    <w:rsid w:val="00712C93"/>
    <w:rsid w:val="00720F2C"/>
    <w:rsid w:val="00721E63"/>
    <w:rsid w:val="007353A0"/>
    <w:rsid w:val="00735A4E"/>
    <w:rsid w:val="00740E49"/>
    <w:rsid w:val="00750BFD"/>
    <w:rsid w:val="00772D95"/>
    <w:rsid w:val="00776DE7"/>
    <w:rsid w:val="007978E1"/>
    <w:rsid w:val="007A3ED3"/>
    <w:rsid w:val="007A6843"/>
    <w:rsid w:val="007B39F6"/>
    <w:rsid w:val="007B3F07"/>
    <w:rsid w:val="007C41DF"/>
    <w:rsid w:val="007C5025"/>
    <w:rsid w:val="007D33D3"/>
    <w:rsid w:val="007D5812"/>
    <w:rsid w:val="007E0C76"/>
    <w:rsid w:val="007F0DBF"/>
    <w:rsid w:val="007F329D"/>
    <w:rsid w:val="007F72D0"/>
    <w:rsid w:val="00811CA0"/>
    <w:rsid w:val="0081370F"/>
    <w:rsid w:val="008363DF"/>
    <w:rsid w:val="00837BAF"/>
    <w:rsid w:val="00851B35"/>
    <w:rsid w:val="00855A39"/>
    <w:rsid w:val="00856303"/>
    <w:rsid w:val="00880CFE"/>
    <w:rsid w:val="00882FD1"/>
    <w:rsid w:val="008852C7"/>
    <w:rsid w:val="00890290"/>
    <w:rsid w:val="0089663A"/>
    <w:rsid w:val="008B174D"/>
    <w:rsid w:val="008B370E"/>
    <w:rsid w:val="008D21CE"/>
    <w:rsid w:val="008D38E6"/>
    <w:rsid w:val="008D4938"/>
    <w:rsid w:val="008E0FC9"/>
    <w:rsid w:val="008F608A"/>
    <w:rsid w:val="008F7471"/>
    <w:rsid w:val="009138A9"/>
    <w:rsid w:val="0092573E"/>
    <w:rsid w:val="009308F8"/>
    <w:rsid w:val="009505D9"/>
    <w:rsid w:val="00951C24"/>
    <w:rsid w:val="00953D3D"/>
    <w:rsid w:val="00955CD8"/>
    <w:rsid w:val="00960E2D"/>
    <w:rsid w:val="00976439"/>
    <w:rsid w:val="0099084A"/>
    <w:rsid w:val="009B1540"/>
    <w:rsid w:val="009B7BE9"/>
    <w:rsid w:val="009C0005"/>
    <w:rsid w:val="009E74D1"/>
    <w:rsid w:val="009F72D0"/>
    <w:rsid w:val="00A01915"/>
    <w:rsid w:val="00A04218"/>
    <w:rsid w:val="00A11CD5"/>
    <w:rsid w:val="00A3187C"/>
    <w:rsid w:val="00A32BBB"/>
    <w:rsid w:val="00A36243"/>
    <w:rsid w:val="00A45C23"/>
    <w:rsid w:val="00A47153"/>
    <w:rsid w:val="00A5198B"/>
    <w:rsid w:val="00A63480"/>
    <w:rsid w:val="00A658C0"/>
    <w:rsid w:val="00A715D7"/>
    <w:rsid w:val="00A76F82"/>
    <w:rsid w:val="00A77C29"/>
    <w:rsid w:val="00A90229"/>
    <w:rsid w:val="00AC4EF2"/>
    <w:rsid w:val="00AC6F04"/>
    <w:rsid w:val="00AD128B"/>
    <w:rsid w:val="00AD2623"/>
    <w:rsid w:val="00AD608A"/>
    <w:rsid w:val="00AE7A63"/>
    <w:rsid w:val="00AF4EFC"/>
    <w:rsid w:val="00B04760"/>
    <w:rsid w:val="00B20CE9"/>
    <w:rsid w:val="00B316F2"/>
    <w:rsid w:val="00B35FF6"/>
    <w:rsid w:val="00B361C1"/>
    <w:rsid w:val="00B41597"/>
    <w:rsid w:val="00B50150"/>
    <w:rsid w:val="00B639DE"/>
    <w:rsid w:val="00B97668"/>
    <w:rsid w:val="00BB5EDE"/>
    <w:rsid w:val="00BC1BB8"/>
    <w:rsid w:val="00BC1EB9"/>
    <w:rsid w:val="00BC247C"/>
    <w:rsid w:val="00BD37FE"/>
    <w:rsid w:val="00BE64CD"/>
    <w:rsid w:val="00C071DF"/>
    <w:rsid w:val="00C07DA5"/>
    <w:rsid w:val="00C1723C"/>
    <w:rsid w:val="00C2366F"/>
    <w:rsid w:val="00C40D3E"/>
    <w:rsid w:val="00C42ADA"/>
    <w:rsid w:val="00C57239"/>
    <w:rsid w:val="00C6460C"/>
    <w:rsid w:val="00C729AD"/>
    <w:rsid w:val="00C746F6"/>
    <w:rsid w:val="00C8657B"/>
    <w:rsid w:val="00C86FF1"/>
    <w:rsid w:val="00C90C73"/>
    <w:rsid w:val="00C90E86"/>
    <w:rsid w:val="00C95640"/>
    <w:rsid w:val="00CA1916"/>
    <w:rsid w:val="00CA5C34"/>
    <w:rsid w:val="00CA61F9"/>
    <w:rsid w:val="00CB225A"/>
    <w:rsid w:val="00CB6613"/>
    <w:rsid w:val="00CE27EC"/>
    <w:rsid w:val="00CE70B0"/>
    <w:rsid w:val="00CF3410"/>
    <w:rsid w:val="00D035AC"/>
    <w:rsid w:val="00D07DFA"/>
    <w:rsid w:val="00D158CE"/>
    <w:rsid w:val="00D20319"/>
    <w:rsid w:val="00D359EC"/>
    <w:rsid w:val="00D438B6"/>
    <w:rsid w:val="00D6364C"/>
    <w:rsid w:val="00D96782"/>
    <w:rsid w:val="00DA1B30"/>
    <w:rsid w:val="00DA2F7B"/>
    <w:rsid w:val="00DA755E"/>
    <w:rsid w:val="00DB5821"/>
    <w:rsid w:val="00DD3E9E"/>
    <w:rsid w:val="00DD5FE9"/>
    <w:rsid w:val="00DE2B55"/>
    <w:rsid w:val="00DF2458"/>
    <w:rsid w:val="00DF748F"/>
    <w:rsid w:val="00E03193"/>
    <w:rsid w:val="00E03D7B"/>
    <w:rsid w:val="00E161B7"/>
    <w:rsid w:val="00E23552"/>
    <w:rsid w:val="00E45782"/>
    <w:rsid w:val="00E53574"/>
    <w:rsid w:val="00E53665"/>
    <w:rsid w:val="00E538E7"/>
    <w:rsid w:val="00E557F6"/>
    <w:rsid w:val="00E55DFF"/>
    <w:rsid w:val="00E56836"/>
    <w:rsid w:val="00EA7412"/>
    <w:rsid w:val="00EB6CC8"/>
    <w:rsid w:val="00ED376C"/>
    <w:rsid w:val="00EF227F"/>
    <w:rsid w:val="00F00754"/>
    <w:rsid w:val="00F10594"/>
    <w:rsid w:val="00F24E5C"/>
    <w:rsid w:val="00F430F5"/>
    <w:rsid w:val="00F57C86"/>
    <w:rsid w:val="00F6291D"/>
    <w:rsid w:val="00F643FB"/>
    <w:rsid w:val="00F73DB9"/>
    <w:rsid w:val="00F86800"/>
    <w:rsid w:val="00FA3128"/>
    <w:rsid w:val="00FA413B"/>
    <w:rsid w:val="00FA63E1"/>
    <w:rsid w:val="00FB0FEC"/>
    <w:rsid w:val="00FB5B9B"/>
    <w:rsid w:val="00FC077C"/>
    <w:rsid w:val="00FC1E3F"/>
    <w:rsid w:val="00FD17E3"/>
    <w:rsid w:val="00FD70C6"/>
    <w:rsid w:val="00FD79D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67542"/>
    <w:rPr>
      <w:sz w:val="24"/>
      <w:szCs w:val="24"/>
    </w:rPr>
  </w:style>
  <w:style w:styleId="Naslov1" w:type="paragraph">
    <w:name w:val="heading 1"/>
    <w:basedOn w:val="Normal"/>
    <w:next w:val="Normal"/>
    <w:qFormat/>
    <w:rsid w:val="00EF227F"/>
    <w:pPr>
      <w:keepNext/>
      <w:jc w:val="both"/>
      <w:outlineLvl w:val="0"/>
    </w:pPr>
    <w:rPr>
      <w:b/>
    </w:rPr>
  </w:style>
  <w:style w:styleId="Naslov2" w:type="paragraph">
    <w:name w:val="heading 2"/>
    <w:basedOn w:val="Normal"/>
    <w:next w:val="Normal"/>
    <w:qFormat/>
    <w:rsid w:val="00EF227F"/>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BodyText21" w:type="paragraph">
    <w:name w:val="Body Text 21"/>
    <w:basedOn w:val="Normal"/>
    <w:rsid w:val="00EF227F"/>
    <w:pPr>
      <w:overflowPunct w:val="false"/>
      <w:autoSpaceDE w:val="false"/>
      <w:autoSpaceDN w:val="false"/>
      <w:adjustRightInd w:val="false"/>
      <w:ind w:hanging="720" w:left="720"/>
      <w:jc w:val="both"/>
      <w:textAlignment w:val="baseline"/>
    </w:pPr>
    <w:rPr>
      <w:rFonts w:hAnsi="Arial" w:ascii="Arial"/>
      <w:szCs w:val="20"/>
    </w:rPr>
  </w:style>
  <w:style w:styleId="Tijeloteksta" w:type="paragraph">
    <w:name w:val="Body Text"/>
    <w:aliases w:val="uvlaka 2"/>
    <w:basedOn w:val="Normal"/>
    <w:rsid w:val="00EF227F"/>
    <w:pPr>
      <w:overflowPunct w:val="false"/>
      <w:autoSpaceDE w:val="false"/>
      <w:autoSpaceDN w:val="false"/>
      <w:adjustRightInd w:val="false"/>
      <w:ind w:left="720"/>
      <w:jc w:val="both"/>
      <w:textAlignment w:val="baseline"/>
    </w:pPr>
    <w:rPr>
      <w:rFonts w:hAnsi="Arial" w:ascii="Arial"/>
      <w:szCs w:val="20"/>
    </w:rPr>
  </w:style>
  <w:style w:styleId="Zaglavlje" w:type="paragraph">
    <w:name w:val="header"/>
    <w:basedOn w:val="Normal"/>
    <w:rsid w:val="009505D9"/>
    <w:pPr>
      <w:tabs>
        <w:tab w:pos="4536" w:val="center"/>
        <w:tab w:pos="9072" w:val="right"/>
      </w:tabs>
    </w:pPr>
  </w:style>
  <w:style w:styleId="Podnoje" w:type="paragraph">
    <w:name w:val="footer"/>
    <w:basedOn w:val="Normal"/>
    <w:rsid w:val="009505D9"/>
    <w:pPr>
      <w:tabs>
        <w:tab w:pos="4536" w:val="center"/>
        <w:tab w:pos="9072" w:val="right"/>
      </w:tabs>
    </w:pPr>
  </w:style>
  <w:style w:styleId="Tekstbalonia" w:type="paragraph">
    <w:name w:val="Balloon Text"/>
    <w:basedOn w:val="Normal"/>
    <w:semiHidden/>
    <w:rsid w:val="00CA1916"/>
    <w:rPr>
      <w:rFonts w:cs="Tahoma" w:hAnsi="Tahoma" w:ascii="Tahoma"/>
      <w:sz w:val="16"/>
      <w:szCs w:val="16"/>
    </w:rPr>
  </w:style>
  <w:style w:customStyle="true" w:styleId="tekst" w:type="paragraph">
    <w:name w:val="tekst"/>
    <w:basedOn w:val="Normal"/>
    <w:rsid w:val="00112845"/>
    <w:pPr>
      <w:spacing w:afterAutospacing="true" w:after="100" w:beforeAutospacing="true" w:before="100"/>
    </w:pPr>
  </w:style>
  <w:style w:customStyle="true" w:styleId="tabletextfield" w:type="character">
    <w:name w:val="table_text_field"/>
    <w:basedOn w:val="Zadanifontodlomka"/>
    <w:rsid w:val="005E07F7"/>
    <w:rPr>
      <w:rFonts w:cs="Times New Roman"/>
    </w:rPr>
  </w:style>
  <w:style w:styleId="Tekstrezerviranogmjesta" w:type="character">
    <w:name w:val="Placeholder Text"/>
    <w:basedOn w:val="Zadanifontodlomka"/>
    <w:uiPriority w:val="99"/>
    <w:semiHidden/>
    <w:rsid w:val="00C2366F"/>
    <w:rPr>
      <w:color w:val="808080"/>
      <w:bdr w:space="0" w:sz="0" w:color="auto" w:val="none"/>
      <w:shd w:fill="auto" w:color="auto" w:val="clear"/>
    </w:rPr>
  </w:style>
  <w:style w:customStyle="true" w:styleId="eSPISCCParagraphDefaultFont" w:type="character">
    <w:name w:val="eSPIS_CC_Paragraph Default Font"/>
    <w:basedOn w:val="Zadanifontodlomka"/>
    <w:rsid w:val="00C2366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2366F"/>
    <w:rPr>
      <w:bdr w:space="0" w:sz="0" w:color="auto" w:val="none"/>
      <w:shd w:fill="FFFFCC" w:color="auto" w:val="clear"/>
      <w:lang w:val="hr-HR"/>
    </w:rPr>
  </w:style>
  <w:style w:customStyle="true" w:styleId="PozadinaSvijetloCrvena" w:type="character">
    <w:name w:val="Pozadina_SvijetloCrvena"/>
    <w:basedOn w:val="eSPISCCParagraphDefaultFont"/>
    <w:rsid w:val="00C2366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2366F"/>
    <w:rPr>
      <w:rFonts w:cs="Times New Roman" w:hAnsi="Times New Roman" w:ascii="Times New Roman"/>
      <w:sz w:val="24"/>
      <w:bdr w:space="0" w:sz="0" w:color="auto" w:val="none"/>
      <w:shd w:fill="CCFFCC" w:color="auto" w:val="clear"/>
      <w:lang w:val="hr-HR"/>
    </w:rPr>
  </w:style>
  <w:style w:styleId="Naglaeno" w:type="character">
    <w:name w:val="Strong"/>
    <w:basedOn w:val="Zadanifontodlomka"/>
    <w:uiPriority w:val="22"/>
    <w:qFormat/>
    <w:rsid w:val="00321F24"/>
    <w:rPr>
      <w:b/>
      <w:bCs/>
    </w:rPr>
  </w:style>
  <w:style w:styleId="Odlomakpopisa" w:type="paragraph">
    <w:name w:val="List Paragraph"/>
    <w:basedOn w:val="Normal"/>
    <w:uiPriority w:val="34"/>
    <w:qFormat/>
    <w:rsid w:val="0092573E"/>
    <w:pPr>
      <w:ind w:left="720"/>
      <w:contextualSpacing/>
    </w:pPr>
  </w:style>
  <w:style w:styleId="Bezproreda" w:type="paragraph">
    <w:name w:val="No Spacing"/>
    <w:uiPriority w:val="1"/>
    <w:qFormat/>
    <w:rsid w:val="00750BFD"/>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67542"/>
    <w:rPr>
      <w:sz w:val="24"/>
      <w:szCs w:val="24"/>
    </w:rPr>
  </w:style>
  <w:style w:styleId="Naslov1" w:type="paragraph">
    <w:name w:val="heading 1"/>
    <w:basedOn w:val="Normal"/>
    <w:next w:val="Normal"/>
    <w:qFormat/>
    <w:rsid w:val="00EF227F"/>
    <w:pPr>
      <w:keepNext/>
      <w:jc w:val="both"/>
      <w:outlineLvl w:val="0"/>
    </w:pPr>
    <w:rPr>
      <w:b/>
    </w:rPr>
  </w:style>
  <w:style w:styleId="Naslov2" w:type="paragraph">
    <w:name w:val="heading 2"/>
    <w:basedOn w:val="Normal"/>
    <w:next w:val="Normal"/>
    <w:qFormat/>
    <w:rsid w:val="00EF227F"/>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odyText21" w:type="paragraph">
    <w:name w:val="Body Text 21"/>
    <w:basedOn w:val="Normal"/>
    <w:rsid w:val="00EF227F"/>
    <w:pPr>
      <w:overflowPunct w:val="0"/>
      <w:autoSpaceDE w:val="0"/>
      <w:autoSpaceDN w:val="0"/>
      <w:adjustRightInd w:val="0"/>
      <w:ind w:hanging="720" w:left="720"/>
      <w:jc w:val="both"/>
      <w:textAlignment w:val="baseline"/>
    </w:pPr>
    <w:rPr>
      <w:rFonts w:ascii="Arial" w:hAnsi="Arial"/>
      <w:szCs w:val="20"/>
    </w:rPr>
  </w:style>
  <w:style w:styleId="Tijeloteksta" w:type="paragraph">
    <w:name w:val="Body Text"/>
    <w:aliases w:val="uvlaka 2"/>
    <w:basedOn w:val="Normal"/>
    <w:rsid w:val="00EF227F"/>
    <w:pPr>
      <w:overflowPunct w:val="0"/>
      <w:autoSpaceDE w:val="0"/>
      <w:autoSpaceDN w:val="0"/>
      <w:adjustRightInd w:val="0"/>
      <w:ind w:left="720"/>
      <w:jc w:val="both"/>
      <w:textAlignment w:val="baseline"/>
    </w:pPr>
    <w:rPr>
      <w:rFonts w:ascii="Arial" w:hAnsi="Arial"/>
      <w:szCs w:val="20"/>
    </w:rPr>
  </w:style>
  <w:style w:styleId="Zaglavlje" w:type="paragraph">
    <w:name w:val="header"/>
    <w:basedOn w:val="Normal"/>
    <w:rsid w:val="009505D9"/>
    <w:pPr>
      <w:tabs>
        <w:tab w:pos="4536" w:val="center"/>
        <w:tab w:pos="9072" w:val="right"/>
      </w:tabs>
    </w:pPr>
  </w:style>
  <w:style w:styleId="Podnoje" w:type="paragraph">
    <w:name w:val="footer"/>
    <w:basedOn w:val="Normal"/>
    <w:rsid w:val="009505D9"/>
    <w:pPr>
      <w:tabs>
        <w:tab w:pos="4536" w:val="center"/>
        <w:tab w:pos="9072" w:val="right"/>
      </w:tabs>
    </w:pPr>
  </w:style>
  <w:style w:styleId="Tekstbalonia" w:type="paragraph">
    <w:name w:val="Balloon Text"/>
    <w:basedOn w:val="Normal"/>
    <w:semiHidden/>
    <w:rsid w:val="00CA1916"/>
    <w:rPr>
      <w:rFonts w:ascii="Tahoma" w:cs="Tahoma" w:hAnsi="Tahoma"/>
      <w:sz w:val="16"/>
      <w:szCs w:val="16"/>
    </w:rPr>
  </w:style>
  <w:style w:customStyle="1" w:styleId="tekst" w:type="paragraph">
    <w:name w:val="tekst"/>
    <w:basedOn w:val="Normal"/>
    <w:rsid w:val="00112845"/>
    <w:pPr>
      <w:spacing w:after="100" w:afterAutospacing="1" w:before="100" w:beforeAutospacing="1"/>
    </w:pPr>
  </w:style>
  <w:style w:customStyle="1" w:styleId="tabletextfield" w:type="character">
    <w:name w:val="table_text_field"/>
    <w:basedOn w:val="Zadanifontodlomka"/>
    <w:rsid w:val="005E07F7"/>
    <w:rPr>
      <w:rFonts w:cs="Times New Roman"/>
    </w:rPr>
  </w:style>
  <w:style w:styleId="Tekstrezerviranogmjesta" w:type="character">
    <w:name w:val="Placeholder Text"/>
    <w:basedOn w:val="Zadanifontodlomka"/>
    <w:uiPriority w:val="99"/>
    <w:semiHidden/>
    <w:rsid w:val="00C2366F"/>
    <w:rPr>
      <w:color w:val="808080"/>
      <w:bdr w:color="auto" w:space="0" w:sz="0" w:val="none"/>
      <w:shd w:color="auto" w:fill="auto" w:val="clear"/>
    </w:rPr>
  </w:style>
  <w:style w:customStyle="1" w:styleId="eSPISCCParagraphDefaultFont" w:type="character">
    <w:name w:val="eSPIS_CC_Paragraph Default Font"/>
    <w:basedOn w:val="Zadanifontodlomka"/>
    <w:rsid w:val="00C2366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2366F"/>
    <w:rPr>
      <w:bdr w:color="auto" w:space="0" w:sz="0" w:val="none"/>
      <w:shd w:color="auto" w:fill="FFFFCC" w:val="clear"/>
      <w:lang w:val="hr-HR"/>
    </w:rPr>
  </w:style>
  <w:style w:customStyle="1" w:styleId="PozadinaSvijetloCrvena" w:type="character">
    <w:name w:val="Pozadina_SvijetloCrvena"/>
    <w:basedOn w:val="eSPISCCParagraphDefaultFont"/>
    <w:rsid w:val="00C2366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2366F"/>
    <w:rPr>
      <w:rFonts w:ascii="Times New Roman" w:cs="Times New Roman" w:hAnsi="Times New Roman"/>
      <w:sz w:val="24"/>
      <w:bdr w:color="auto" w:space="0" w:sz="0" w:val="none"/>
      <w:shd w:color="auto" w:fill="CCFFCC" w:val="clear"/>
      <w:lang w:val="hr-HR"/>
    </w:rPr>
  </w:style>
  <w:style w:styleId="Naglaeno" w:type="character">
    <w:name w:val="Strong"/>
    <w:basedOn w:val="Zadanifontodlomka"/>
    <w:uiPriority w:val="22"/>
    <w:qFormat/>
    <w:rsid w:val="00321F24"/>
    <w:rPr>
      <w:b/>
      <w:bCs/>
    </w:rPr>
  </w:style>
  <w:style w:styleId="Odlomakpopisa" w:type="paragraph">
    <w:name w:val="List Paragraph"/>
    <w:basedOn w:val="Normal"/>
    <w:uiPriority w:val="34"/>
    <w:qFormat/>
    <w:rsid w:val="0092573E"/>
    <w:pPr>
      <w:ind w:left="720"/>
      <w:contextualSpacing/>
    </w:pPr>
  </w:style>
  <w:style w:styleId="Bezproreda" w:type="paragraph">
    <w:name w:val="No Spacing"/>
    <w:uiPriority w:val="1"/>
    <w:qFormat/>
    <w:rsid w:val="00750BFD"/>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5600323">
      <w:bodyDiv w:val="true"/>
      <w:marLeft w:val="0"/>
      <w:marRight w:val="0"/>
      <w:marTop w:val="0"/>
      <w:marBottom w:val="0"/>
      <w:divBdr>
        <w:top w:space="0" w:sz="0" w:color="auto" w:val="none"/>
        <w:left w:space="0" w:sz="0" w:color="auto" w:val="none"/>
        <w:bottom w:space="0" w:sz="0" w:color="auto" w:val="none"/>
        <w:right w:space="0" w:sz="0" w:color="auto" w:val="none"/>
      </w:divBdr>
    </w:div>
    <w:div w:id="723721196">
      <w:bodyDiv w:val="true"/>
      <w:marLeft w:val="0"/>
      <w:marRight w:val="0"/>
      <w:marTop w:val="0"/>
      <w:marBottom w:val="0"/>
      <w:divBdr>
        <w:top w:space="0" w:sz="0" w:color="auto" w:val="none"/>
        <w:left w:space="0" w:sz="0" w:color="auto" w:val="none"/>
        <w:bottom w:space="0" w:sz="0" w:color="auto" w:val="none"/>
        <w:right w:space="0" w:sz="0" w:color="auto" w:val="none"/>
      </w:divBdr>
      <w:divsChild>
        <w:div w:id="67121417">
          <w:marLeft w:val="0"/>
          <w:marRight w:val="0"/>
          <w:marTop w:val="0"/>
          <w:marBottom w:val="0"/>
          <w:divBdr>
            <w:top w:space="0" w:sz="0" w:color="auto" w:val="none"/>
            <w:left w:space="0" w:sz="0" w:color="auto" w:val="none"/>
            <w:bottom w:space="0" w:sz="0" w:color="auto" w:val="none"/>
            <w:right w:space="0" w:sz="0" w:color="auto" w:val="none"/>
          </w:divBdr>
          <w:divsChild>
            <w:div w:id="621806329">
              <w:marLeft w:val="0"/>
              <w:marRight w:val="0"/>
              <w:marTop w:val="250"/>
              <w:marBottom w:val="376"/>
              <w:divBdr>
                <w:top w:space="0" w:sz="0" w:color="auto" w:val="none"/>
                <w:left w:space="0" w:sz="0" w:color="auto" w:val="none"/>
                <w:bottom w:space="0" w:sz="0" w:color="auto" w:val="none"/>
                <w:right w:space="0" w:sz="0" w:color="auto" w:val="none"/>
              </w:divBdr>
            </w:div>
          </w:divsChild>
        </w:div>
      </w:divsChild>
    </w:div>
    <w:div w:id="898781156">
      <w:bodyDiv w:val="true"/>
      <w:marLeft w:val="0"/>
      <w:marRight w:val="0"/>
      <w:marTop w:val="0"/>
      <w:marBottom w:val="0"/>
      <w:divBdr>
        <w:top w:space="0" w:sz="0" w:color="auto" w:val="none"/>
        <w:left w:space="0" w:sz="0" w:color="auto" w:val="none"/>
        <w:bottom w:space="0" w:sz="0" w:color="auto" w:val="none"/>
        <w:right w:space="0" w:sz="0" w:color="auto" w:val="none"/>
      </w:divBdr>
    </w:div>
    <w:div w:id="938215186">
      <w:bodyDiv w:val="true"/>
      <w:marLeft w:val="0"/>
      <w:marRight w:val="0"/>
      <w:marTop w:val="0"/>
      <w:marBottom w:val="0"/>
      <w:divBdr>
        <w:top w:space="0" w:sz="0" w:color="auto" w:val="none"/>
        <w:left w:space="0" w:sz="0" w:color="auto" w:val="none"/>
        <w:bottom w:space="0" w:sz="0" w:color="auto" w:val="none"/>
        <w:right w:space="0" w:sz="0" w:color="auto" w:val="none"/>
      </w:divBdr>
    </w:div>
    <w:div w:id="1050613253">
      <w:bodyDiv w:val="true"/>
      <w:marLeft w:val="0"/>
      <w:marRight w:val="0"/>
      <w:marTop w:val="0"/>
      <w:marBottom w:val="0"/>
      <w:divBdr>
        <w:top w:space="0" w:sz="0" w:color="auto" w:val="none"/>
        <w:left w:space="0" w:sz="0" w:color="auto" w:val="none"/>
        <w:bottom w:space="0" w:sz="0" w:color="auto" w:val="none"/>
        <w:right w:space="0" w:sz="0" w:color="auto" w:val="none"/>
      </w:divBdr>
    </w:div>
    <w:div w:id="1400247879">
      <w:bodyDiv w:val="true"/>
      <w:marLeft w:val="0"/>
      <w:marRight w:val="0"/>
      <w:marTop w:val="0"/>
      <w:marBottom w:val="0"/>
      <w:divBdr>
        <w:top w:space="0" w:sz="0" w:color="auto" w:val="none"/>
        <w:left w:space="0" w:sz="0" w:color="auto" w:val="none"/>
        <w:bottom w:space="0" w:sz="0" w:color="auto" w:val="none"/>
        <w:right w:space="0" w:sz="0" w:color="auto" w:val="none"/>
      </w:divBdr>
    </w:div>
    <w:div w:id="15837548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studenog 2015.</izvorni_sadrzaj>
    <derivirana_varijabla naziv="DomainObject.DatumDonosenjaOdluke_1">5.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498</izvorni_sadrzaj>
    <derivirana_varijabla naziv="DomainObject.Predmet.Broj_1">498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2013.</izvorni_sadrzaj>
    <derivirana_varijabla naziv="DomainObject.Predmet.DatumOsnivanja_1">10.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St-498/2013</izvorni_sadrzaj>
    <derivirana_varijabla naziv="DomainObject.Predmet.OznakaBroj_1">St-498/2013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MALA VALA d.o.o. za promet nekretninama zastupanog po punomoćniku Ivica Vulić</izvorni_sadrzaj>
    <derivirana_varijabla naziv="DomainObject.Predmet.ProtustrankaFormated_1">  MALA VALA d.o.o. za promet nekretninama zastupanog po punomoćniku Ivica Vulić</derivirana_varijabla>
  </DomainObject.Predmet.ProtustrankaFormated>
  <DomainObject.Predmet.ProtustrankaFormatedOIB>
    <izvorni_sadrzaj>  MALA VALA d.o.o. za promet nekretninama, OIB 30541904537 zastupanog po punomoćniku Ivica Vulić</izvorni_sadrzaj>
    <derivirana_varijabla naziv="DomainObject.Predmet.ProtustrankaFormatedOIB_1">  MALA VALA d.o.o. za promet nekretninama, OIB 30541904537 zastupanog po punomoćniku Ivica Vulić</derivirana_varijabla>
  </DomainObject.Predmet.ProtustrankaFormatedOIB>
  <DomainObject.Predmet.ProtustrankaFormatedWithAdress>
    <izvorni_sadrzaj> MALA VALA d.o.o. za promet nekretninama, Frana Supila 30, Split zastupanog po punomoćniku Ivica Vulić</izvorni_sadrzaj>
    <derivirana_varijabla naziv="DomainObject.Predmet.ProtustrankaFormatedWithAdress_1"> MALA VALA d.o.o. za promet nekretninama, Frana Supila 30, Split zastupanog po punomoćniku Ivica Vulić</derivirana_varijabla>
  </DomainObject.Predmet.ProtustrankaFormatedWithAdress>
  <DomainObject.Predmet.ProtustrankaFormatedWithAdressOIB>
    <izvorni_sadrzaj> MALA VALA d.o.o. za promet nekretninama, OIB 30541904537, Frana Supila 30, Split zastupanog po punomoćniku Ivica Vulić</izvorni_sadrzaj>
    <derivirana_varijabla naziv="DomainObject.Predmet.ProtustrankaFormatedWithAdressOIB_1"> MALA VALA d.o.o. za promet nekretninama, OIB 30541904537, Frana Supila 30, Split zastupanog po punomoćniku Ivica Vulić</derivirana_varijabla>
  </DomainObject.Predmet.ProtustrankaFormatedWithAdressOIB>
  <DomainObject.Predmet.ProtustrankaWithAdress>
    <izvorni_sadrzaj>MALA VALA d.o.o. za promet nekretninama Frana Supila 30, Split</izvorni_sadrzaj>
    <derivirana_varijabla naziv="DomainObject.Predmet.ProtustrankaWithAdress_1">MALA VALA d.o.o. za promet nekretninama Frana Supila 30, Split</derivirana_varijabla>
  </DomainObject.Predmet.ProtustrankaWithAdress>
  <DomainObject.Predmet.ProtustrankaWithAdressOIB>
    <izvorni_sadrzaj>MALA VALA d.o.o. za promet nekretninama, OIB 30541904537, Frana Supila 30, Split</izvorni_sadrzaj>
    <derivirana_varijabla naziv="DomainObject.Predmet.ProtustrankaWithAdressOIB_1">MALA VALA d.o.o. za promet nekretninama, OIB 30541904537, Frana Supila 30, Split</derivirana_varijabla>
  </DomainObject.Predmet.ProtustrankaWithAdressOIB>
  <DomainObject.Predmet.ProtustrankaNazivFormated>
    <izvorni_sadrzaj>MALA VALA d.o.o. za promet nekretninama</izvorni_sadrzaj>
    <derivirana_varijabla naziv="DomainObject.Predmet.ProtustrankaNazivFormated_1">MALA VALA d.o.o. za promet nekretninama</derivirana_varijabla>
  </DomainObject.Predmet.ProtustrankaNazivFormated>
  <DomainObject.Predmet.ProtustrankaNazivFormatedOIB>
    <izvorni_sadrzaj>MALA VALA d.o.o. za promet nekretninama, OIB 30541904537</izvorni_sadrzaj>
    <derivirana_varijabla naziv="DomainObject.Predmet.ProtustrankaNazivFormatedOIB_1">MALA VALA d.o.o. za promet nekretninama, OIB 30541904537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Ilica 307, 10000 Zagreb</izvorni_sadrzaj>
    <derivirana_varijabla naziv="DomainObject.Predmet.StrankaFormatedWithAdress_1"> FINA ZAGREB, Ilica 307, 10000 Zagreb</derivirana_varijabla>
  </DomainObject.Predmet.StrankaFormatedWithAdress>
  <DomainObject.Predmet.StrankaFormatedWithAdressOIB>
    <izvorni_sadrzaj> FINA ZAGREB, OIB 85821130368, Ilica 307, 10000 Zagreb</izvorni_sadrzaj>
    <derivirana_varijabla naziv="DomainObject.Predmet.StrankaFormatedWithAdressOIB_1"> FINA ZAGREB, OIB 85821130368, Ilica 307, 10000 Zagreb</derivirana_varijabla>
  </DomainObject.Predmet.StrankaFormatedWithAdressOIB>
  <DomainObject.Predmet.StrankaWithAdress>
    <izvorni_sadrzaj>FINA ZAGREB Ilica 307,10000 Zagreb</izvorni_sadrzaj>
    <derivirana_varijabla naziv="DomainObject.Predmet.StrankaWithAdress_1">FINA ZAGREB Ilica 307,10000 Zagreb</derivirana_varijabla>
  </DomainObject.Predmet.StrankaWithAdress>
  <DomainObject.Predmet.StrankaWithAdressOIB>
    <izvorni_sadrzaj>FINA ZAGREB, OIB 85821130368, Ilica 307,10000 Zagreb</izvorni_sadrzaj>
    <derivirana_varijabla naziv="DomainObject.Predmet.StrankaWithAdressOIB_1">FINA ZAGREB, OIB 85821130368, Ilica 307,10000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23285600.00</izvorni_sadrzaj>
    <derivirana_varijabla naziv="DomainObject.Predmet.TrenutnaVrijednost_1">23285600.00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Ilica 307, 10000 Zagreb</item>
    </izvorni_sadrzaj>
    <derivirana_varijabla naziv="DomainObject.Predmet.StrankaListFormatedWithAdress_1">
      <item>FINA ZAGREB, Ilica 307, 10000 Zagreb</item>
    </derivirana_varijabla>
  </DomainObject.Predmet.StrankaListFormatedWithAdress>
  <DomainObject.Predmet.StrankaListFormatedWithAdressOIB>
    <izvorni_sadrzaj>
      <item>FINA ZAGREB, OIB 85821130368, Ilica 307, 10000 Zagreb</item>
    </izvorni_sadrzaj>
    <derivirana_varijabla naziv="DomainObject.Predmet.StrankaListFormatedWithAdressOIB_1">
      <item>FINA ZAGREB, OIB 85821130368, Ilica 307, 10000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MALA VALA d.o.o. za promet nekretninama zastupanog po punomoćniku Ivica Vulić</item>
    </izvorni_sadrzaj>
    <derivirana_varijabla naziv="DomainObject.Predmet.ProtuStrankaListFormated_1">
      <item>MALA VALA d.o.o. za promet nekretninama zastupanog po punomoćniku Ivica Vulić</item>
    </derivirana_varijabla>
  </DomainObject.Predmet.ProtuStrankaListFormated>
  <DomainObject.Predmet.ProtuStrankaListFormatedOIB>
    <izvorni_sadrzaj>
      <item>MALA VALA d.o.o. za promet nekretninama, OIB 30541904537 zastupanog po punomoćniku Ivica Vulić</item>
    </izvorni_sadrzaj>
    <derivirana_varijabla naziv="DomainObject.Predmet.ProtuStrankaListFormatedOIB_1">
      <item>MALA VALA d.o.o. za promet nekretninama, OIB 30541904537 zastupanog po punomoćniku Ivica Vulić</item>
    </derivirana_varijabla>
  </DomainObject.Predmet.ProtuStrankaListFormatedOIB>
  <DomainObject.Predmet.ProtuStrankaListFormatedWithAdress>
    <izvorni_sadrzaj>
      <item>MALA VALA d.o.o. za promet nekretninama, Frana Supila 30, Split zastupanog po punomoćniku Ivica Vulić</item>
    </izvorni_sadrzaj>
    <derivirana_varijabla naziv="DomainObject.Predmet.ProtuStrankaListFormatedWithAdress_1">
      <item>MALA VALA d.o.o. za promet nekretninama, Frana Supila 30, Split zastupanog po punomoćniku Ivica Vulić</item>
    </derivirana_varijabla>
  </DomainObject.Predmet.ProtuStrankaListFormatedWithAdress>
  <DomainObject.Predmet.ProtuStrankaListFormatedWithAdressOIB>
    <izvorni_sadrzaj>
      <item>MALA VALA d.o.o. za promet nekretninama, OIB 30541904537, Frana Supila 30, Split zastupanog po punomoćniku Ivica Vulić</item>
    </izvorni_sadrzaj>
    <derivirana_varijabla naziv="DomainObject.Predmet.ProtuStrankaListFormatedWithAdressOIB_1">
      <item>MALA VALA d.o.o. za promet nekretninama, OIB 30541904537, Frana Supila 30, Split zastupanog po punomoćniku Ivica Vulić</item>
    </derivirana_varijabla>
  </DomainObject.Predmet.ProtuStrankaListFormatedWithAdressOIB>
  <DomainObject.Predmet.ProtuStrankaListNazivFormated>
    <izvorni_sadrzaj>
      <item>MALA VALA d.o.o. za promet nekretninama</item>
    </izvorni_sadrzaj>
    <derivirana_varijabla naziv="DomainObject.Predmet.ProtuStrankaListNazivFormated_1">
      <item>MALA VALA d.o.o. za promet nekretninama</item>
    </derivirana_varijabla>
  </DomainObject.Predmet.ProtuStrankaListNazivFormated>
  <DomainObject.Predmet.ProtuStrankaListNazivFormatedOIB>
    <izvorni_sadrzaj>
      <item>MALA VALA d.o.o. za promet nekretninama, OIB 30541904537</item>
    </izvorni_sadrzaj>
    <derivirana_varijabla naziv="DomainObject.Predmet.ProtuStrankaListNazivFormatedOIB_1">
      <item>MALA VALA d.o.o. za promet nekretninama, OIB 30541904537</item>
    </derivirana_varijabla>
  </DomainObject.Predmet.ProtuStrankaListNazivFormatedOIB>
  <DomainObject.Predmet.OstaliListFormated>
    <izvorni_sadrzaj>
      <item>Ivica Vulić punomoćnik sudionika u postupku MALA VALA d.o.o. za promet nekretninama</item>
      <item>Dino Vulić</item>
      <item>FINA Split</item>
      <item>Mira Hajdić</item>
    </izvorni_sadrzaj>
    <derivirana_varijabla naziv="DomainObject.Predmet.OstaliListFormated_1">
      <item>Ivica Vulić punomoćnik sudionika u postupku MALA VALA d.o.o. za promet nekretninama</item>
      <item>Dino Vulić</item>
      <item>FINA Split</item>
      <item>Mira Hajdić</item>
    </derivirana_varijabla>
  </DomainObject.Predmet.OstaliListFormated>
  <DomainObject.Predmet.OstaliListFormatedOIB>
    <izvorni_sadrzaj>
      <item>Ivica Vulić, OIB 82671688314 punomoćnik sudionika u postupku MALA VALA d.o.o. za promet nekretninama</item>
      <item>Dino Vulić, OIB 79228808660</item>
      <item>FINA Split</item>
      <item>Mira Hajdić, OIB 33624188331</item>
    </izvorni_sadrzaj>
    <derivirana_varijabla naziv="DomainObject.Predmet.OstaliListFormatedOIB_1">
      <item>Ivica Vulić, OIB 82671688314 punomoćnik sudionika u postupku MALA VALA d.o.o. za promet nekretninama</item>
      <item>Dino Vulić, OIB 79228808660</item>
      <item>FINA Split</item>
      <item>Mira Hajdić, OIB 33624188331</item>
    </derivirana_varijabla>
  </DomainObject.Predmet.OstaliListFormatedOIB>
  <DomainObject.Predmet.OstaliListFormatedWithAdress>
    <izvorni_sadrzaj>
      <item>Ivica Vulić, Frana Supila 30, 21000 Split punomoćnik sudionika u postupku MALA VALA d.o.o. za promet nekretninama</item>
      <item>Dino Vulić, Varaždinska 51, 21000 Split</item>
      <item>FINA Split, Mažuranićevo šetalište 24B, 21000 Split</item>
      <item>Mira Hajdić, Smiljanićeva 2, 21000 Split</item>
    </izvorni_sadrzaj>
    <derivirana_varijabla naziv="DomainObject.Predmet.OstaliListFormatedWithAdress_1">
      <item>Ivica Vulić, Frana Supila 30, 21000 Split punomoćnik sudionika u postupku MALA VALA d.o.o. za promet nekretninama</item>
      <item>Dino Vulić, Varaždinska 51, 21000 Split</item>
      <item>FINA Split, Mažuranićevo šetalište 24B, 21000 Split</item>
      <item>Mira Hajdić, Smiljanićeva 2, 21000 Split</item>
    </derivirana_varijabla>
  </DomainObject.Predmet.OstaliListFormatedWithAdress>
  <DomainObject.Predmet.OstaliListFormatedWithAdressOIB>
    <izvorni_sadrzaj>
      <item>Ivica Vulić, OIB 82671688314, Frana Supila 30, 21000 Split punomoćnik sudionika u postupku MALA VALA d.o.o. za promet nekretninama</item>
      <item>Dino Vulić, OIB 79228808660, Varaždinska 51, 21000 Split</item>
      <item>FINA Split, Mažuranićevo šetalište 24B, 21000 Split</item>
      <item>Mira Hajdić, OIB 33624188331, Smiljanićeva 2, 21000 Split</item>
    </izvorni_sadrzaj>
    <derivirana_varijabla naziv="DomainObject.Predmet.OstaliListFormatedWithAdressOIB_1">
      <item>Ivica Vulić, OIB 82671688314, Frana Supila 30, 21000 Split punomoćnik sudionika u postupku MALA VALA d.o.o. za promet nekretninama</item>
      <item>Dino Vulić, OIB 79228808660, Varaždinska 51, 21000 Split</item>
      <item>FINA Split, Mažuranićevo šetalište 24B, 21000 Split</item>
      <item>Mira Hajdić, OIB 33624188331, Smiljanićeva 2, 21000 Split</item>
    </derivirana_varijabla>
  </DomainObject.Predmet.OstaliListFormatedWithAdressOIB>
  <DomainObject.Predmet.OstaliListNazivFormated>
    <izvorni_sadrzaj>
      <item>Ivica Vulić</item>
      <item>Dino Vulić</item>
      <item>FINA Split</item>
      <item>Mira Hajdić</item>
    </izvorni_sadrzaj>
    <derivirana_varijabla naziv="DomainObject.Predmet.OstaliListNazivFormated_1">
      <item>Ivica Vulić</item>
      <item>Dino Vulić</item>
      <item>FINA Split</item>
      <item>Mira Hajdić</item>
    </derivirana_varijabla>
  </DomainObject.Predmet.OstaliListNazivFormated>
  <DomainObject.Predmet.OstaliListNazivFormatedOIB>
    <izvorni_sadrzaj>
      <item>Ivica Vulić, OIB 82671688314</item>
      <item>Dino Vulić, OIB 79228808660</item>
      <item>FINA Split</item>
      <item>Mira Hajdić, OIB 33624188331</item>
    </izvorni_sadrzaj>
    <derivirana_varijabla naziv="DomainObject.Predmet.OstaliListNazivFormatedOIB_1">
      <item>Ivica Vulić, OIB 82671688314</item>
      <item>Dino Vulić, OIB 79228808660</item>
      <item>FINA Split</item>
      <item>Mira Hajdić, OIB 33624188331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2015.</izvorni_sadrzaj>
    <derivirana_varijabla naziv="DomainObject.Datum_1">9. studenog 2015.</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MALA VALA d.o.o. za promet nekretninama</izvorni_sadrzaj>
    <derivirana_varijabla naziv="DomainObject.Predmet.ProtustrankaIDrugi_1">MALA VALA d.o.o. za promet nekretninama</derivirana_varijabla>
  </DomainObject.Predmet.ProtustrankaIDrugi>
  <DomainObject.Predmet.StrankaIDrugiAdressOIB>
    <izvorni_sadrzaj>FINA ZAGREB, OIB 85821130368, Ilica 307, 10000 Zagreb</izvorni_sadrzaj>
    <derivirana_varijabla naziv="DomainObject.Predmet.StrankaIDrugiAdressOIB_1">FINA ZAGREB, OIB 85821130368, Ilica 307, 10000 Zagreb</derivirana_varijabla>
  </DomainObject.Predmet.StrankaIDrugiAdressOIB>
  <DomainObject.Predmet.ProtustrankaIDrugiAdressOIB>
    <izvorni_sadrzaj>MALA VALA d.o.o. za promet nekretninama, OIB 30541904537, Frana Supila 30, Split</izvorni_sadrzaj>
    <derivirana_varijabla naziv="DomainObject.Predmet.ProtustrankaIDrugiAdressOIB_1">MALA VALA d.o.o. za promet nekretninama, OIB 30541904537, Frana Supila 30,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MALA VALA d.o.o. za promet nekretninama</item>
      <item>Ivica Vulić</item>
      <item>Dino Vulić</item>
      <item>FINA Split</item>
      <item>Mira Hajdić</item>
    </izvorni_sadrzaj>
    <derivirana_varijabla naziv="DomainObject.Predmet.SudioniciListNaziv_1">
      <item>FINA ZAGREB</item>
      <item>MALA VALA d.o.o. za promet nekretninama</item>
      <item>Ivica Vulić</item>
      <item>Dino Vulić</item>
      <item>FINA Split</item>
      <item>Mira Hajdić</item>
    </derivirana_varijabla>
  </DomainObject.Predmet.SudioniciListNaziv>
  <DomainObject.Predmet.SudioniciListAdressOIB>
    <izvorni_sadrzaj>
      <item>FINA ZAGREB, OIB 85821130368, Ilica 307,10000 Zagreb</item>
      <item>MALA VALA d.o.o. za promet nekretninama, OIB 30541904537, Frana Supila 30,Split</item>
      <item>Ivica Vulić, OIB 82671688314, Frana Supila 30,21000 Split</item>
      <item>Dino Vulić, OIB 79228808660, Varaždinska 51,21000 Split</item>
      <item>FINA Split, Mažuranićevo šetalište 24B,21000 Split</item>
      <item>Mira Hajdić, OIB 33624188331, Smiljanićeva 2,21000 Split</item>
    </izvorni_sadrzaj>
    <derivirana_varijabla naziv="DomainObject.Predmet.SudioniciListAdressOIB_1">
      <item>FINA ZAGREB, OIB 85821130368, Ilica 307,10000 Zagreb</item>
      <item>MALA VALA d.o.o. za promet nekretninama, OIB 30541904537, Frana Supila 30,Split</item>
      <item>Ivica Vulić, OIB 82671688314, Frana Supila 30,21000 Split</item>
      <item>Dino Vulić, OIB 79228808660, Varaždinska 51,21000 Split</item>
      <item>FINA Split, Mažuranićevo šetalište 24B,21000 Split</item>
      <item>Mira Hajdić, OIB 33624188331, Smiljanićeva 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30541904537</item>
      <item>, OIB 82671688314</item>
      <item>, OIB 79228808660</item>
      <item>, OIB null</item>
      <item>, OIB 33624188331</item>
    </izvorni_sadrzaj>
    <derivirana_varijabla naziv="DomainObject.Predmet.SudioniciListNazivOIB_1">
      <item>, OIB 85821130368</item>
      <item>, OIB 30541904537</item>
      <item>, OIB 82671688314</item>
      <item>, OIB 79228808660</item>
      <item>, OIB null</item>
      <item>, OIB 33624188331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B128C39-3108-4E6F-BF78-65C459B7B1A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4</properties:Pages>
  <properties:Words>1925</properties:Words>
  <properties:Characters>10942</properties:Characters>
  <properties:Lines>174</properties:Lines>
  <properties:Paragraphs>40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12968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2015-11-03T07:24:00Z</dcterms:created>
  <dc:creator>nmarkovic</dc:creator>
  <cp:lastModifiedBy>Ana Golub Gruić</cp:lastModifiedBy>
  <cp:lastPrinted>2015-11-03T07:27:00Z</cp:lastPrinted>
  <dcterms:modified xmlns:xsi="http://www.w3.org/2001/XMLSchema-instance" xsi:type="dcterms:W3CDTF">2015-11-09T07:37:00Z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