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162f" w14:paraId="5ea162f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3D48F7" w:rsidRPr="003D48F7">
        <w:t xml:space="preserve"> </w:t>
      </w:r>
      <w:r w:rsidR="003D48F7">
        <w:t>KUŠEN TRANSPORT j.d.o.o., Ivanec, Dr. Đure Arnolda 3, OIB: 73401244730, 7</w:t>
      </w:r>
      <w:r w:rsidR="00805DAB">
        <w:t xml:space="preserve">. travnja </w:t>
      </w:r>
      <w:r w:rsidR="00FA77C5">
        <w:t>2017.</w:t>
      </w:r>
    </w:p>
    <w:p w:rsidRDefault="00FA77C5" w:rsidP="00324A7D" w:rsidR="00FA77C5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FA77C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805DAB">
        <w:t xml:space="preserve"> </w:t>
      </w:r>
      <w:r w:rsidR="003D48F7">
        <w:t>KUŠEN TRANSPORT j.d.o.o., Ivanec, Dr. Đure Arnolda 3, OIB: 73401244730</w:t>
      </w:r>
      <w:r w:rsidR="00564F05">
        <w:t>.</w:t>
      </w:r>
    </w:p>
    <w:p w:rsidRDefault="00802BEE" w:rsidP="00564F05" w:rsidR="00802BEE">
      <w:pPr>
        <w:jc w:val="both"/>
      </w:pPr>
    </w:p>
    <w:p w:rsidRDefault="00FA77C5" w:rsidP="00564F05" w:rsidR="00FA77C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>Financijska agencija je</w:t>
      </w:r>
      <w:r w:rsidR="00FA77C5">
        <w:t xml:space="preserve"> </w:t>
      </w:r>
      <w:r w:rsidR="003D48F7">
        <w:t>1</w:t>
      </w:r>
      <w:r w:rsidR="00805DAB">
        <w:t xml:space="preserve">. </w:t>
      </w:r>
      <w:r w:rsidR="003D48F7">
        <w:t>veljače</w:t>
      </w:r>
      <w:r w:rsidR="00805DAB">
        <w:t xml:space="preserve"> 2017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FA77C5">
        <w:t>120</w:t>
      </w:r>
      <w:r>
        <w:t xml:space="preserve"> dana, u ukupnom iznosu od </w:t>
      </w:r>
      <w:r w:rsidR="003D48F7">
        <w:t>78.819,52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805DAB" w:rsidP="00FA77C5" w:rsidR="00FA77C5">
      <w:pPr>
        <w:ind w:firstLine="708"/>
        <w:jc w:val="both"/>
      </w:pPr>
      <w:r>
        <w:t>Financijska agencija</w:t>
      </w:r>
      <w:r w:rsidR="00FA77C5">
        <w:t xml:space="preserve"> dostavila je u spis Po</w:t>
      </w:r>
      <w:r w:rsidR="003D48F7">
        <w:t>tvrdu Financijske agencije od 28</w:t>
      </w:r>
      <w:r w:rsidR="00FA77C5">
        <w:t xml:space="preserve">. ožujka 2017.,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FA77C5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3D48F7">
        <w:t>7</w:t>
      </w:r>
      <w:r w:rsidR="00805DAB">
        <w:t>. travnja</w:t>
      </w:r>
      <w:r w:rsidR="00FA77C5">
        <w:t xml:space="preserve">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A571C3" w:rsidR="001433A7">
      <w:pPr>
        <w:ind w:firstLine="708" w:left="4956"/>
        <w:jc w:val="both"/>
      </w:pPr>
      <w:r w:rsidRPr="006F44C4">
        <w:t>Ksenija Flack-Makitan</w:t>
      </w:r>
    </w:p>
    <w:p w:rsidRDefault="00A571C3" w:rsidP="00A571C3" w:rsidR="00A571C3">
      <w:pPr>
        <w:ind w:firstLine="708" w:left="4956"/>
        <w:jc w:val="both"/>
      </w:pPr>
    </w:p>
    <w:p w:rsidRDefault="00A571C3" w:rsidP="00A571C3" w:rsidR="00A571C3" w:rsidRPr="006F44C4">
      <w:pPr>
        <w:ind w:firstLine="708" w:left="4956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FA77C5" w:rsidP="00FA77C5" w:rsidR="00FA77C5">
      <w:pPr>
        <w:jc w:val="both"/>
      </w:pPr>
      <w:r w:rsidRPr="00B41215">
        <w:lastRenderedPageBreak/>
        <w:t>UPUTA O PRAVNOM LIJEKU:</w:t>
      </w:r>
    </w:p>
    <w:p w:rsidRDefault="00FA77C5" w:rsidP="00FA77C5" w:rsidR="00FA77C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FA77C5" w:rsidP="00FA77C5" w:rsidR="00FA77C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A77C5" w:rsidP="00FA77C5" w:rsidR="00FA77C5">
      <w:pPr>
        <w:ind w:left="720"/>
        <w:jc w:val="both"/>
      </w:pPr>
      <w:r>
        <w:t>Putem e-Oglasne ploče suda:</w:t>
      </w: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Dužnik, </w:t>
      </w:r>
      <w:r w:rsidR="003D48F7">
        <w:t>KUŠEN TRANSPORT j.d.o.o., Ivanec, Dr. Đure Arnolda 3</w:t>
      </w:r>
      <w:r w:rsidR="00805DAB">
        <w:t xml:space="preserve">, </w:t>
      </w:r>
    </w:p>
    <w:p w:rsidRDefault="00FA77C5" w:rsidP="00F548EB" w:rsidR="00802BEE">
      <w:pPr>
        <w:numPr>
          <w:ilvl w:val="0"/>
          <w:numId w:val="3"/>
        </w:numPr>
        <w:jc w:val="both"/>
      </w:pPr>
      <w:r>
        <w:t>Direktorici</w:t>
      </w:r>
      <w:r w:rsidR="00564F05">
        <w:t xml:space="preserve"> dužnika </w:t>
      </w:r>
      <w:r w:rsidR="003D48F7">
        <w:t>Draga Kušen, Ivanec, Dr. Đure Arnolda 3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B04" w:rsidR="00FA3B04">
      <w:r>
        <w:separator/>
      </w:r>
    </w:p>
  </w:endnote>
  <w:endnote w:id="0" w:type="continuationSeparator">
    <w:p w:rsidRDefault="00FA3B04" w:rsidR="00FA3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B04" w:rsidR="00FA3B04">
      <w:r>
        <w:separator/>
      </w:r>
    </w:p>
  </w:footnote>
  <w:footnote w:id="0" w:type="continuationSeparator">
    <w:p w:rsidRDefault="00FA3B04" w:rsidR="00FA3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3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</w:t>
    </w:r>
    <w:r w:rsidR="00FA77C5">
      <w:t>-</w:t>
    </w:r>
    <w:r w:rsidR="003D48F7">
      <w:t>53/17-15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3D48F7">
      <w:t>53/17-15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06A8"/>
    <w:rsid w:val="001A3208"/>
    <w:rsid w:val="00302946"/>
    <w:rsid w:val="00314205"/>
    <w:rsid w:val="00324A7D"/>
    <w:rsid w:val="003D48F7"/>
    <w:rsid w:val="004C3B82"/>
    <w:rsid w:val="00544BCE"/>
    <w:rsid w:val="00562867"/>
    <w:rsid w:val="00564F05"/>
    <w:rsid w:val="006231F1"/>
    <w:rsid w:val="00630705"/>
    <w:rsid w:val="00695244"/>
    <w:rsid w:val="006C3531"/>
    <w:rsid w:val="006E2F9C"/>
    <w:rsid w:val="00802BEE"/>
    <w:rsid w:val="00805DAB"/>
    <w:rsid w:val="00A04466"/>
    <w:rsid w:val="00A2129F"/>
    <w:rsid w:val="00A27433"/>
    <w:rsid w:val="00A5293B"/>
    <w:rsid w:val="00A550F9"/>
    <w:rsid w:val="00A571C3"/>
    <w:rsid w:val="00A64510"/>
    <w:rsid w:val="00B2376B"/>
    <w:rsid w:val="00BC5983"/>
    <w:rsid w:val="00C445F5"/>
    <w:rsid w:val="00C539F0"/>
    <w:rsid w:val="00C6407F"/>
    <w:rsid w:val="00C859BF"/>
    <w:rsid w:val="00D663E2"/>
    <w:rsid w:val="00E22BF4"/>
    <w:rsid w:val="00EA09B0"/>
    <w:rsid w:val="00F0074B"/>
    <w:rsid w:val="00F10644"/>
    <w:rsid w:val="00F548EB"/>
    <w:rsid w:val="00F70D92"/>
    <w:rsid w:val="00FA3B04"/>
    <w:rsid w:val="00FA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3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3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3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3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3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3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3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3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KUŠEN TRANSPORT jednostavno društvo s ograničenom odgovornošću za transport i trgovinu zastupanog po punomoćniku DRAGA KUŠEN</izvorni_sadrzaj>
    <derivirana_varijabla naziv="DomainObject.Predmet.ProtustrankaFormated_1">  KUŠEN TRANSPORT jednostavno društvo s ograničenom odgovornošću za transport i trgovinu zastupanog po punomoćniku DRAGA KUŠEN</derivirana_varijabla>
  </DomainObject.Predmet.ProtustrankaFormated>
  <DomainObject.Predmet.ProtustrankaFormatedOIB>
    <izvorni_sadrzaj>  KUŠEN TRANSPORT jednostavno društvo s ograničenom odgovornošću za transport i trgovinu, OIB 73401244730 zastupanog po punomoćniku DRAGA KUŠEN</izvorni_sadrzaj>
    <derivirana_varijabla naziv="DomainObject.Predmet.ProtustrankaFormatedOIB_1">  KUŠEN TRANSPORT jednostavno društvo s ograničenom odgovornošću za transport i trgovinu, OIB 73401244730 zastupanog po punomoćniku DRAGA KUŠEN</derivirana_varijabla>
  </DomainObject.Predmet.ProtustrankaFormatedOIB>
  <DomainObject.Predmet.ProtustrankaFormatedWithAdress>
    <izvorni_sadrzaj> KUŠEN TRANSPORT jednostavno društvo s ograničenom odgovornošću za transport i trgovinu, Dr. Đure Arnolda 3, 42240 Ivanec zastupanog po punomoćniku DRAGA KUŠEN</izvorni_sadrzaj>
    <derivirana_varijabla naziv="DomainObject.Predmet.ProtustrankaFormatedWithAdress_1"> KUŠEN TRANSPORT jednostavno društvo s ograničenom odgovornošću za transport i trgovinu, Dr. Đure Arnolda 3, 42240 Ivanec zastupanog po punomoćniku DRAGA KUŠEN</derivirana_varijabla>
  </DomainObject.Predmet.ProtustrankaFormatedWithAdress>
  <DomainObject.Predmet.ProtustrankaFormatedWithAdressOIB>
    <izvorni_sadrzaj> KUŠEN TRANSPORT jednostavno društvo s ograničenom odgovornošću za transport i trgovinu, OIB 73401244730, Dr. Đure Arnolda 3, 42240 Ivanec zastupanog po punomoćniku DRAGA KUŠEN</izvorni_sadrzaj>
    <derivirana_varijabla naziv="DomainObject.Predmet.ProtustrankaFormatedWithAdressOIB_1"> KUŠEN TRANSPORT jednostavno društvo s ograničenom odgovornošću za transport i trgovinu, OIB 73401244730, Dr. Đure Arnolda 3, 42240 Ivanec zastupanog po punomoćniku DRAGA KUŠEN</derivirana_varijabla>
  </DomainObject.Predmet.ProtustrankaFormatedWithAdressOIB>
  <DomainObject.Predmet.ProtustrankaWithAdress>
    <izvorni_sadrzaj>KUŠEN TRANSPORT jednostavno društvo s ograničenom odgovornošću za transport i trgovinu Dr. Đure Arnolda 3, 42240 Ivanec</izvorni_sadrzaj>
    <derivirana_varijabla naziv="DomainObject.Predmet.ProtustrankaWithAdress_1">KUŠEN TRANSPORT jednostavno društvo s ograničenom odgovornošću za transport i trgovinu Dr. Đure Arnolda 3, 42240 Ivanec</derivirana_varijabla>
  </DomainObject.Predmet.ProtustrankaWithAdress>
  <DomainObject.Predmet.ProtustrankaWithAdressOIB>
    <izvorni_sadrzaj>KUŠEN TRANSPORT jednostavno društvo s ograničenom odgovornošću za transport i trgovinu, OIB 73401244730, Dr. Đure Arnolda 3, 42240 Ivanec</izvorni_sadrzaj>
    <derivirana_varijabla naziv="DomainObject.Predmet.ProtustrankaWithAdressOIB_1">KUŠEN TRANSPORT jednostavno društvo s ograničenom odgovornošću za transport i trgovinu, OIB 73401244730, Dr. Đure Arnolda 3, 42240 Ivanec</derivirana_varijabla>
  </DomainObject.Predmet.ProtustrankaWithAdressOIB>
  <DomainObject.Predmet.ProtustrankaNazivFormated>
    <izvorni_sadrzaj>KUŠEN TRANSPORT jednostavno društvo s ograničenom odgovornošću za transport i trgovinu</izvorni_sadrzaj>
    <derivirana_varijabla naziv="DomainObject.Predmet.ProtustrankaNazivFormated_1">KUŠEN TRANSPORT jednostavno društvo s ograničenom odgovornošću za transport i trgovinu</derivirana_varijabla>
  </DomainObject.Predmet.ProtustrankaNazivFormated>
  <DomainObject.Predmet.ProtustrankaNazivFormatedOIB>
    <izvorni_sadrzaj>KUŠEN TRANSPORT jednostavno društvo s ograničenom odgovornošću za transport i trgovinu, OIB 73401244730</izvorni_sadrzaj>
    <derivirana_varijabla naziv="DomainObject.Predmet.ProtustrankaNazivFormatedOIB_1">KUŠEN TRANSPORT jednostavno društvo s ograničenom odgovornošću za transport i trgovinu, OIB 73401244730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78819.52</izvorni_sadrzaj>
    <derivirana_varijabla naziv="DomainObject.Predmet.TrenutnaVrijednost_1">78819.52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KUŠEN TRANSPORT jednostavno društvo s ograničenom odgovornošću za transport i trgovinu zastupanog po punomoćniku DRAGA KUŠEN</item>
    </izvorni_sadrzaj>
    <derivirana_varijabla naziv="DomainObject.Predmet.ProtuStrankaListFormated_1">
      <item>KUŠEN TRANSPORT jednostavno društvo s ograničenom odgovornošću za transport i trgovinu zastupanog po punomoćniku DRAGA KUŠEN</item>
    </derivirana_varijabla>
  </DomainObject.Predmet.ProtuStrankaListFormated>
  <DomainObject.Predmet.ProtuStrankaListFormatedOIB>
    <izvorni_sadrzaj>
      <item>KUŠEN TRANSPORT jednostavno društvo s ograničenom odgovornošću za transport i trgovinu, OIB 73401244730 zastupanog po punomoćniku DRAGA KUŠEN</item>
    </izvorni_sadrzaj>
    <derivirana_varijabla naziv="DomainObject.Predmet.ProtuStrankaListFormatedOIB_1">
      <item>KUŠEN TRANSPORT jednostavno društvo s ograničenom odgovornošću za transport i trgovinu, OIB 73401244730 zastupanog po punomoćniku DRAGA KUŠEN</item>
    </derivirana_varijabla>
  </DomainObject.Predmet.ProtuStrankaListFormatedOIB>
  <DomainObject.Predmet.ProtuStrankaListFormatedWithAdress>
    <izvorni_sadrzaj>
      <item>KUŠEN TRANSPORT jednostavno društvo s ograničenom odgovornošću za transport i trgovinu, Dr. Đure Arnolda 3, 42240 Ivanec zastupanog po punomoćniku DRAGA KUŠEN</item>
    </izvorni_sadrzaj>
    <derivirana_varijabla naziv="DomainObject.Predmet.ProtuStrankaListFormatedWithAdress_1">
      <item>KUŠEN TRANSPORT jednostavno društvo s ograničenom odgovornošću za transport i trgovinu, Dr. Đure Arnolda 3, 42240 Ivanec zastupanog po punomoćniku DRAGA KUŠEN</item>
    </derivirana_varijabla>
  </DomainObject.Predmet.ProtuStrankaListFormatedWithAdress>
  <DomainObject.Predmet.ProtuStrankaListFormatedWithAdressOIB>
    <izvorni_sadrzaj>
      <item>KUŠEN TRANSPORT jednostavno društvo s ograničenom odgovornošću za transport i trgovinu, OIB 73401244730, Dr. Đure Arnolda 3, 42240 Ivanec zastupanog po punomoćniku DRAGA KUŠEN</item>
    </izvorni_sadrzaj>
    <derivirana_varijabla naziv="DomainObject.Predmet.ProtuStrankaListFormatedWithAdressOIB_1">
      <item>KUŠEN TRANSPORT jednostavno društvo s ograničenom odgovornošću za transport i trgovinu, OIB 73401244730, Dr. Đure Arnolda 3, 42240 Ivanec zastupanog po punomoćniku DRAGA KUŠEN</item>
    </derivirana_varijabla>
  </DomainObject.Predmet.ProtuStrankaListFormatedWithAdressOIB>
  <DomainObject.Predmet.ProtuStrankaListNazivFormated>
    <izvorni_sadrzaj>
      <item>KUŠEN TRANSPORT jednostavno društvo s ograničenom odgovornošću za transport i trgovinu</item>
    </izvorni_sadrzaj>
    <derivirana_varijabla naziv="DomainObject.Predmet.ProtuStrankaListNazivFormated_1">
      <item>KUŠEN TRANSPORT jednostavno društvo s ograničenom odgovornošću za transport i trgovinu</item>
    </derivirana_varijabla>
  </DomainObject.Predmet.ProtuStrankaListNazivFormated>
  <DomainObject.Predmet.ProtuStrankaListNazivFormatedOIB>
    <izvorni_sadrzaj>
      <item>KUŠEN TRANSPORT jednostavno društvo s ograničenom odgovornošću za transport i trgovinu, OIB 73401244730</item>
    </izvorni_sadrzaj>
    <derivirana_varijabla naziv="DomainObject.Predmet.ProtuStrankaListNazivFormatedOIB_1">
      <item>KUŠEN TRANSPORT jednostavno društvo s ograničenom odgovornošću za transport i trgovinu, OIB 73401244730</item>
    </derivirana_varijabla>
  </DomainObject.Predmet.ProtuStrankaListNazivFormatedOIB>
  <DomainObject.Predmet.OstaliListFormated>
    <izvorni_sadrzaj>
      <item>Sudski registar</item>
      <item>e-oglasna ploča</item>
      <item>DRAGA KUŠEN punomoćnik sudionika u postupku KUŠEN TRANSPORT jednostavno društvo s ograničenom odgovornošću za transport i trgovinu</item>
    </izvorni_sadrzaj>
    <derivirana_varijabla naziv="DomainObject.Predmet.OstaliListFormated_1">
      <item>Sudski registar</item>
      <item>e-oglasna ploča</item>
      <item>DRAGA KUŠEN punomoćnik sudionika u postupku KUŠEN TRANSPORT jednostavno društvo s ograničenom odgovornošću za transport i trgovinu</item>
    </derivirana_varijabla>
  </DomainObject.Predmet.OstaliListFormated>
  <DomainObject.Predmet.OstaliListFormatedOIB>
    <izvorni_sadrzaj>
      <item>Sudski registar</item>
      <item>e-oglasna ploča</item>
      <item>DRAGA KUŠEN, OIB 07766219392 punomoćnik sudionika u postupku KUŠEN TRANSPORT jednostavno društvo s ograničenom odgovornošću za transport i trgovinu</item>
    </izvorni_sadrzaj>
    <derivirana_varijabla naziv="DomainObject.Predmet.OstaliListFormatedOIB_1">
      <item>Sudski registar</item>
      <item>e-oglasna ploča</item>
      <item>DRAGA KUŠEN, OIB 07766219392 punomoćnik sudionika u postupku KUŠEN TRANSPORT jednostavno društvo s ograničenom odgovornošću za transport i trgovinu</item>
    </derivirana_varijabla>
  </DomainObject.Predmet.OstaliListFormatedOIB>
  <DomainObject.Predmet.OstaliListFormatedWithAdress>
    <izvorni_sadrzaj>
      <item>Sudski registar</item>
      <item>e-oglasna ploča</item>
      <item>DRAGA KUŠEN, Dr. Đure Arnolda 3, 42240 Ivanec punomoćnik sudionika u postupku KUŠEN TRANSPORT jednostavno društvo s ograničenom odgovornošću za transport i trgovinu</item>
    </izvorni_sadrzaj>
    <derivirana_varijabla naziv="DomainObject.Predmet.OstaliListFormatedWithAdress_1">
      <item>Sudski registar</item>
      <item>e-oglasna ploča</item>
      <item>DRAGA KUŠEN, Dr. Đure Arnolda 3, 42240 Ivanec punomoćnik sudionika u postupku KUŠEN TRANSPORT jednostavno društvo s ograničenom odgovornošću za transport i trgovinu</item>
    </derivirana_varijabla>
  </DomainObject.Predmet.OstaliListFormatedWithAdress>
  <DomainObject.Predmet.OstaliListFormatedWithAdressOIB>
    <izvorni_sadrzaj>
      <item>Sudski registar</item>
      <item>e-oglasna ploča</item>
      <item>DRAGA KUŠEN, OIB 07766219392, Dr. Đure Arnolda 3, 42240 Ivanec punomoćnik sudionika u postupku KUŠEN TRANSPORT jednostavno društvo s ograničenom odgovornošću za transport i trgovinu</item>
    </izvorni_sadrzaj>
    <derivirana_varijabla naziv="DomainObject.Predmet.OstaliListFormatedWithAdressOIB_1">
      <item>Sudski registar</item>
      <item>e-oglasna ploča</item>
      <item>DRAGA KUŠEN, OIB 07766219392, Dr. Đure Arnolda 3, 42240 Ivanec punomoćnik sudionika u postupku KUŠEN TRANSPORT jednostavno društvo s ograničenom odgovornošću za transport i trgovinu</item>
    </derivirana_varijabla>
  </DomainObject.Predmet.OstaliListFormatedWithAdressOIB>
  <DomainObject.Predmet.OstaliListNazivFormated>
    <izvorni_sadrzaj>
      <item>Sudski registar</item>
      <item>e-oglasna ploča</item>
      <item>DRAGA KUŠEN</item>
    </izvorni_sadrzaj>
    <derivirana_varijabla naziv="DomainObject.Predmet.OstaliListNazivFormated_1">
      <item>Sudski registar</item>
      <item>e-oglasna ploča</item>
      <item>DRAGA KUŠEN</item>
    </derivirana_varijabla>
  </DomainObject.Predmet.OstaliListNazivFormated>
  <DomainObject.Predmet.OstaliListNazivFormatedOIB>
    <izvorni_sadrzaj>
      <item>Sudski registar</item>
      <item>e-oglasna ploča</item>
      <item>DRAGA KUŠEN, OIB 07766219392</item>
    </izvorni_sadrzaj>
    <derivirana_varijabla naziv="DomainObject.Predmet.OstaliListNazivFormatedOIB_1">
      <item>Sudski registar</item>
      <item>e-oglasna ploča</item>
      <item>DRAGA KUŠEN, OIB 07766219392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KUŠEN TRANSPORT jednostavno društvo s ograničenom odgovornošću za transport i trgovinu</izvorni_sadrzaj>
    <derivirana_varijabla naziv="DomainObject.Predmet.ProtustrankaIDrugi_1">KUŠEN TRANSPORT jednostavno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KUŠEN TRANSPORT jednostavno društvo s ograničenom odgovornošću za transport i trgovinu, OIB 73401244730, Dr. Đure Arnolda 3, 42240 Ivanec</izvorni_sadrzaj>
    <derivirana_varijabla naziv="DomainObject.Predmet.ProtustrankaIDrugiAdressOIB_1">KUŠEN TRANSPORT jednostavno društvo s ograničenom odgovornošću za transport i trgovinu, OIB 73401244730, Dr. Đure Arnolda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KUŠEN TRANSPORT jednostavno društvo s ograničenom odgovornošću za transport i trgovinu</item>
      <item>Sudski registar</item>
      <item>e-oglasna ploča</item>
      <item>DRAGA KUŠEN</item>
    </izvorni_sadrzaj>
    <derivirana_varijabla naziv="DomainObject.Predmet.SudioniciListNaziv_1">
      <item>Financijska agencija</item>
      <item>KUŠEN TRANSPORT jednostavno društvo s ograničenom odgovornošću za transport i trgovinu</item>
      <item>Sudski registar</item>
      <item>e-oglasna ploča</item>
      <item>DRAGA KUŠEN</item>
    </derivirana_varijabla>
  </DomainObject.Predmet.SudioniciListNaziv>
  <DomainObject.Predmet.SudioniciListAdressOIB>
    <izvorni_sadrzaj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izvorni_sadrzaj>
    <derivirana_varijabla naziv="DomainObject.Predmet.SudioniciListAdressOIB_1"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73401244730</item>
      <item>, OIB null</item>
      <item>, OIB null</item>
      <item>, OIB 07766219392</item>
    </izvorni_sadrzaj>
    <derivirana_varijabla naziv="DomainObject.Predmet.SudioniciListNazivOIB_1">
      <item>, OIB 85821130368</item>
      <item>, OIB 73401244730</item>
      <item>, OIB null</item>
      <item>, OIB null</item>
      <item>, OIB 07766219392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352</properties:Words>
  <properties:Characters>1836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2017-04-07T08:27:00Z</dcterms:created>
  <dc:creator>kflack</dc:creator>
  <cp:lastModifiedBy>Katarina Breški</cp:lastModifiedBy>
  <cp:lastPrinted>2017-04-07T08:25:00Z</cp:lastPrinted>
  <dcterms:modified xmlns:xsi="http://www.w3.org/2001/XMLSchema-instance" xsi:type="dcterms:W3CDTF">2017-04-07T08:28:00Z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