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bcae" w14:paraId="3e5bcae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29304E">
        <w:t xml:space="preserve"> dužnika IGM </w:t>
      </w:r>
      <w:proofErr w:type="spellStart"/>
      <w:r w:rsidR="0029304E">
        <w:t>Greutol</w:t>
      </w:r>
      <w:proofErr w:type="spellEnd"/>
      <w:r w:rsidR="003D12BD">
        <w:t xml:space="preserve"> </w:t>
      </w:r>
      <w:r w:rsidR="00931D35">
        <w:t>d.o.o</w:t>
      </w:r>
      <w:r w:rsidR="0029304E">
        <w:t>. iz Lepoglave, Hrvatskih Pavlina 41</w:t>
      </w:r>
      <w:r w:rsidR="00637444">
        <w:t>,</w:t>
      </w:r>
      <w:r w:rsidR="00AF0757">
        <w:t xml:space="preserve"> OIB:</w:t>
      </w:r>
      <w:r w:rsidR="0029304E" w:rsidRPr="0029304E">
        <w:t xml:space="preserve"> 53352427505</w:t>
      </w:r>
      <w:r w:rsidR="008324AD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29304E" w:rsidRPr="0029304E">
        <w:t xml:space="preserve"> </w:t>
      </w:r>
      <w:r w:rsidR="0029304E">
        <w:t xml:space="preserve">IGM </w:t>
      </w:r>
      <w:proofErr w:type="spellStart"/>
      <w:r w:rsidR="0029304E">
        <w:t>Greutol</w:t>
      </w:r>
      <w:proofErr w:type="spellEnd"/>
      <w:r w:rsidR="0029304E">
        <w:t xml:space="preserve"> d.o.o. iz Lepoglave, Hrvatskih Pavlina 41, OIB:</w:t>
      </w:r>
      <w:r w:rsidR="0029304E" w:rsidRPr="0029304E">
        <w:t xml:space="preserve"> 53352427505</w:t>
      </w:r>
      <w:r w:rsidR="009B5681">
        <w:t xml:space="preserve">, </w:t>
      </w:r>
      <w:r w:rsidR="0029304E">
        <w:t>iznosi 1.303,30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</w:t>
      </w:r>
      <w:r w:rsidR="0029304E">
        <w:t>ju se članovi uprave</w:t>
      </w:r>
      <w:r w:rsidR="00D60907">
        <w:t xml:space="preserve"> dužnika</w:t>
      </w:r>
      <w:r w:rsidR="0029304E">
        <w:t xml:space="preserve"> </w:t>
      </w:r>
      <w:proofErr w:type="spellStart"/>
      <w:r w:rsidR="0029304E">
        <w:t>Michael</w:t>
      </w:r>
      <w:proofErr w:type="spellEnd"/>
      <w:r w:rsidR="0029304E">
        <w:t xml:space="preserve"> </w:t>
      </w:r>
      <w:proofErr w:type="spellStart"/>
      <w:r w:rsidR="0029304E">
        <w:t>Florian</w:t>
      </w:r>
      <w:proofErr w:type="spellEnd"/>
      <w:r w:rsidR="0029304E">
        <w:t xml:space="preserve"> </w:t>
      </w:r>
      <w:proofErr w:type="spellStart"/>
      <w:r w:rsidR="0029304E">
        <w:t>Renz</w:t>
      </w:r>
      <w:proofErr w:type="spellEnd"/>
      <w:r w:rsidR="000B785D">
        <w:t xml:space="preserve">, Zagreb, Novi Goljak 7/B, OIB: </w:t>
      </w:r>
      <w:r w:rsidR="0029304E">
        <w:t xml:space="preserve">92395398876 i Želimir </w:t>
      </w:r>
      <w:proofErr w:type="spellStart"/>
      <w:r w:rsidR="0029304E">
        <w:t>Uršulin</w:t>
      </w:r>
      <w:proofErr w:type="spellEnd"/>
      <w:r w:rsidR="0029304E">
        <w:t>, Ivanec, Akademika Ladislava Šabana</w:t>
      </w:r>
      <w:r w:rsidR="000B785D">
        <w:t xml:space="preserve"> 7/A</w:t>
      </w:r>
      <w:r w:rsidR="009B5681">
        <w:t>,</w:t>
      </w:r>
      <w:r w:rsidR="0029304E">
        <w:t xml:space="preserve"> OIB: 03842320752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</w:t>
      </w:r>
      <w:r w:rsidR="000B785D">
        <w:t>ju se članovi uprave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0B785D">
        <w:t xml:space="preserve">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0B785D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DFA" w:rsidR="00D74DFA">
      <w:r>
        <w:separator/>
      </w:r>
    </w:p>
  </w:endnote>
  <w:endnote w:id="0" w:type="continuationSeparator">
    <w:p w:rsidRDefault="00D74DFA" w:rsidR="00D74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DFA" w:rsidR="00D74DFA">
      <w:r>
        <w:separator/>
      </w:r>
    </w:p>
  </w:footnote>
  <w:footnote w:id="0" w:type="continuationSeparator">
    <w:p w:rsidRDefault="00D74DFA" w:rsidR="00D74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29304E">
      <w:t>: 4 St-181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B785D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0AC3"/>
    <w:rsid w:val="0029304E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D12BD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57731"/>
    <w:rsid w:val="00581316"/>
    <w:rsid w:val="005D0289"/>
    <w:rsid w:val="005E111A"/>
    <w:rsid w:val="005E39EB"/>
    <w:rsid w:val="005F17D6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24AD"/>
    <w:rsid w:val="008354B4"/>
    <w:rsid w:val="00852A7C"/>
    <w:rsid w:val="00862F8B"/>
    <w:rsid w:val="00893BAA"/>
    <w:rsid w:val="008A024C"/>
    <w:rsid w:val="008D03CD"/>
    <w:rsid w:val="008E064F"/>
    <w:rsid w:val="008F0323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C7B0C"/>
    <w:rsid w:val="009D0C5B"/>
    <w:rsid w:val="00A00D9B"/>
    <w:rsid w:val="00A05A3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733D2"/>
    <w:rsid w:val="00D74DFA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213B"/>
    <w:rsid w:val="00EC7B25"/>
    <w:rsid w:val="00F02FAD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7D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17D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17D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17D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7D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17D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17D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17D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0111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57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044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9235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91207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1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94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1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81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683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IGM Greutol društvo s ograničenom odgovornošću za proizvodnju žbuke, morta i boja</izvorni_sadrzaj>
    <derivirana_varijabla naziv="DomainObject.Predmet.ProtustrankaFormated_1">  IGM Greutol društvo s ograničenom odgovornošću za proizvodnju žbuke, morta i boja</derivirana_varijabla>
  </DomainObject.Predmet.ProtustrankaFormated>
  <DomainObject.Predmet.ProtustrankaFormatedOIB>
    <izvorni_sadrzaj>  IGM Greutol društvo s ograničenom odgovornošću za proizvodnju žbuke, morta i boja, OIB 53352427505</izvorni_sadrzaj>
    <derivirana_varijabla naziv="DomainObject.Predmet.ProtustrankaFormatedOIB_1">  IGM Greutol društvo s ograničenom odgovornošću za proizvodnju žbuke, morta i boja, OIB 53352427505</derivirana_varijabla>
  </DomainObject.Predmet.ProtustrankaFormatedOIB>
  <DomainObject.Predmet.ProtustrankaFormatedWithAdress>
    <izvorni_sadrzaj> IGM Greutol društvo s ograničenom odgovornošću za proizvodnju žbuke, morta i boja, Hrvatskih Pavlina 41, 42250 Lepoglava</izvorni_sadrzaj>
    <derivirana_varijabla naziv="DomainObject.Predmet.ProtustrankaFormatedWithAdress_1"> IGM Greutol društvo s ograničenom odgovornošću za proizvodnju žbuke, morta i boja, Hrvatskih Pavlina 41, 42250 Lepoglava</derivirana_varijabla>
  </DomainObject.Predmet.ProtustrankaFormatedWithAdress>
  <DomainObject.Predmet.ProtustrankaFormatedWithAdressOIB>
    <izvorni_sadrzaj> IGM Greutol društvo s ograničenom odgovornošću za proizvodnju žbuke, morta i boja, OIB 53352427505, Hrvatskih Pavlina 41, 42250 Lepoglava</izvorni_sadrzaj>
    <derivirana_varijabla naziv="DomainObject.Predmet.ProtustrankaFormatedWithAdressOIB_1"> IGM Greutol društvo s ograničenom odgovornošću za proizvodnju žbuke, morta i boja, OIB 53352427505, Hrvatskih Pavlina 41, 42250 Lepoglava</derivirana_varijabla>
  </DomainObject.Predmet.ProtustrankaFormatedWithAdressOIB>
  <DomainObject.Predmet.ProtustrankaWithAdress>
    <izvorni_sadrzaj>IGM Greutol društvo s ograničenom odgovornošću za proizvodnju žbuke, morta i boja Hrvatskih Pavlina 41, 42250 Lepoglava</izvorni_sadrzaj>
    <derivirana_varijabla naziv="DomainObject.Predmet.ProtustrankaWithAdress_1">IGM Greutol društvo s ograničenom odgovornošću za proizvodnju žbuke, morta i boja Hrvatskih Pavlina 41, 42250 Lepoglava</derivirana_varijabla>
  </DomainObject.Predmet.ProtustrankaWithAdress>
  <DomainObject.Predmet.ProtustrankaWithAdressOIB>
    <izvorni_sadrzaj>IGM Greutol društvo s ograničenom odgovornošću za proizvodnju žbuke, morta i boja, OIB 53352427505, Hrvatskih Pavlina 41, 42250 Lepoglava</izvorni_sadrzaj>
    <derivirana_varijabla naziv="DomainObject.Predmet.ProtustrankaWithAdressOIB_1">IGM Greutol društvo s ograničenom odgovornošću za proizvodnju žbuke, morta i boja, OIB 53352427505, Hrvatskih Pavlina 41, 42250 Lepoglava</derivirana_varijabla>
  </DomainObject.Predmet.ProtustrankaWithAdressOIB>
  <DomainObject.Predmet.ProtustrankaNazivFormated>
    <izvorni_sadrzaj>IGM Greutol društvo s ograničenom odgovornošću za proizvodnju žbuke, morta i boja</izvorni_sadrzaj>
    <derivirana_varijabla naziv="DomainObject.Predmet.ProtustrankaNazivFormated_1">IGM Greutol društvo s ograničenom odgovornošću za proizvodnju žbuke, morta i boja</derivirana_varijabla>
  </DomainObject.Predmet.ProtustrankaNazivFormated>
  <DomainObject.Predmet.ProtustrankaNazivFormatedOIB>
    <izvorni_sadrzaj>IGM Greutol društvo s ograničenom odgovornošću za proizvodnju žbuke, morta i boja, OIB 53352427505</izvorni_sadrzaj>
    <derivirana_varijabla naziv="DomainObject.Predmet.ProtustrankaNazivFormatedOIB_1">IGM Greutol društvo s ograničenom odgovornošću za proizvodnju žbuke, morta i boja, OIB 53352427505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1303.30</izvorni_sadrzaj>
    <derivirana_varijabla naziv="DomainObject.Predmet.TrenutnaVrijednost_1">1303.30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IGM Greutol društvo s ograničenom odgovornošću za proizvodnju žbuke, morta i boja</item>
    </izvorni_sadrzaj>
    <derivirana_varijabla naziv="DomainObject.Predmet.ProtuStrankaListFormated_1">
      <item>IGM Greutol društvo s ograničenom odgovornošću za proizvodnju žbuke, morta i boja</item>
    </derivirana_varijabla>
  </DomainObject.Predmet.ProtuStrankaListFormated>
  <DomainObject.Predmet.ProtuStrankaListFormatedOIB>
    <izvorni_sadrzaj>
      <item>IGM Greutol društvo s ograničenom odgovornošću za proizvodnju žbuke, morta i boja, OIB 53352427505</item>
    </izvorni_sadrzaj>
    <derivirana_varijabla naziv="DomainObject.Predmet.ProtuStrankaListFormatedOIB_1">
      <item>IGM Greutol društvo s ograničenom odgovornošću za proizvodnju žbuke, morta i boja, OIB 53352427505</item>
    </derivirana_varijabla>
  </DomainObject.Predmet.ProtuStrankaListFormatedOIB>
  <DomainObject.Predmet.ProtuStrankaListFormatedWithAdress>
    <izvorni_sadrzaj>
      <item>IGM Greutol društvo s ograničenom odgovornošću za proizvodnju žbuke, morta i boja, Hrvatskih Pavlina 41, 42250 Lepoglava</item>
    </izvorni_sadrzaj>
    <derivirana_varijabla naziv="DomainObject.Predmet.ProtuStrankaListFormatedWithAdress_1">
      <item>IGM Greutol društvo s ograničenom odgovornošću za proizvodnju žbuke, morta i boja, Hrvatskih Pavlina 41, 42250 Lepoglava</item>
    </derivirana_varijabla>
  </DomainObject.Predmet.ProtuStrankaListFormatedWithAdress>
  <DomainObject.Predmet.ProtuStrankaListFormatedWithAdressOIB>
    <izvorni_sadrzaj>
      <item>IGM Greutol društvo s ograničenom odgovornošću za proizvodnju žbuke, morta i boja, OIB 53352427505, Hrvatskih Pavlina 41, 42250 Lepoglava</item>
    </izvorni_sadrzaj>
    <derivirana_varijabla naziv="DomainObject.Predmet.ProtuStrankaListFormatedWithAdressOIB_1">
      <item>IGM Greutol društvo s ograničenom odgovornošću za proizvodnju žbuke, morta i boja, OIB 53352427505, Hrvatskih Pavlina 41, 42250 Lepoglava</item>
    </derivirana_varijabla>
  </DomainObject.Predmet.ProtuStrankaListFormatedWithAdressOIB>
  <DomainObject.Predmet.ProtuStrankaListNazivFormated>
    <izvorni_sadrzaj>
      <item>IGM Greutol društvo s ograničenom odgovornošću za proizvodnju žbuke, morta i boja</item>
    </izvorni_sadrzaj>
    <derivirana_varijabla naziv="DomainObject.Predmet.ProtuStrankaListNazivFormated_1">
      <item>IGM Greutol društvo s ograničenom odgovornošću za proizvodnju žbuke, morta i boja</item>
    </derivirana_varijabla>
  </DomainObject.Predmet.ProtuStrankaListNazivFormated>
  <DomainObject.Predmet.ProtuStrankaListNazivFormatedOIB>
    <izvorni_sadrzaj>
      <item>IGM Greutol društvo s ograničenom odgovornošću za proizvodnju žbuke, morta i boja, OIB 53352427505</item>
    </izvorni_sadrzaj>
    <derivirana_varijabla naziv="DomainObject.Predmet.ProtuStrankaListNazivFormatedOIB_1">
      <item>IGM Greutol društvo s ograničenom odgovornošću za proizvodnju žbuke, morta i boja, OIB 53352427505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IGM Greutol društvo s ograničenom odgovornošću za proizvodnju žbuke, morta i boja</izvorni_sadrzaj>
    <derivirana_varijabla naziv="DomainObject.Predmet.ProtustrankaIDrugi_1">IGM Greutol društvo s ograničenom odgovornošću za proizvodnju žbuke, morta i boja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IGM Greutol društvo s ograničenom odgovornošću za proizvodnju žbuke, morta i boja, OIB 53352427505, Hrvatskih Pavlina 41, 42250 Lepoglava</izvorni_sadrzaj>
    <derivirana_varijabla naziv="DomainObject.Predmet.ProtustrankaIDrugiAdressOIB_1">IGM Greutol društvo s ograničenom odgovornošću za proizvodnju žbuke, morta i boja, OIB 53352427505, Hrvatskih Pavlina 41,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IGM Greutol društvo s ograničenom odgovornošću za proizvodnju žbuke, morta i boja</item>
      <item>E-oglasna ploča</item>
      <item>Sudski registar, Trgovački sud u Varaždinu</item>
    </izvorni_sadrzaj>
    <derivirana_varijabla naziv="DomainObject.Predmet.SudioniciListNaziv_1">
      <item>Financijska agencija</item>
      <item>IGM Greutol društvo s ograničenom odgovornošću za proizvodnju žbuke, morta i boja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IGM Greutol društvo s ograničenom odgovornošću za proizvodnju žbuke, morta i boja, OIB 53352427505, Hrvatskih Pavlina 41,42250 Lepoglava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IGM Greutol društvo s ograničenom odgovornošću za proizvodnju žbuke, morta i boja, OIB 53352427505, Hrvatskih Pavlina 41,42250 Lepoglava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53352427505</item>
      <item>, OIB null</item>
      <item>, OIB null</item>
    </izvorni_sadrzaj>
    <derivirana_varijabla naziv="DomainObject.Predmet.SudioniciListNazivOIB_1">
      <item>, OIB 85821130368</item>
      <item>, OIB 53352427505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A514C-6A79-4C4F-A292-A099AC8D2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2080</properties:Characters>
  <properties:Lines>48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2016-02-17T11:01:00Z</dcterms:created>
  <dc:creator>Ljubica Makovec</dc:creator>
  <cp:lastModifiedBy>Maja Marčec</cp:lastModifiedBy>
  <cp:lastPrinted>2016-02-17T11:03:00Z</cp:lastPrinted>
  <dcterms:modified xmlns:xsi="http://www.w3.org/2001/XMLSchema-instance" xsi:type="dcterms:W3CDTF">2016-02-17T11:29:00Z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