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eab3" w14:paraId="0a9eab3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B37FD5">
        <w:t>783</w:t>
      </w:r>
      <w:r w:rsidR="002F3F8D">
        <w:t>/16-</w:t>
      </w:r>
      <w:r w:rsidR="00B37FD5">
        <w:t>14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B37FD5" w:rsidRPr="00B37FD5">
        <w:t xml:space="preserve">RH Porezna uprava zastupani po ŽDO Osijek, za otvaranje stečajnog  postupka nad dužnikom </w:t>
      </w:r>
      <w:r w:rsidR="00B37FD5" w:rsidRPr="00B37FD5">
        <w:rPr>
          <w:b/>
        </w:rPr>
        <w:t xml:space="preserve">DUNAV OIL društvo s ograničenom odgovornošću za proizvodnju i usluge Dalj, </w:t>
      </w:r>
      <w:proofErr w:type="spellStart"/>
      <w:r w:rsidR="00B37FD5" w:rsidRPr="00B37FD5">
        <w:rPr>
          <w:b/>
        </w:rPr>
        <w:t>Paradžika</w:t>
      </w:r>
      <w:proofErr w:type="spellEnd"/>
      <w:r w:rsidR="00B37FD5" w:rsidRPr="00B37FD5">
        <w:rPr>
          <w:b/>
        </w:rPr>
        <w:t xml:space="preserve"> </w:t>
      </w:r>
      <w:proofErr w:type="spellStart"/>
      <w:r w:rsidR="00B37FD5" w:rsidRPr="00B37FD5">
        <w:rPr>
          <w:b/>
        </w:rPr>
        <w:t>bb</w:t>
      </w:r>
      <w:proofErr w:type="spellEnd"/>
      <w:r w:rsidR="00B37FD5" w:rsidRPr="00B37FD5">
        <w:rPr>
          <w:b/>
        </w:rPr>
        <w:t>, OIB 95211415846, MBS 030121867</w:t>
      </w:r>
      <w:r w:rsidR="002F3F8D" w:rsidRPr="00D14516">
        <w:t>,</w:t>
      </w:r>
      <w:r w:rsidR="002F3F8D">
        <w:t xml:space="preserve"> dana </w:t>
      </w:r>
      <w:r w:rsidR="00B37FD5">
        <w:t>5. srpnja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B37FD5" w:rsidRPr="00B37FD5">
        <w:rPr>
          <w:b/>
        </w:rPr>
        <w:t xml:space="preserve">DUNAV OIL društvo s ograničenom odgovornošću za proizvodnju i usluge Dalj, </w:t>
      </w:r>
      <w:proofErr w:type="spellStart"/>
      <w:r w:rsidR="00B37FD5" w:rsidRPr="00B37FD5">
        <w:rPr>
          <w:b/>
        </w:rPr>
        <w:t>Paradžika</w:t>
      </w:r>
      <w:proofErr w:type="spellEnd"/>
      <w:r w:rsidR="00B37FD5" w:rsidRPr="00B37FD5">
        <w:rPr>
          <w:b/>
        </w:rPr>
        <w:t xml:space="preserve"> </w:t>
      </w:r>
      <w:proofErr w:type="spellStart"/>
      <w:r w:rsidR="00B37FD5" w:rsidRPr="00B37FD5">
        <w:rPr>
          <w:b/>
        </w:rPr>
        <w:t>bb</w:t>
      </w:r>
      <w:proofErr w:type="spellEnd"/>
      <w:r w:rsidR="00B37FD5" w:rsidRPr="00B37FD5">
        <w:rPr>
          <w:b/>
        </w:rPr>
        <w:t>, OIB 95211415846, MBS 030121867</w:t>
      </w:r>
      <w:r w:rsidR="00B37FD5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3E6ABD">
        <w:rPr>
          <w:b/>
        </w:rPr>
        <w:t>820</w:t>
      </w:r>
      <w:r>
        <w:rPr>
          <w:b/>
        </w:rPr>
        <w:t>-16</w:t>
      </w:r>
      <w:r>
        <w:t xml:space="preserve"> kod Hrvatske poštanske banke iznos od </w:t>
      </w:r>
      <w:r w:rsidR="00B37FD5">
        <w:rPr>
          <w:b/>
        </w:rPr>
        <w:t>5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>Predlagatelj RH Porezna uprava zastupana po ŽDO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B37FD5">
        <w:t xml:space="preserve">9. veljače </w:t>
      </w:r>
      <w:r w:rsidR="003E6ABD">
        <w:t>2016. g.</w:t>
      </w:r>
      <w:r w:rsidR="003E6ABD" w:rsidRPr="00DD2365">
        <w:t xml:space="preserve"> prijedlog za otvaranje  stečajnog postupka nad dužnikom </w:t>
      </w:r>
      <w:r w:rsidR="00B37FD5" w:rsidRPr="00B37FD5">
        <w:rPr>
          <w:b/>
        </w:rPr>
        <w:t xml:space="preserve">DUNAV OIL društvo s ograničenom odgovornošću za proizvodnju i usluge Dalj, </w:t>
      </w:r>
      <w:proofErr w:type="spellStart"/>
      <w:r w:rsidR="00B37FD5" w:rsidRPr="00B37FD5">
        <w:rPr>
          <w:b/>
        </w:rPr>
        <w:t>Paradžika</w:t>
      </w:r>
      <w:proofErr w:type="spellEnd"/>
      <w:r w:rsidR="00B37FD5" w:rsidRPr="00B37FD5">
        <w:rPr>
          <w:b/>
        </w:rPr>
        <w:t xml:space="preserve"> </w:t>
      </w:r>
      <w:proofErr w:type="spellStart"/>
      <w:r w:rsidR="00B37FD5" w:rsidRPr="00B37FD5">
        <w:rPr>
          <w:b/>
        </w:rPr>
        <w:t>bb</w:t>
      </w:r>
      <w:proofErr w:type="spellEnd"/>
      <w:r w:rsidR="00B37FD5" w:rsidRPr="00B37FD5">
        <w:rPr>
          <w:b/>
        </w:rPr>
        <w:t>, OIB 95211415846, MBS 030121867</w:t>
      </w:r>
      <w:r w:rsidR="003E6ABD">
        <w:rPr>
          <w:b/>
        </w:rPr>
        <w:t>.</w:t>
      </w:r>
    </w:p>
    <w:p w:rsidRDefault="00B37FD5" w:rsidP="00B37FD5" w:rsidR="00B37FD5">
      <w:pPr>
        <w:tabs>
          <w:tab w:pos="7455" w:val="left"/>
          <w:tab w:pos="9072" w:val="right"/>
        </w:tabs>
        <w:jc w:val="right"/>
      </w:pPr>
      <w:r>
        <w:lastRenderedPageBreak/>
        <w:t>Broj: 6 St-783/16-14</w:t>
      </w:r>
    </w:p>
    <w:p w:rsidRDefault="00B37FD5" w:rsidP="003E6ABD" w:rsidR="00B37FD5">
      <w:pPr>
        <w:tabs>
          <w:tab w:pos="4050" w:val="left"/>
        </w:tabs>
        <w:jc w:val="both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B37FD5">
        <w:t>e</w:t>
      </w:r>
      <w:r>
        <w:t xml:space="preserve"> stečajn</w:t>
      </w:r>
      <w:r w:rsidR="00B37FD5">
        <w:t>e</w:t>
      </w:r>
      <w:r>
        <w:t xml:space="preserve"> upravitelj</w:t>
      </w:r>
      <w:r w:rsidR="00B37FD5">
        <w:t>ice</w:t>
      </w:r>
      <w:r>
        <w:t xml:space="preserve"> određen</w:t>
      </w:r>
      <w:r w:rsidR="00B37FD5">
        <w:t>e</w:t>
      </w:r>
      <w:r>
        <w:t xml:space="preserve"> rješenjem ovog suda St-</w:t>
      </w:r>
      <w:r w:rsidR="00B37FD5">
        <w:t>783/16 od 29</w:t>
      </w:r>
      <w:r w:rsidR="00FD751B">
        <w:t>. travnja 2016. g.</w:t>
      </w:r>
      <w:r w:rsidR="00F57A6F">
        <w:t>, koje je usmeno izni</w:t>
      </w:r>
      <w:r w:rsidR="00B37FD5">
        <w:t>jela</w:t>
      </w:r>
      <w:r w:rsidR="00F57A6F">
        <w:t xml:space="preserve"> na ročištu održanom dana </w:t>
      </w:r>
      <w:r w:rsidR="00B37FD5">
        <w:t>28</w:t>
      </w:r>
      <w:r w:rsidR="003E6ABD">
        <w:t>. lipnja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 xml:space="preserve">. </w:t>
      </w:r>
      <w:r w:rsidR="00C90A88">
        <w:t>Dužnik</w:t>
      </w:r>
      <w:r w:rsidR="00B37FD5">
        <w:t xml:space="preserve"> nije vlasnik motornih vozila te</w:t>
      </w:r>
      <w:r w:rsidR="003E6ABD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B37FD5">
        <w:t>5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E6ABD">
        <w:t>8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5.8.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DA2" w:rsidR="003A6DA2">
      <w:r>
        <w:separator/>
      </w:r>
    </w:p>
  </w:endnote>
  <w:endnote w:id="0" w:type="continuationSeparator">
    <w:p w:rsidRDefault="003A6DA2" w:rsidR="003A6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DA2" w:rsidR="003A6DA2">
      <w:r>
        <w:separator/>
      </w:r>
    </w:p>
  </w:footnote>
  <w:footnote w:id="0" w:type="continuationSeparator">
    <w:p w:rsidRDefault="003A6DA2" w:rsidR="003A6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6E3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A6DA2"/>
    <w:rsid w:val="003B0E86"/>
    <w:rsid w:val="003B4C28"/>
    <w:rsid w:val="003C42EF"/>
    <w:rsid w:val="003D6E3A"/>
    <w:rsid w:val="003E08E5"/>
    <w:rsid w:val="003E147C"/>
    <w:rsid w:val="003E556F"/>
    <w:rsid w:val="003E6ABD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6E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6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6E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6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DUNAV OIL društvo s ograničenom odgovornošću za proizvodnju i usluge</izvorni_sadrzaj>
    <derivirana_varijabla naziv="DomainObject.Predmet.ProtustrankaFormated_1">  DUNAV OIL društvo s ograničenom odgovornošću za proizvodnju i usluge</derivirana_varijabla>
  </DomainObject.Predmet.ProtustrankaFormated>
  <DomainObject.Predmet.ProtustrankaFormatedOIB>
    <izvorni_sadrzaj>  DUNAV OIL društvo s ograničenom odgovornošću za proizvodnju i usluge, OIB 95211415846</izvorni_sadrzaj>
    <derivirana_varijabla naziv="DomainObject.Predmet.ProtustrankaFormatedOIB_1">  DUNAV OIL društvo s ograničenom odgovornošću za proizvodnju i usluge, OIB 95211415846</derivirana_varijabla>
  </DomainObject.Predmet.ProtustrankaFormatedOIB>
  <DomainObject.Predmet.ProtustrankaFormatedWithAdress>
    <izvorni_sadrzaj> DUNAV OIL društvo s ograničenom odgovornošću za proizvodnju i usluge, Paradžika bb, 31226 Dalj</izvorni_sadrzaj>
    <derivirana_varijabla naziv="DomainObject.Predmet.ProtustrankaFormatedWithAdress_1"> DUNAV OIL društvo s ograničenom odgovornošću za proizvodnju i usluge, Paradžika bb, 31226 Dalj</derivirana_varijabla>
  </DomainObject.Predmet.ProtustrankaFormatedWithAdress>
  <DomainObject.Predmet.ProtustrankaFormatedWithAdressOIB>
    <izvorni_sadrzaj> DUNAV OIL društvo s ograničenom odgovornošću za proizvodnju i usluge, OIB 95211415846, Paradžika bb, 31226 Dalj</izvorni_sadrzaj>
    <derivirana_varijabla naziv="DomainObject.Predmet.ProtustrankaFormatedWithAdressOIB_1"> DUNAV OIL društvo s ograničenom odgovornošću za proizvodnju i usluge, OIB 95211415846, Paradžika bb, 31226 Dalj</derivirana_varijabla>
  </DomainObject.Predmet.ProtustrankaFormatedWithAdressOIB>
  <DomainObject.Predmet.ProtustrankaWithAdress>
    <izvorni_sadrzaj>DUNAV OIL društvo s ograničenom odgovornošću za proizvodnju i usluge Paradžika bb, 31226 Dalj</izvorni_sadrzaj>
    <derivirana_varijabla naziv="DomainObject.Predmet.ProtustrankaWithAdress_1">DUNAV OIL društvo s ograničenom odgovornošću za proizvodnju i usluge Paradžika bb, 31226 Dalj</derivirana_varijabla>
  </DomainObject.Predmet.ProtustrankaWithAdress>
  <DomainObject.Predmet.ProtustrankaWithAdressOIB>
    <izvorni_sadrzaj>DUNAV OIL društvo s ograničenom odgovornošću za proizvodnju i usluge, OIB 95211415846, Paradžika bb, 31226 Dalj</izvorni_sadrzaj>
    <derivirana_varijabla naziv="DomainObject.Predmet.ProtustrankaWithAdressOIB_1">DUNAV OIL društvo s ograničenom odgovornošću za proizvodnju i usluge, OIB 95211415846, Paradžika bb, 31226 Dalj</derivirana_varijabla>
  </DomainObject.Predmet.ProtustrankaWithAdressOIB>
  <DomainObject.Predmet.ProtustrankaNazivFormated>
    <izvorni_sadrzaj>DUNAV OIL društvo s ograničenom odgovornošću za proizvodnju i usluge</izvorni_sadrzaj>
    <derivirana_varijabla naziv="DomainObject.Predmet.ProtustrankaNazivFormated_1">DUNAV OIL društvo s ograničenom odgovornošću za proizvodnju i usluge</derivirana_varijabla>
  </DomainObject.Predmet.ProtustrankaNazivFormated>
  <DomainObject.Predmet.ProtustrankaNazivFormatedOIB>
    <izvorni_sadrzaj>DUNAV OIL društvo s ograničenom odgovornošću za proizvodnju i usluge, OIB 95211415846</izvorni_sadrzaj>
    <derivirana_varijabla naziv="DomainObject.Predmet.ProtustrankaNazivFormatedOIB_1">DUNAV OIL društvo s ograničenom odgovornošću za proizvodnju i usluge, OIB 95211415846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DUNAV OIL društvo s ograničenom odgovornošću za proizvodnju i usluge</item>
    </izvorni_sadrzaj>
    <derivirana_varijabla naziv="DomainObject.Predmet.ProtuStrankaListFormated_1">
      <item>DUNAV OIL društvo s ograničenom odgovornošću za proizvodnju i usluge</item>
    </derivirana_varijabla>
  </DomainObject.Predmet.ProtuStrankaListFormated>
  <DomainObject.Predmet.ProtuStrankaListFormatedOIB>
    <izvorni_sadrzaj>
      <item>DUNAV OIL društvo s ograničenom odgovornošću za proizvodnju i usluge, OIB 95211415846</item>
    </izvorni_sadrzaj>
    <derivirana_varijabla naziv="DomainObject.Predmet.ProtuStrankaListFormatedOIB_1">
      <item>DUNAV OIL društvo s ograničenom odgovornošću za proizvodnju i usluge, OIB 95211415846</item>
    </derivirana_varijabla>
  </DomainObject.Predmet.ProtuStrankaListFormatedOIB>
  <DomainObject.Predmet.ProtuStrankaListFormatedWithAdress>
    <izvorni_sadrzaj>
      <item>DUNAV OIL društvo s ograničenom odgovornošću za proizvodnju i usluge, Paradžika bb, 31226 Dalj</item>
    </izvorni_sadrzaj>
    <derivirana_varijabla naziv="DomainObject.Predmet.ProtuStrankaListFormatedWithAdress_1">
      <item>DUNAV OIL društvo s ograničenom odgovornošću za proizvodnju i usluge, Paradžika bb, 31226 Dalj</item>
    </derivirana_varijabla>
  </DomainObject.Predmet.ProtuStrankaListFormatedWithAdress>
  <DomainObject.Predmet.ProtuStrankaListFormatedWithAdressOIB>
    <izvorni_sadrzaj>
      <item>DUNAV OIL društvo s ograničenom odgovornošću za proizvodnju i usluge, OIB 95211415846, Paradžika bb, 31226 Dalj</item>
    </izvorni_sadrzaj>
    <derivirana_varijabla naziv="DomainObject.Predmet.ProtuStrankaListFormatedWithAdressOIB_1">
      <item>DUNAV OIL društvo s ograničenom odgovornošću za proizvodnju i usluge, OIB 95211415846, Paradžika bb, 31226 Dalj</item>
    </derivirana_varijabla>
  </DomainObject.Predmet.ProtuStrankaListFormatedWithAdressOIB>
  <DomainObject.Predmet.ProtuStrankaListNazivFormated>
    <izvorni_sadrzaj>
      <item>DUNAV OIL društvo s ograničenom odgovornošću za proizvodnju i usluge</item>
    </izvorni_sadrzaj>
    <derivirana_varijabla naziv="DomainObject.Predmet.ProtuStrankaListNazivFormated_1">
      <item>DUNAV OIL društvo s ograničenom odgovornošću za proizvodnju i usluge</item>
    </derivirana_varijabla>
  </DomainObject.Predmet.ProtuStrankaListNazivFormated>
  <DomainObject.Predmet.ProtuStrankaListNazivFormatedOIB>
    <izvorni_sadrzaj>
      <item>DUNAV OIL društvo s ograničenom odgovornošću za proizvodnju i usluge, OIB 95211415846</item>
    </izvorni_sadrzaj>
    <derivirana_varijabla naziv="DomainObject.Predmet.ProtuStrankaListNazivFormatedOIB_1">
      <item>DUNAV OIL društvo s ograničenom odgovornošću za proizvodnju i usluge, OIB 95211415846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DUNAV OIL društvo s ograničenom odgovornošću za proizvodnju i usluge</izvorni_sadrzaj>
    <derivirana_varijabla naziv="DomainObject.Predmet.ProtustrankaIDrugi_1">DUNAV OIL društvo s ograničenom odgovornošću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DUNAV OIL društvo s ograničenom odgovornošću za proizvodnju i usluge, OIB 95211415846, Paradžika bb, 31226 Dalj</izvorni_sadrzaj>
    <derivirana_varijabla naziv="DomainObject.Predmet.ProtustrankaIDrugiAdressOIB_1">DUNAV OIL društvo s ograničenom odgovornošću za proizvodnju i usluge, OIB 95211415846, Paradžika bb,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DUNAV OIL društvo s ograničenom odgovornošću za proizvodnju i usluge</item>
      <item>RH MINISTARSTVO FINANCIJA</item>
      <item>ŽDO U OSIJEKU</item>
    </izvorni_sadrzaj>
    <derivirana_varijabla naziv="DomainObject.Predmet.SudioniciListNaziv_1">
      <item>DUNAV OIL društvo s ograničenom odgovornošću za proizvodnju i usluge</item>
      <item>RH MINISTARSTVO FINANCIJA</item>
      <item>ŽDO U OSIJEKU</item>
    </derivirana_varijabla>
  </DomainObject.Predmet.SudioniciListNaziv>
  <DomainObject.Predmet.SudioniciListAdressOIB>
    <izvorni_sadrzaj>
      <item>DUNAV OIL društvo s ograničenom odgovornošću za proizvodnju i usluge, OIB 95211415846, Paradžika bb,31226 Dalj</item>
      <item>RH MINISTARSTVO FINANCIJA, OIB 52634238587</item>
      <item>ŽDO U OSIJEKU</item>
    </izvorni_sadrzaj>
    <derivirana_varijabla naziv="DomainObject.Predmet.SudioniciListAdressOIB_1">
      <item>DUNAV OIL društvo s ograničenom odgovornošću za proizvodnju i usluge, OIB 95211415846, Paradžika bb,31226 Dalj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95211415846</item>
      <item>, OIB 52634238587</item>
      <item>, OIB null</item>
    </izvorni_sadrzaj>
    <derivirana_varijabla naziv="DomainObject.Predmet.SudioniciListNazivOIB_1">
      <item>, OIB 95211415846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55103-3E07-4A82-90A5-913E1B89C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458</properties:Words>
  <properties:Characters>2460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2016-07-05T10:12:00Z</dcterms:created>
  <dc:creator>hermanj</dc:creator>
  <cp:lastModifiedBy>Danijela Sekulić</cp:lastModifiedBy>
  <cp:lastPrinted>2016-07-05T10:12:00Z</cp:lastPrinted>
  <dcterms:modified xmlns:xsi="http://www.w3.org/2001/XMLSchema-instance" xsi:type="dcterms:W3CDTF">2016-07-05T10:13:00Z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