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b49053" w14:paraId="3b4905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758EF">
        <w:rPr>
          <w:rFonts w:cs="Times New Roman" w:hAnsi="Times New Roman" w:ascii="Times New Roman"/>
          <w:sz w:val="24"/>
          <w:szCs w:val="24"/>
        </w:rPr>
        <w:t>597/15</w:t>
      </w:r>
      <w:r w:rsidR="00CC1585">
        <w:rPr>
          <w:rFonts w:cs="Times New Roman" w:hAnsi="Times New Roman" w:ascii="Times New Roman"/>
          <w:sz w:val="24"/>
          <w:szCs w:val="24"/>
        </w:rPr>
        <w:t>-16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7758EF" w:rsidRPr="007758EF">
        <w:rPr>
          <w:rFonts w:cs="Times New Roman" w:hAnsi="Times New Roman" w:ascii="Times New Roman"/>
          <w:sz w:val="24"/>
          <w:szCs w:val="24"/>
        </w:rPr>
        <w:t>LD GASTRO d.o.o. Zagreb, Petrinjska 7, OIB: 98402621682, pokrenutom na prijedlog vjerovnika Ivice Beljan iz Zagreba, Suhina 13, kojega zastupa punomoćnica Ana Bokulić, odvjetnica u Zagrebu, Martićeva 10/III</w:t>
      </w:r>
      <w:r w:rsidR="007758EF">
        <w:rPr>
          <w:rFonts w:cs="Times New Roman" w:hAnsi="Times New Roman" w:ascii="Times New Roman"/>
          <w:sz w:val="24"/>
          <w:szCs w:val="24"/>
        </w:rPr>
        <w:t>, 20. siječnja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7758EF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7758EF" w:rsidRPr="007758EF">
        <w:rPr>
          <w:rFonts w:cs="Times New Roman" w:hAnsi="Times New Roman" w:ascii="Times New Roman"/>
          <w:sz w:val="24"/>
          <w:szCs w:val="24"/>
        </w:rPr>
        <w:t>LD GASTRO d.o.o. Zagreb, Petrinjska 7, OIB: 98402621682</w:t>
      </w:r>
      <w:r w:rsidR="007758E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s danom</w:t>
      </w:r>
      <w:r w:rsidR="007758EF">
        <w:rPr>
          <w:rFonts w:cs="Times New Roman" w:hAnsi="Times New Roman" w:ascii="Times New Roman"/>
          <w:sz w:val="24"/>
          <w:szCs w:val="24"/>
        </w:rPr>
        <w:t xml:space="preserve"> 20. siječnja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7758EF">
        <w:rPr>
          <w:rFonts w:cs="Times New Roman" w:hAnsi="Times New Roman" w:ascii="Times New Roman"/>
          <w:sz w:val="24"/>
          <w:szCs w:val="24"/>
        </w:rPr>
        <w:t>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7758EF">
        <w:rPr>
          <w:rFonts w:cs="Times New Roman" w:hAnsi="Times New Roman" w:ascii="Times New Roman"/>
          <w:sz w:val="24"/>
          <w:szCs w:val="24"/>
        </w:rPr>
        <w:t>2</w:t>
      </w:r>
      <w:r w:rsidR="00BF0F33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1E470B" w:rsidR="007758E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7758EF" w:rsidRPr="007758EF">
        <w:rPr>
          <w:rFonts w:cs="Times New Roman" w:hAnsi="Times New Roman" w:ascii="Times New Roman"/>
          <w:sz w:val="24"/>
          <w:szCs w:val="24"/>
        </w:rPr>
        <w:t>Ivan Prpić, dipl.ing. iz Zagreba, Hruševečka 11, OIB: 16795120342.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758EF" w:rsidRPr="007758EF">
        <w:rPr>
          <w:rFonts w:cs="Times New Roman" w:hAnsi="Times New Roman" w:ascii="Times New Roman"/>
          <w:sz w:val="24"/>
          <w:szCs w:val="24"/>
        </w:rPr>
        <w:t>LD GASTRO d.o.o. Zagreb, Petrinjska 7, OIB: 98402621682</w:t>
      </w:r>
      <w:r w:rsidR="007758EF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1E470B" w:rsidR="00032919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Troškovi nastali tijekom ovog postupka</w:t>
      </w:r>
      <w:r w:rsidR="00E107B5" w:rsidRPr="00CB38D1">
        <w:rPr>
          <w:rFonts w:cs="Times New Roman" w:hAnsi="Times New Roman" w:ascii="Times New Roman"/>
          <w:sz w:val="24"/>
          <w:szCs w:val="24"/>
        </w:rPr>
        <w:t>, koji se ne mogu namiriti iz položenog predujma,</w:t>
      </w:r>
      <w:r w:rsidRPr="00CB38D1">
        <w:rPr>
          <w:rFonts w:cs="Times New Roman" w:hAnsi="Times New Roman" w:ascii="Times New Roman"/>
          <w:sz w:val="24"/>
          <w:szCs w:val="24"/>
        </w:rPr>
        <w:t xml:space="preserve"> isplatit će se na teret Fonda za pokriće troškova stečajnih postupaka.</w:t>
      </w:r>
    </w:p>
    <w:p w:rsidRDefault="00C85527" w:rsidP="001E470B" w:rsidR="00DA0460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BF0F3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DA046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Tijekom prethodnog postupka, a na temelju izvješća privremenog stečajnog upravitelja, utvrđeno je kako imovina dužnika koja bi ušla u stečajnu masu nije dovoljna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>toga postupka, 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objavljenim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dana </w:t>
      </w:r>
      <w:r w:rsidR="007758EF">
        <w:rPr>
          <w:rFonts w:cs="Times New Roman" w:hAnsi="Times New Roman" w:ascii="Times New Roman"/>
          <w:sz w:val="24"/>
          <w:szCs w:val="24"/>
        </w:rPr>
        <w:t>21. prosinca</w:t>
      </w:r>
      <w:r w:rsidR="005F7514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5F7514">
        <w:rPr>
          <w:rFonts w:cs="Times New Roman" w:hAnsi="Times New Roman" w:ascii="Times New Roman"/>
          <w:sz w:val="24"/>
          <w:szCs w:val="24"/>
        </w:rPr>
        <w:t>6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8E0B1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758EF">
        <w:rPr>
          <w:rFonts w:cs="Times New Roman" w:hAnsi="Times New Roman" w:ascii="Times New Roman"/>
          <w:sz w:val="24"/>
          <w:szCs w:val="24"/>
        </w:rPr>
        <w:t>20. siječnja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7758EF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7758EF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CC1585">
        <w:rPr>
          <w:rFonts w:cs="Times New Roman" w:hAnsi="Times New Roman" w:ascii="Times New Roman"/>
          <w:sz w:val="24"/>
          <w:szCs w:val="24"/>
        </w:rPr>
        <w:t>, v.r.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C1585" w:rsidR="00CC158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C1585" w:rsidR="00CC158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CC1585" w:rsidR="00CC1585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CC158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1E470B" w:rsidRPr="00CC158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7758EF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, po pun.</w:t>
      </w:r>
    </w:p>
    <w:p w:rsidRDefault="001E470B" w:rsidP="006F5244" w:rsidR="001E470B" w:rsidRPr="00CC158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7758EF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, na adresu sjedišta</w:t>
      </w:r>
    </w:p>
    <w:p w:rsidRDefault="00E107B5" w:rsidP="006F5244" w:rsidR="001E4E5F" w:rsidRPr="00CC158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CC158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CC158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CC158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CC158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CC158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CC158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CC158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CC158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CC158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CC158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C158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F07D25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23.1.17.</w:t>
      </w:r>
      <w:r w:rsidR="003B4CA6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CC158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CC158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48F" w:rsidR="00AB548F">
      <w:r>
        <w:separator/>
      </w:r>
    </w:p>
  </w:endnote>
  <w:endnote w:id="0" w:type="continuationSeparator">
    <w:p w:rsidRDefault="00AB548F" w:rsidR="00AB5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48F" w:rsidR="00AB548F">
      <w:r>
        <w:separator/>
      </w:r>
    </w:p>
  </w:footnote>
  <w:footnote w:id="0" w:type="continuationSeparator">
    <w:p w:rsidRDefault="00AB548F" w:rsidR="00AB54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07D2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7758EF">
      <w:rPr>
        <w:rFonts w:hAnsi="Times New Roman" w:ascii="Times New Roman"/>
      </w:rPr>
      <w:t>597/15</w:t>
    </w:r>
    <w:r w:rsidR="00CC1585">
      <w:rPr>
        <w:rFonts w:hAnsi="Times New Roman" w:ascii="Times New Roman"/>
      </w:rPr>
      <w:t>-16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8EF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F7514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758EF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A0C7F"/>
    <w:rsid w:val="00AB314A"/>
    <w:rsid w:val="00AB548F"/>
    <w:rsid w:val="00AC4626"/>
    <w:rsid w:val="00AC50A4"/>
    <w:rsid w:val="00B34CEC"/>
    <w:rsid w:val="00B70980"/>
    <w:rsid w:val="00BA282E"/>
    <w:rsid w:val="00BA4370"/>
    <w:rsid w:val="00BB733D"/>
    <w:rsid w:val="00BF0F33"/>
    <w:rsid w:val="00C04421"/>
    <w:rsid w:val="00C40EA5"/>
    <w:rsid w:val="00C83AC2"/>
    <w:rsid w:val="00C85527"/>
    <w:rsid w:val="00CA22FE"/>
    <w:rsid w:val="00CB38D1"/>
    <w:rsid w:val="00CC1585"/>
    <w:rsid w:val="00CE6259"/>
    <w:rsid w:val="00D12600"/>
    <w:rsid w:val="00D373D4"/>
    <w:rsid w:val="00D74871"/>
    <w:rsid w:val="00DA0460"/>
    <w:rsid w:val="00E107B5"/>
    <w:rsid w:val="00EC6731"/>
    <w:rsid w:val="00EE77FC"/>
    <w:rsid w:val="00F07D25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7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D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D2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D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D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7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D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D2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D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D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St-597/2015</izvorni_sadrzaj>
    <derivirana_varijabla naziv="DomainObject.Predmet.OznakaBroj_1">St-597/2015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 GASTRO d.o.o.</izvorni_sadrzaj>
    <derivirana_varijabla naziv="DomainObject.Predmet.ProtustrankaFormated_1">  LD GASTRO d.o.o.</derivirana_varijabla>
  </DomainObject.Predmet.ProtustrankaFormated>
  <DomainObject.Predmet.ProtustrankaFormatedOIB>
    <izvorni_sadrzaj>  LD GASTRO d.o.o., OIB 98402621682</izvorni_sadrzaj>
    <derivirana_varijabla naziv="DomainObject.Predmet.ProtustrankaFormatedOIB_1">  LD GASTRO d.o.o., OIB 98402621682</derivirana_varijabla>
  </DomainObject.Predmet.ProtustrankaFormatedOIB>
  <DomainObject.Predmet.ProtustrankaFormatedWithAdress>
    <izvorni_sadrzaj> LD GASTRO d.o.o., Petrinjska 7, 10000 Zagreb</izvorni_sadrzaj>
    <derivirana_varijabla naziv="DomainObject.Predmet.ProtustrankaFormatedWithAdress_1"> LD GASTRO d.o.o., Petrinjska 7, 10000 Zagreb</derivirana_varijabla>
  </DomainObject.Predmet.ProtustrankaFormatedWithAdress>
  <DomainObject.Predmet.ProtustrankaFormatedWithAdressOIB>
    <izvorni_sadrzaj> LD GASTRO d.o.o., OIB 98402621682, Petrinjska 7, 10000 Zagreb</izvorni_sadrzaj>
    <derivirana_varijabla naziv="DomainObject.Predmet.ProtustrankaFormatedWithAdressOIB_1"> LD GASTRO d.o.o., OIB 98402621682, Petrinjska 7, 10000 Zagreb</derivirana_varijabla>
  </DomainObject.Predmet.ProtustrankaFormatedWithAdressOIB>
  <DomainObject.Predmet.ProtustrankaWithAdress>
    <izvorni_sadrzaj>LD GASTRO d.o.o. Petrinjska 7, 10000 Zagreb</izvorni_sadrzaj>
    <derivirana_varijabla naziv="DomainObject.Predmet.ProtustrankaWithAdress_1">LD GASTRO d.o.o. Petrinjska 7, 10000 Zagreb</derivirana_varijabla>
  </DomainObject.Predmet.ProtustrankaWithAdress>
  <DomainObject.Predmet.ProtustrankaWithAdressOIB>
    <izvorni_sadrzaj>LD GASTRO d.o.o., OIB 98402621682, Petrinjska 7, 10000 Zagreb</izvorni_sadrzaj>
    <derivirana_varijabla naziv="DomainObject.Predmet.ProtustrankaWithAdressOIB_1">LD GASTRO d.o.o., OIB 98402621682, Petrinjska 7, 10000 Zagreb</derivirana_varijabla>
  </DomainObject.Predmet.ProtustrankaWithAdressOIB>
  <DomainObject.Predmet.ProtustrankaNazivFormated>
    <izvorni_sadrzaj>LD GASTRO d.o.o.</izvorni_sadrzaj>
    <derivirana_varijabla naziv="DomainObject.Predmet.ProtustrankaNazivFormated_1">LD GASTRO d.o.o.</derivirana_varijabla>
  </DomainObject.Predmet.ProtustrankaNazivFormated>
  <DomainObject.Predmet.ProtustrankaNazivFormatedOIB>
    <izvorni_sadrzaj>LD GASTRO d.o.o., OIB 98402621682</izvorni_sadrzaj>
    <derivirana_varijabla naziv="DomainObject.Predmet.ProtustrankaNazivFormatedOIB_1">LD GASTRO d.o.o., OIB 98402621682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Beljan zastupanog po punomoćniku Ana Bokulić</izvorni_sadrzaj>
    <derivirana_varijabla naziv="DomainObject.Predmet.StrankaFormated_1">  Ivica Beljan zastupanog po punomoćniku Ana Bokulić</derivirana_varijabla>
  </DomainObject.Predmet.StrankaFormated>
  <DomainObject.Predmet.StrankaFormatedOIB>
    <izvorni_sadrzaj>  Ivica Beljan, OIB 31401292706 zastupanog po punomoćniku Ana Bokulić</izvorni_sadrzaj>
    <derivirana_varijabla naziv="DomainObject.Predmet.StrankaFormatedOIB_1">  Ivica Beljan, OIB 31401292706 zastupanog po punomoćniku Ana Bokulić</derivirana_varijabla>
  </DomainObject.Predmet.StrankaFormatedOIB>
  <DomainObject.Predmet.StrankaFormatedWithAdress>
    <izvorni_sadrzaj> Ivica Beljan, Eduarda Suhina 13, 10000 Zagreb zastupanog po punomoćniku Ana Bokulić</izvorni_sadrzaj>
    <derivirana_varijabla naziv="DomainObject.Predmet.StrankaFormatedWithAdress_1"> Ivica Beljan, Eduarda Suhina 13, 10000 Zagreb zastupanog po punomoćniku Ana Bokulić</derivirana_varijabla>
  </DomainObject.Predmet.StrankaFormatedWithAdress>
  <DomainObject.Predmet.StrankaFormatedWithAdressOIB>
    <izvorni_sadrzaj> Ivica Beljan, OIB 31401292706, Eduarda Suhina 13, 10000 Zagreb zastupanog po punomoćniku Ana Bokulić</izvorni_sadrzaj>
    <derivirana_varijabla naziv="DomainObject.Predmet.StrankaFormatedWithAdressOIB_1"> Ivica Beljan, OIB 31401292706, Eduarda Suhina 13, 10000 Zagreb zastupanog po punomoćniku Ana Bokulić</derivirana_varijabla>
  </DomainObject.Predmet.StrankaFormatedWithAdressOIB>
  <DomainObject.Predmet.StrankaWithAdress>
    <izvorni_sadrzaj>Ivica Beljan Eduarda Suhina 13,10000 Zagreb</izvorni_sadrzaj>
    <derivirana_varijabla naziv="DomainObject.Predmet.StrankaWithAdress_1">Ivica Beljan Eduarda Suhina 13,10000 Zagreb</derivirana_varijabla>
  </DomainObject.Predmet.StrankaWithAdress>
  <DomainObject.Predmet.StrankaWithAdressOIB>
    <izvorni_sadrzaj>Ivica Beljan, OIB 31401292706, Eduarda Suhina 13,10000 Zagreb</izvorni_sadrzaj>
    <derivirana_varijabla naziv="DomainObject.Predmet.StrankaWithAdressOIB_1">Ivica Beljan, OIB 31401292706, Eduarda Suhina 13,10000 Zagreb</derivirana_varijabla>
  </DomainObject.Predmet.StrankaWithAdressOIB>
  <DomainObject.Predmet.StrankaNazivFormated>
    <izvorni_sadrzaj>Ivica Beljan</izvorni_sadrzaj>
    <derivirana_varijabla naziv="DomainObject.Predmet.StrankaNazivFormated_1">Ivica Beljan</derivirana_varijabla>
  </DomainObject.Predmet.StrankaNazivFormated>
  <DomainObject.Predmet.StrankaNazivFormatedOIB>
    <izvorni_sadrzaj>Ivica Beljan, OIB 31401292706</izvorni_sadrzaj>
    <derivirana_varijabla naziv="DomainObject.Predmet.StrankaNazivFormatedOIB_1">Ivica Beljan, OIB 31401292706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Ivica Beljan zastupanog po punomoćniku Ana Bokulić</item>
    </izvorni_sadrzaj>
    <derivirana_varijabla naziv="DomainObject.Predmet.StrankaListFormated_1">
      <item>Ivica Beljan zastupanog po punomoćniku Ana Bokulić</item>
    </derivirana_varijabla>
  </DomainObject.Predmet.StrankaListFormated>
  <DomainObject.Predmet.StrankaListFormatedOIB>
    <izvorni_sadrzaj>
      <item>Ivica Beljan, OIB 31401292706 zastupanog po punomoćniku Ana Bokulić</item>
    </izvorni_sadrzaj>
    <derivirana_varijabla naziv="DomainObject.Predmet.StrankaListFormatedOIB_1">
      <item>Ivica Beljan, OIB 31401292706 zastupanog po punomoćniku Ana Bokulić</item>
    </derivirana_varijabla>
  </DomainObject.Predmet.StrankaListFormatedOIB>
  <DomainObject.Predmet.StrankaListFormatedWithAdress>
    <izvorni_sadrzaj>
      <item>Ivica Beljan, Eduarda Suhina 13, 10000 Zagreb zastupanog po punomoćniku Ana Bokulić</item>
    </izvorni_sadrzaj>
    <derivirana_varijabla naziv="DomainObject.Predmet.StrankaListFormatedWithAdress_1">
      <item>Ivica Beljan, Eduarda Suhina 13, 10000 Zagreb zastupanog po punomoćniku Ana Bokulić</item>
    </derivirana_varijabla>
  </DomainObject.Predmet.StrankaListFormatedWithAdress>
  <DomainObject.Predmet.StrankaListFormatedWithAdressOIB>
    <izvorni_sadrzaj>
      <item>Ivica Beljan, OIB 31401292706, Eduarda Suhina 13, 10000 Zagreb zastupanog po punomoćniku Ana Bokulić</item>
    </izvorni_sadrzaj>
    <derivirana_varijabla naziv="DomainObject.Predmet.StrankaListFormatedWithAdressOIB_1">
      <item>Ivica Beljan, OIB 31401292706, Eduarda Suhina 13, 10000 Zagreb zastupanog po punomoćniku Ana Bokulić</item>
    </derivirana_varijabla>
  </DomainObject.Predmet.StrankaListFormatedWithAdressOIB>
  <DomainObject.Predmet.StrankaListNazivFormated>
    <izvorni_sadrzaj>
      <item>Ivica Beljan</item>
    </izvorni_sadrzaj>
    <derivirana_varijabla naziv="DomainObject.Predmet.StrankaListNazivFormated_1">
      <item>Ivica Beljan</item>
    </derivirana_varijabla>
  </DomainObject.Predmet.StrankaListNazivFormated>
  <DomainObject.Predmet.StrankaListNazivFormatedOIB>
    <izvorni_sadrzaj>
      <item>Ivica Beljan, OIB 31401292706</item>
    </izvorni_sadrzaj>
    <derivirana_varijabla naziv="DomainObject.Predmet.StrankaListNazivFormatedOIB_1">
      <item>Ivica Beljan, OIB 31401292706</item>
    </derivirana_varijabla>
  </DomainObject.Predmet.StrankaListNazivFormatedOIB>
  <DomainObject.Predmet.ProtuStrankaListFormated>
    <izvorni_sadrzaj>
      <item>LD GASTRO d.o.o.</item>
    </izvorni_sadrzaj>
    <derivirana_varijabla naziv="DomainObject.Predmet.ProtuStrankaListFormated_1">
      <item>LD GASTRO d.o.o.</item>
    </derivirana_varijabla>
  </DomainObject.Predmet.ProtuStrankaListFormated>
  <DomainObject.Predmet.ProtuStrankaListFormatedOIB>
    <izvorni_sadrzaj>
      <item>LD GASTRO d.o.o., OIB 98402621682</item>
    </izvorni_sadrzaj>
    <derivirana_varijabla naziv="DomainObject.Predmet.ProtuStrankaListFormatedOIB_1">
      <item>LD GASTRO d.o.o., OIB 98402621682</item>
    </derivirana_varijabla>
  </DomainObject.Predmet.ProtuStrankaListFormatedOIB>
  <DomainObject.Predmet.ProtuStrankaListFormatedWithAdress>
    <izvorni_sadrzaj>
      <item>LD GASTRO d.o.o., Petrinjska 7, 10000 Zagreb</item>
    </izvorni_sadrzaj>
    <derivirana_varijabla naziv="DomainObject.Predmet.ProtuStrankaListFormatedWithAdress_1">
      <item>LD GASTRO d.o.o., Petrinjska 7, 10000 Zagreb</item>
    </derivirana_varijabla>
  </DomainObject.Predmet.ProtuStrankaListFormatedWithAdress>
  <DomainObject.Predmet.ProtuStrankaListFormatedWithAdressOIB>
    <izvorni_sadrzaj>
      <item>LD GASTRO d.o.o., OIB 98402621682, Petrinjska 7, 10000 Zagreb</item>
    </izvorni_sadrzaj>
    <derivirana_varijabla naziv="DomainObject.Predmet.ProtuStrankaListFormatedWithAdressOIB_1">
      <item>LD GASTRO d.o.o., OIB 98402621682, Petrinjska 7, 10000 Zagreb</item>
    </derivirana_varijabla>
  </DomainObject.Predmet.ProtuStrankaListFormatedWithAdressOIB>
  <DomainObject.Predmet.ProtuStrankaListNazivFormated>
    <izvorni_sadrzaj>
      <item>LD GASTRO d.o.o.</item>
    </izvorni_sadrzaj>
    <derivirana_varijabla naziv="DomainObject.Predmet.ProtuStrankaListNazivFormated_1">
      <item>LD GASTRO d.o.o.</item>
    </derivirana_varijabla>
  </DomainObject.Predmet.ProtuStrankaListNazivFormated>
  <DomainObject.Predmet.ProtuStrankaListNazivFormatedOIB>
    <izvorni_sadrzaj>
      <item>LD GASTRO d.o.o., OIB 98402621682</item>
    </izvorni_sadrzaj>
    <derivirana_varijabla naziv="DomainObject.Predmet.ProtuStrankaListNazivFormatedOIB_1">
      <item>LD GASTRO d.o.o., OIB 98402621682</item>
    </derivirana_varijabla>
  </DomainObject.Predmet.ProtuStrankaListNazivFormatedOIB>
  <DomainObject.Predmet.OstaliListFormated>
    <izvorni_sadrzaj>
      <item>Ana Bokulić punomoćnik sudionika u postupku Ivica Beljan</item>
      <item>Ivan Prpić</item>
    </izvorni_sadrzaj>
    <derivirana_varijabla naziv="DomainObject.Predmet.OstaliListFormated_1">
      <item>Ana Bokulić punomoćnik sudionika u postupku Ivica Beljan</item>
      <item>Ivan Prpić</item>
    </derivirana_varijabla>
  </DomainObject.Predmet.OstaliListFormated>
  <DomainObject.Predmet.OstaliListFormatedOIB>
    <izvorni_sadrzaj>
      <item>Ana Bokulić punomoćnik sudionika u postupku Ivica Beljan</item>
      <item>Ivan Prpić, OIB 16795120342</item>
    </izvorni_sadrzaj>
    <derivirana_varijabla naziv="DomainObject.Predmet.OstaliListFormatedOIB_1">
      <item>Ana Bokulić punomoćnik sudionika u postupku Ivica Beljan</item>
      <item>Ivan Prpić, OIB 16795120342</item>
    </derivirana_varijabla>
  </DomainObject.Predmet.OstaliListFormatedOIB>
  <DomainObject.Predmet.OstaliListFormatedWithAdress>
    <izvorni_sadrzaj>
      <item>Ana Bokulić, Martićeva 10/III, 10000 Zagreb punomoćnik sudionika u postupku Ivica Beljan</item>
      <item>Ivan Prpić, Hruševečka Ulica 11, 10000 Zagreb</item>
    </izvorni_sadrzaj>
    <derivirana_varijabla naziv="DomainObject.Predmet.OstaliListFormatedWithAdress_1">
      <item>Ana Bokulić, Martićeva 10/III, 10000 Zagreb punomoćnik sudionika u postupku Ivica Beljan</item>
      <item>Ivan Prpić, Hruševečka Ulica 11, 10000 Zagreb</item>
    </derivirana_varijabla>
  </DomainObject.Predmet.OstaliListFormatedWithAdress>
  <DomainObject.Predmet.OstaliListFormatedWithAdressOIB>
    <izvorni_sadrzaj>
      <item>Ana Bokulić, Martićeva 10/III, 10000 Zagreb punomoćnik sudionika u postupku Ivica Beljan</item>
      <item>Ivan Prpić, OIB 16795120342, Hruševečka Ulica 11, 10000 Zagreb</item>
    </izvorni_sadrzaj>
    <derivirana_varijabla naziv="DomainObject.Predmet.OstaliListFormatedWithAdressOIB_1">
      <item>Ana Bokulić, Martićeva 10/III, 10000 Zagreb punomoćnik sudionika u postupku Ivica Beljan</item>
      <item>Ivan Prpić, OIB 16795120342, Hruševečka Ulica 11, 10000 Zagreb</item>
    </derivirana_varijabla>
  </DomainObject.Predmet.OstaliListFormatedWithAdressOIB>
  <DomainObject.Predmet.OstaliListNazivFormated>
    <izvorni_sadrzaj>
      <item>Ana Bokulić</item>
      <item>Ivan Prpić</item>
    </izvorni_sadrzaj>
    <derivirana_varijabla naziv="DomainObject.Predmet.OstaliListNazivFormated_1">
      <item>Ana Bokulić</item>
      <item>Ivan Prpić</item>
    </derivirana_varijabla>
  </DomainObject.Predmet.OstaliListNazivFormated>
  <DomainObject.Predmet.OstaliListNazivFormatedOIB>
    <izvorni_sadrzaj>
      <item>Ana Bokulić</item>
      <item>Ivan Prpić, OIB 16795120342</item>
    </izvorni_sadrzaj>
    <derivirana_varijabla naziv="DomainObject.Predmet.OstaliListNazivFormatedOIB_1">
      <item>Ana Bokulić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Beljan</izvorni_sadrzaj>
    <derivirana_varijabla naziv="DomainObject.Predmet.StrankaIDrugi_1">Ivica Beljan</derivirana_varijabla>
  </DomainObject.Predmet.StrankaIDrugi>
  <DomainObject.Predmet.ProtustrankaIDrugi>
    <izvorni_sadrzaj>LD GASTRO d.o.o.</izvorni_sadrzaj>
    <derivirana_varijabla naziv="DomainObject.Predmet.ProtustrankaIDrugi_1">LD GASTRO d.o.o.</derivirana_varijabla>
  </DomainObject.Predmet.ProtustrankaIDrugi>
  <DomainObject.Predmet.StrankaIDrugiAdressOIB>
    <izvorni_sadrzaj>Ivica Beljan, OIB 31401292706, Eduarda Suhina 13, 10000 Zagreb</izvorni_sadrzaj>
    <derivirana_varijabla naziv="DomainObject.Predmet.StrankaIDrugiAdressOIB_1">Ivica Beljan, OIB 31401292706, Eduarda Suhina 13, 10000 Zagreb</derivirana_varijabla>
  </DomainObject.Predmet.StrankaIDrugiAdressOIB>
  <DomainObject.Predmet.ProtustrankaIDrugiAdressOIB>
    <izvorni_sadrzaj>LD GASTRO d.o.o., OIB 98402621682, Petrinjska 7, 10000 Zagreb</izvorni_sadrzaj>
    <derivirana_varijabla naziv="DomainObject.Predmet.ProtustrankaIDrugiAdressOIB_1">LD GASTRO d.o.o., OIB 98402621682, Petrinjska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 GASTRO d.o.o.</item>
      <item>Ivica Beljan</item>
      <item>Ana Bokulić</item>
      <item>Ivan Prpić</item>
    </izvorni_sadrzaj>
    <derivirana_varijabla naziv="DomainObject.Predmet.SudioniciListNaziv_1">
      <item>LD GASTRO d.o.o.</item>
      <item>Ivica Beljan</item>
      <item>Ana Bokulić</item>
      <item>Ivan Prpić</item>
    </derivirana_varijabla>
  </DomainObject.Predmet.SudioniciListNaziv>
  <DomainObject.Predmet.SudioniciListAdressOIB>
    <izvorni_sadrzaj>
      <item>LD GASTRO d.o.o., OIB 98402621682, Petrinjska 7,10000 Zagreb</item>
      <item>Ivica Beljan, OIB 31401292706, Eduarda Suhina 13,10000 Zagreb</item>
      <item>Ana Bokulić, Martićeva 10/III,10000 Zagreb</item>
      <item>Ivan Prpić, OIB 16795120342, Hruševečka Ulica 11,10000 Zagreb</item>
    </izvorni_sadrzaj>
    <derivirana_varijabla naziv="DomainObject.Predmet.SudioniciListAdressOIB_1">
      <item>LD GASTRO d.o.o., OIB 98402621682, Petrinjska 7,10000 Zagreb</item>
      <item>Ivica Beljan, OIB 31401292706, Eduarda Suhina 13,10000 Zagreb</item>
      <item>Ana Bokulić, Martićeva 10/III,10000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98402621682</item>
      <item>, OIB 31401292706</item>
      <item>, OIB null</item>
      <item>, OIB 16795120342</item>
    </izvorni_sadrzaj>
    <derivirana_varijabla naziv="DomainObject.Predmet.SudioniciListNazivOIB_1">
      <item>, OIB 98402621682</item>
      <item>, OIB 31401292706</item>
      <item>, OIB null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2195</properties:Characters>
  <properties:Lines>74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2017-01-23T12:23:00Z</dcterms:created>
  <dc:creator>MK</dc:creator>
  <cp:lastModifiedBy>Sonja Pilić</cp:lastModifiedBy>
  <cp:lastPrinted>2017-01-23T13:20:00Z</cp:lastPrinted>
  <dcterms:modified xmlns:xsi="http://www.w3.org/2001/XMLSchema-instance" xsi:type="dcterms:W3CDTF">2017-01-23T13:22:00Z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