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ccbf" w14:paraId="49accbf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D4C74">
        <w:t>7235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DD4C74">
        <w:t>UDRUGA ZA PSIHOSOCIJALNU PODRŠKU "PUNKTUM", Zagreb, Francesca Tenchinija 3, OIB 47397324145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DD4C74">
        <w:t>UDRUGA ZA PSIHOSOCIJALNU PODRŠKU "PUNKTUM", Zagreb, Francesca Tenchinija 3, OIB 47397324145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9D7CC8">
        <w:t>13,</w:t>
      </w:r>
      <w:r w:rsidR="00DD4C74">
        <w:t>4</w:t>
      </w:r>
      <w:r w:rsidR="00C178EC">
        <w:t>8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DD4C74">
        <w:t>Dušanka Ivančević, Zagreb, B. Bernardija 1, OIB 59003296761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DD4C74">
        <w:t>UDRUGA ZA PSIHOSOCIJALNU PODRŠKU "PUNKTUM", Zagreb, Francesca Tenchinija 3, OIB 47397324145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DD4C74">
        <w:t>UDRUGA ZA PSIHOSOCIJALNU PODRŠKU "PUNKTUM", Zagreb, Francesca Tenchinija 3, OIB 47397324145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D4C74">
        <w:t>27</w:t>
      </w:r>
      <w:r w:rsidR="009D7CC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D4C74">
        <w:t>UDRUGA ZA PSIHOSOCIJALNU PODRŠKU "PUNKTUM", Zagreb, Francesca Tenchinija 3, OIB 47397324145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9D7CC8">
        <w:t>3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9D7CC8">
        <w:t>8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D7CC8">
        <w:t>3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F06A8C" w:rsidR="00D54B36">
      <w:pPr>
        <w:jc w:val="right"/>
      </w:pPr>
      <w:r>
        <w:t xml:space="preserve">                                                                         Goranka Boljkovac</w:t>
      </w:r>
    </w:p>
    <w:p w:rsidRDefault="00F06A8C" w:rsidP="00F06A8C" w:rsidR="00F06A8C">
      <w:pPr>
        <w:jc w:val="right"/>
      </w:pPr>
    </w:p>
    <w:p w:rsidRDefault="00F06A8C" w:rsidP="00F06A8C" w:rsidR="00F06A8C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DD4C74">
        <w:t>Dušanka Ivančević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D4C74">
      <w:t>7235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A4713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916C3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9D7CC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178EC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D4C74"/>
    <w:rsid w:val="00DE7512"/>
    <w:rsid w:val="00DF1B94"/>
    <w:rsid w:val="00DF1D65"/>
    <w:rsid w:val="00E0186B"/>
    <w:rsid w:val="00E46036"/>
    <w:rsid w:val="00E551C7"/>
    <w:rsid w:val="00E57BA5"/>
    <w:rsid w:val="00E826BE"/>
    <w:rsid w:val="00E96A94"/>
    <w:rsid w:val="00EA5851"/>
    <w:rsid w:val="00EB16C6"/>
    <w:rsid w:val="00EB6168"/>
    <w:rsid w:val="00ED1BC8"/>
    <w:rsid w:val="00F06A8C"/>
    <w:rsid w:val="00F11929"/>
    <w:rsid w:val="00F17825"/>
    <w:rsid w:val="00F2244C"/>
    <w:rsid w:val="00F344E5"/>
    <w:rsid w:val="00F554A6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7235</izvorni_sadrzaj>
    <derivirana_varijabla naziv="DomainObject.Predmet.Broj_1">7235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St-7235/2015</izvorni_sadrzaj>
    <derivirana_varijabla naziv="DomainObject.Predmet.OznakaBroj_1">St-7235/2015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PSIHOSOCIJALNU PODRŠKU PUNKTUM</izvorni_sadrzaj>
    <derivirana_varijabla naziv="DomainObject.Predmet.ProtustrankaFormated_1">  UDRUGA ZA PSIHOSOCIJALNU PODRŠKU PUNKTUM</derivirana_varijabla>
  </DomainObject.Predmet.ProtustrankaFormated>
  <DomainObject.Predmet.ProtustrankaFormatedOIB>
    <izvorni_sadrzaj>  UDRUGA ZA PSIHOSOCIJALNU PODRŠKU PUNKTUM, OIB 47397324145</izvorni_sadrzaj>
    <derivirana_varijabla naziv="DomainObject.Predmet.ProtustrankaFormatedOIB_1">  UDRUGA ZA PSIHOSOCIJALNU PODRŠKU PUNKTUM, OIB 47397324145</derivirana_varijabla>
  </DomainObject.Predmet.ProtustrankaFormatedOIB>
  <DomainObject.Predmet.ProtustrankaFormatedWithAdress>
    <izvorni_sadrzaj> UDRUGA ZA PSIHOSOCIJALNU PODRŠKU PUNKTUM, francesca Tenchinija 3, 10000 Zagreb</izvorni_sadrzaj>
    <derivirana_varijabla naziv="DomainObject.Predmet.ProtustrankaFormatedWithAdress_1"> UDRUGA ZA PSIHOSOCIJALNU PODRŠKU PUNKTUM, francesca Tenchinija 3, 10000 Zagreb</derivirana_varijabla>
  </DomainObject.Predmet.ProtustrankaFormatedWithAdress>
  <DomainObject.Predmet.ProtustrankaFormatedWithAdressOIB>
    <izvorni_sadrzaj> UDRUGA ZA PSIHOSOCIJALNU PODRŠKU PUNKTUM, OIB 47397324145, francesca Tenchinija 3, 10000 Zagreb</izvorni_sadrzaj>
    <derivirana_varijabla naziv="DomainObject.Predmet.ProtustrankaFormatedWithAdressOIB_1"> UDRUGA ZA PSIHOSOCIJALNU PODRŠKU PUNKTUM, OIB 47397324145, francesca Tenchinija 3, 10000 Zagreb</derivirana_varijabla>
  </DomainObject.Predmet.ProtustrankaFormatedWithAdressOIB>
  <DomainObject.Predmet.ProtustrankaWithAdress>
    <izvorni_sadrzaj>UDRUGA ZA PSIHOSOCIJALNU PODRŠKU PUNKTUM francesca Tenchinija 3, 10000 Zagreb</izvorni_sadrzaj>
    <derivirana_varijabla naziv="DomainObject.Predmet.ProtustrankaWithAdress_1">UDRUGA ZA PSIHOSOCIJALNU PODRŠKU PUNKTUM francesca Tenchinija 3, 10000 Zagreb</derivirana_varijabla>
  </DomainObject.Predmet.ProtustrankaWithAdress>
  <DomainObject.Predmet.ProtustrankaWithAdressOIB>
    <izvorni_sadrzaj>UDRUGA ZA PSIHOSOCIJALNU PODRŠKU PUNKTUM, OIB 47397324145, francesca Tenchinija 3, 10000 Zagreb</izvorni_sadrzaj>
    <derivirana_varijabla naziv="DomainObject.Predmet.ProtustrankaWithAdressOIB_1">UDRUGA ZA PSIHOSOCIJALNU PODRŠKU PUNKTUM, OIB 47397324145, francesca Tenchinija 3, 10000 Zagreb</derivirana_varijabla>
  </DomainObject.Predmet.ProtustrankaWithAdressOIB>
  <DomainObject.Predmet.ProtustrankaNazivFormated>
    <izvorni_sadrzaj>UDRUGA ZA PSIHOSOCIJALNU PODRŠKU PUNKTUM</izvorni_sadrzaj>
    <derivirana_varijabla naziv="DomainObject.Predmet.ProtustrankaNazivFormated_1">UDRUGA ZA PSIHOSOCIJALNU PODRŠKU PUNKTUM</derivirana_varijabla>
  </DomainObject.Predmet.ProtustrankaNazivFormated>
  <DomainObject.Predmet.ProtustrankaNazivFormatedOIB>
    <izvorni_sadrzaj>UDRUGA ZA PSIHOSOCIJALNU PODRŠKU PUNKTUM, OIB 47397324145</izvorni_sadrzaj>
    <derivirana_varijabla naziv="DomainObject.Predmet.ProtustrankaNazivFormatedOIB_1">UDRUGA ZA PSIHOSOCIJALNU PODRŠKU PUNKTUM, OIB 47397324145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PSIHOSOCIJALNU PODRŠKU PUNKTUM</item>
    </izvorni_sadrzaj>
    <derivirana_varijabla naziv="DomainObject.Predmet.ProtuStrankaListFormated_1">
      <item>UDRUGA ZA PSIHOSOCIJALNU PODRŠKU PUNKTUM</item>
    </derivirana_varijabla>
  </DomainObject.Predmet.ProtuStrankaListFormated>
  <DomainObject.Predmet.ProtuStrankaListFormatedOIB>
    <izvorni_sadrzaj>
      <item>UDRUGA ZA PSIHOSOCIJALNU PODRŠKU PUNKTUM, OIB 47397324145</item>
    </izvorni_sadrzaj>
    <derivirana_varijabla naziv="DomainObject.Predmet.ProtuStrankaListFormatedOIB_1">
      <item>UDRUGA ZA PSIHOSOCIJALNU PODRŠKU PUNKTUM, OIB 47397324145</item>
    </derivirana_varijabla>
  </DomainObject.Predmet.ProtuStrankaListFormatedOIB>
  <DomainObject.Predmet.ProtuStrankaListFormatedWithAdress>
    <izvorni_sadrzaj>
      <item>UDRUGA ZA PSIHOSOCIJALNU PODRŠKU PUNKTUM, francesca Tenchinija 3, 10000 Zagreb</item>
    </izvorni_sadrzaj>
    <derivirana_varijabla naziv="DomainObject.Predmet.ProtuStrankaListFormatedWithAdress_1">
      <item>UDRUGA ZA PSIHOSOCIJALNU PODRŠKU PUNKTUM, francesca Tenchinija 3, 10000 Zagreb</item>
    </derivirana_varijabla>
  </DomainObject.Predmet.ProtuStrankaListFormatedWithAdress>
  <DomainObject.Predmet.ProtuStrankaListFormatedWithAdressOIB>
    <izvorni_sadrzaj>
      <item>UDRUGA ZA PSIHOSOCIJALNU PODRŠKU PUNKTUM, OIB 47397324145, francesca Tenchinija 3, 10000 Zagreb</item>
    </izvorni_sadrzaj>
    <derivirana_varijabla naziv="DomainObject.Predmet.ProtuStrankaListFormatedWithAdressOIB_1">
      <item>UDRUGA ZA PSIHOSOCIJALNU PODRŠKU PUNKTUM, OIB 47397324145, francesca Tenchinija 3, 10000 Zagreb</item>
    </derivirana_varijabla>
  </DomainObject.Predmet.ProtuStrankaListFormatedWithAdressOIB>
  <DomainObject.Predmet.ProtuStrankaListNazivFormated>
    <izvorni_sadrzaj>
      <item>UDRUGA ZA PSIHOSOCIJALNU PODRŠKU PUNKTUM</item>
    </izvorni_sadrzaj>
    <derivirana_varijabla naziv="DomainObject.Predmet.ProtuStrankaListNazivFormated_1">
      <item>UDRUGA ZA PSIHOSOCIJALNU PODRŠKU PUNKTUM</item>
    </derivirana_varijabla>
  </DomainObject.Predmet.ProtuStrankaListNazivFormated>
  <DomainObject.Predmet.ProtuStrankaListNazivFormatedOIB>
    <izvorni_sadrzaj>
      <item>UDRUGA ZA PSIHOSOCIJALNU PODRŠKU PUNKTUM, OIB 47397324145</item>
    </izvorni_sadrzaj>
    <derivirana_varijabla naziv="DomainObject.Predmet.ProtuStrankaListNazivFormatedOIB_1">
      <item>UDRUGA ZA PSIHOSOCIJALNU PODRŠKU PUNKTUM, OIB 47397324145</item>
    </derivirana_varijabla>
  </DomainObject.Predmet.ProtuStrankaListNazivFormatedOIB>
  <DomainObject.Predmet.OstaliListFormated>
    <izvorni_sadrzaj>
      <item>Maja Jajac</item>
    </izvorni_sadrzaj>
    <derivirana_varijabla naziv="DomainObject.Predmet.OstaliListFormated_1">
      <item>Maja Jajac</item>
    </derivirana_varijabla>
  </DomainObject.Predmet.OstaliListFormated>
  <DomainObject.Predmet.OstaliListFormatedOIB>
    <izvorni_sadrzaj>
      <item>Maja Jajac</item>
    </izvorni_sadrzaj>
    <derivirana_varijabla naziv="DomainObject.Predmet.OstaliListFormatedOIB_1">
      <item>Maja Jajac</item>
    </derivirana_varijabla>
  </DomainObject.Predmet.OstaliListFormatedOIB>
  <DomainObject.Predmet.OstaliListFormatedWithAdress>
    <izvorni_sadrzaj>
      <item>Maja Jajac, F. Tenchinija 3, 10000 Zagreb</item>
    </izvorni_sadrzaj>
    <derivirana_varijabla naziv="DomainObject.Predmet.OstaliListFormatedWithAdress_1">
      <item>Maja Jajac, F. Tenchinija 3, 10000 Zagreb</item>
    </derivirana_varijabla>
  </DomainObject.Predmet.OstaliListFormatedWithAdress>
  <DomainObject.Predmet.OstaliListFormatedWithAdressOIB>
    <izvorni_sadrzaj>
      <item>Maja Jajac, F. Tenchinija 3, 10000 Zagreb</item>
    </izvorni_sadrzaj>
    <derivirana_varijabla naziv="DomainObject.Predmet.OstaliListFormatedWithAdressOIB_1">
      <item>Maja Jajac, F. Tenchinija 3, 10000 Zagreb</item>
    </derivirana_varijabla>
  </DomainObject.Predmet.OstaliListFormatedWithAdressOIB>
  <DomainObject.Predmet.OstaliListNazivFormated>
    <izvorni_sadrzaj>
      <item>Maja Jajac</item>
    </izvorni_sadrzaj>
    <derivirana_varijabla naziv="DomainObject.Predmet.OstaliListNazivFormated_1">
      <item>Maja Jajac</item>
    </derivirana_varijabla>
  </DomainObject.Predmet.OstaliListNazivFormated>
  <DomainObject.Predmet.OstaliListNazivFormatedOIB>
    <izvorni_sadrzaj>
      <item>Maja Jajac</item>
    </izvorni_sadrzaj>
    <derivirana_varijabla naziv="DomainObject.Predmet.OstaliListNazivFormatedOIB_1">
      <item>Maja Jajac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PSIHOSOCIJALNU PODRŠKU PUNKTUM</izvorni_sadrzaj>
    <derivirana_varijabla naziv="DomainObject.Predmet.ProtustrankaIDrugi_1">UDRUGA ZA PSIHOSOCIJALNU PODRŠKU PUNKTUM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PSIHOSOCIJALNU PODRŠKU PUNKTUM, OIB 47397324145, francesca Tenchinija 3, 10000 Zagreb</izvorni_sadrzaj>
    <derivirana_varijabla naziv="DomainObject.Predmet.ProtustrankaIDrugiAdressOIB_1">UDRUGA ZA PSIHOSOCIJALNU PODRŠKU PUNKTUM, OIB 47397324145, francesca Tenchinija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PSIHOSOCIJALNU PODRŠKU PUNKTUM</item>
      <item>Maja Jajac</item>
    </izvorni_sadrzaj>
    <derivirana_varijabla naziv="DomainObject.Predmet.SudioniciListNaziv_1">
      <item>FINA Regionalni centar Zagreb</item>
      <item>UDRUGA ZA PSIHOSOCIJALNU PODRŠKU PUNKTUM</item>
      <item>Maja Jajac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PSIHOSOCIJALNU PODRŠKU PUNKTUM, OIB 47397324145, francesca Tenchinija 3,10000 Zagreb</item>
      <item>Maja Jajac, F. Tenchinija 3,10000 Zagreb</item>
    </izvorni_sadrzaj>
    <derivirana_varijabla naziv="DomainObject.Predmet.SudioniciListAdressOIB_1">
      <item>FINA Regionalni centar Zagreb, OIB 85821130368, Trg svibanjskih žrtava 1995. br. 1,10000 Zagreb</item>
      <item>UDRUGA ZA PSIHOSOCIJALNU PODRŠKU PUNKTUM, OIB 47397324145, francesca Tenchinija 3,10000 Zagreb</item>
      <item>Maja Jajac, F. Tenchinija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47397324145</item>
      <item>, OIB null</item>
    </izvorni_sadrzaj>
    <derivirana_varijabla naziv="DomainObject.Predmet.SudioniciListNazivOIB_1">
      <item>, OIB 85821130368</item>
      <item>, OIB 47397324145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3273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2016-04-11T11:47:00Z</dcterms:created>
  <dc:creator>gboljkovac</dc:creator>
  <cp:lastModifiedBy>Goranka Boljkovac</cp:lastModifiedBy>
  <cp:lastPrinted>2016-04-11T11:48:00Z</cp:lastPrinted>
  <dcterms:modified xmlns:xsi="http://www.w3.org/2001/XMLSchema-instance" xsi:type="dcterms:W3CDTF">2016-04-11T11:48:00Z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