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a9fc7" w14:paraId="72a9fc7" w:rsidRDefault="008C2D30" w:rsidP="0052343B" w:rsidR="008448D1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63C0" w:rsidP="00BD641E" w:rsidR="00BD641E" w:rsidRPr="00992A94">
      <w:r w:rsidRPr="00992A94">
        <w:t xml:space="preserve">    Republika Hrvatska </w:t>
      </w:r>
    </w:p>
    <w:p w:rsidRDefault="00BD641E" w:rsidP="00BD641E" w:rsidR="00BD641E" w:rsidRPr="00992A94">
      <w:r w:rsidRPr="00992A94">
        <w:t xml:space="preserve">Trgovački sud u Zagrebu                    </w:t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="000563C0" w:rsidRPr="00992A94">
        <w:t>66</w:t>
      </w:r>
      <w:r w:rsidRPr="00992A94">
        <w:t xml:space="preserve"> St-</w:t>
      </w:r>
      <w:r w:rsidR="008C2D30">
        <w:t>194/15</w:t>
      </w:r>
    </w:p>
    <w:p w:rsidRDefault="00BD641E" w:rsidP="00BD641E" w:rsidR="00BD641E" w:rsidRPr="00992A94">
      <w:r w:rsidRPr="00992A94">
        <w:t xml:space="preserve"> Zagreb, </w:t>
      </w:r>
      <w:proofErr w:type="spellStart"/>
      <w:r w:rsidRPr="00992A94">
        <w:t>Amruševa</w:t>
      </w:r>
      <w:proofErr w:type="spellEnd"/>
      <w:r w:rsidRPr="00992A94">
        <w:t xml:space="preserve"> 2/II</w:t>
      </w:r>
    </w:p>
    <w:p w:rsidRDefault="00BD641E" w:rsidP="00BD641E" w:rsidR="00BD641E" w:rsidRPr="00992A94">
      <w:pPr>
        <w:jc w:val="center"/>
        <w:rPr>
          <w:b/>
        </w:rPr>
      </w:pPr>
    </w:p>
    <w:p w:rsidRDefault="00BD641E" w:rsidP="00BD641E" w:rsidR="00BD641E" w:rsidRPr="00992A94">
      <w:pPr>
        <w:rPr>
          <w:b/>
        </w:rPr>
      </w:pPr>
    </w:p>
    <w:p w:rsidRDefault="00BD641E" w:rsidP="00BD641E" w:rsidR="00BD641E" w:rsidRPr="00992A94">
      <w:pPr>
        <w:jc w:val="center"/>
        <w:rPr>
          <w:b/>
        </w:rPr>
      </w:pPr>
    </w:p>
    <w:p w:rsidRDefault="00A945DE" w:rsidP="00A945DE" w:rsidR="00454ADA" w:rsidRPr="00992A94">
      <w:pPr>
        <w:jc w:val="both"/>
      </w:pPr>
      <w:r w:rsidRPr="006756CC">
        <w:t xml:space="preserve">               </w:t>
      </w:r>
      <w:r w:rsidR="00BD7A25" w:rsidRPr="006756CC">
        <w:t xml:space="preserve"> Trgovački sud u Zagrebu po sucu pojedincu Mislavu </w:t>
      </w:r>
      <w:proofErr w:type="spellStart"/>
      <w:r w:rsidR="00BD7A25" w:rsidRPr="006756CC">
        <w:t>Kolakušiću</w:t>
      </w:r>
      <w:proofErr w:type="spellEnd"/>
      <w:r w:rsidR="00BD7A25" w:rsidRPr="006756CC">
        <w:t xml:space="preserve">, kao stečajnom sucu u stečajnom postupku nad dužnikom </w:t>
      </w:r>
      <w:r w:rsidR="00F142BD" w:rsidRPr="000720AA">
        <w:t xml:space="preserve">BLOK PROJEKT d.o.o. za graditeljstvo i usluge, Zagreb, Ulica Grada </w:t>
      </w:r>
      <w:proofErr w:type="spellStart"/>
      <w:r w:rsidR="00F142BD" w:rsidRPr="000720AA">
        <w:t>Mainza</w:t>
      </w:r>
      <w:proofErr w:type="spellEnd"/>
      <w:r w:rsidR="00F142BD" w:rsidRPr="000720AA">
        <w:t xml:space="preserve"> 26, </w:t>
      </w:r>
      <w:proofErr w:type="spellStart"/>
      <w:r w:rsidR="00F142BD" w:rsidRPr="000720AA">
        <w:t>MBS</w:t>
      </w:r>
      <w:proofErr w:type="spellEnd"/>
      <w:r w:rsidR="00F142BD" w:rsidRPr="000720AA">
        <w:t xml:space="preserve">:080622783, </w:t>
      </w:r>
      <w:proofErr w:type="spellStart"/>
      <w:r w:rsidR="00F142BD" w:rsidRPr="000720AA">
        <w:t>OIB</w:t>
      </w:r>
      <w:proofErr w:type="spellEnd"/>
      <w:r w:rsidR="00F142BD" w:rsidRPr="000720AA">
        <w:t>:62993530723</w:t>
      </w:r>
      <w:r w:rsidR="00F142BD" w:rsidRPr="00BB071A">
        <w:t xml:space="preserve">, </w:t>
      </w:r>
      <w:r w:rsidR="00F142BD">
        <w:t>13. srpnja</w:t>
      </w:r>
      <w:r w:rsidR="00F142BD" w:rsidRPr="00BB071A">
        <w:t xml:space="preserve"> 2016.</w:t>
      </w:r>
      <w:r w:rsidR="00F142BD">
        <w:t>,</w:t>
      </w:r>
      <w:r w:rsidR="00BD7A25">
        <w:t xml:space="preserve"> </w:t>
      </w:r>
      <w:r w:rsidR="00454ADA" w:rsidRPr="00992A94">
        <w:t>daje</w:t>
      </w:r>
    </w:p>
    <w:p w:rsidRDefault="00BD641E" w:rsidP="00BD641E" w:rsidR="00BD641E" w:rsidRPr="00992A94">
      <w:pPr>
        <w:ind w:firstLine="708"/>
        <w:jc w:val="both"/>
      </w:pPr>
    </w:p>
    <w:p w:rsidRDefault="00BD641E" w:rsidP="00BD641E" w:rsidR="00BD641E" w:rsidRPr="00992A94"/>
    <w:p w:rsidRDefault="00BD641E" w:rsidP="00BD641E" w:rsidR="00BD641E" w:rsidRPr="00196DA9">
      <w:pPr>
        <w:jc w:val="center"/>
      </w:pPr>
      <w:r w:rsidRPr="00196DA9">
        <w:t>O B A V I J E S T</w:t>
      </w:r>
    </w:p>
    <w:p w:rsidRDefault="00BD641E" w:rsidP="00BD641E" w:rsidR="00BD641E" w:rsidRPr="00992A94">
      <w:pPr>
        <w:pStyle w:val="Tijeloteksta"/>
        <w:ind w:firstLine="720"/>
        <w:jc w:val="center"/>
      </w:pPr>
    </w:p>
    <w:p w:rsidRDefault="00BD641E" w:rsidP="00BD641E" w:rsidR="00BD641E" w:rsidRPr="00992A94">
      <w:pPr>
        <w:pStyle w:val="Tijeloteksta"/>
        <w:ind w:firstLine="720"/>
      </w:pPr>
    </w:p>
    <w:p w:rsidRDefault="00BD641E" w:rsidP="00BD641E" w:rsidR="00BD641E" w:rsidRPr="00992A94">
      <w:pPr>
        <w:ind w:firstLine="720"/>
        <w:jc w:val="both"/>
      </w:pPr>
      <w:r w:rsidRPr="00992A94">
        <w:t xml:space="preserve">I Rješenjem ovog suda od </w:t>
      </w:r>
      <w:r w:rsidR="00F142BD">
        <w:t>13. srpnja</w:t>
      </w:r>
      <w:r w:rsidR="0052343B">
        <w:t xml:space="preserve"> 2016</w:t>
      </w:r>
      <w:r w:rsidR="00454ADA" w:rsidRPr="00992A94">
        <w:t>.</w:t>
      </w:r>
      <w:r w:rsidRPr="00992A94">
        <w:t xml:space="preserve"> u ovom stečajnom postupku određena je nagrada </w:t>
      </w:r>
      <w:r w:rsidR="00454ADA" w:rsidRPr="00992A94">
        <w:t>stečajnom upravitelju.</w:t>
      </w:r>
    </w:p>
    <w:p w:rsidRDefault="00454ADA" w:rsidP="00BD641E" w:rsidR="00454ADA" w:rsidRPr="00992A94">
      <w:pPr>
        <w:ind w:firstLine="720"/>
        <w:jc w:val="both"/>
      </w:pPr>
    </w:p>
    <w:p w:rsidRDefault="00BD641E" w:rsidP="00BD641E" w:rsidR="00BD641E" w:rsidRPr="00992A94">
      <w:pPr>
        <w:ind w:firstLine="709"/>
        <w:jc w:val="both"/>
      </w:pPr>
      <w:r w:rsidRPr="00992A94">
        <w:t xml:space="preserve">II  Uvid u puni tekst rješenja može se izvršiti u sobi stečajnog suca broj </w:t>
      </w:r>
      <w:r w:rsidR="00454ADA" w:rsidRPr="00992A94">
        <w:t>88/II kat.</w:t>
      </w:r>
    </w:p>
    <w:p w:rsidRDefault="00BD641E" w:rsidP="00BD641E" w:rsidR="00BD641E" w:rsidRPr="00992A94">
      <w:pPr>
        <w:ind w:firstLine="720"/>
        <w:jc w:val="both"/>
      </w:pPr>
      <w:r w:rsidRPr="00992A94">
        <w:t xml:space="preserve"> </w:t>
      </w:r>
    </w:p>
    <w:p w:rsidRDefault="00BD641E" w:rsidP="00BD641E" w:rsidR="00BD641E" w:rsidRPr="00992A94">
      <w:pPr>
        <w:ind w:firstLine="720"/>
        <w:jc w:val="both"/>
      </w:pPr>
    </w:p>
    <w:p w:rsidRDefault="00BD641E" w:rsidP="00BD641E" w:rsidR="00BD641E" w:rsidRPr="00992A94">
      <w:pPr>
        <w:jc w:val="center"/>
      </w:pPr>
      <w:r w:rsidRPr="00992A94">
        <w:t xml:space="preserve">Zagreb, </w:t>
      </w:r>
      <w:r w:rsidR="00F142BD">
        <w:t>13. srpnja</w:t>
      </w:r>
      <w:r w:rsidR="0052343B">
        <w:t xml:space="preserve"> 2016.</w:t>
      </w:r>
    </w:p>
    <w:p w:rsidRDefault="00BD641E" w:rsidP="00BD641E" w:rsidR="00BD641E" w:rsidRPr="00992A94">
      <w:pPr>
        <w:jc w:val="center"/>
      </w:pPr>
    </w:p>
    <w:p w:rsidRDefault="00BD641E" w:rsidP="00BD641E" w:rsidR="00BD641E" w:rsidRPr="00992A94">
      <w:pPr>
        <w:jc w:val="both"/>
      </w:pP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szCs w:val="24"/>
        </w:rPr>
        <w:t xml:space="preserve">              </w:t>
      </w:r>
      <w:r w:rsidRPr="00992A94">
        <w:rPr>
          <w:rFonts w:hAnsi="Times New Roman" w:ascii="Times New Roman"/>
          <w:b w:val="false"/>
          <w:color w:val="auto"/>
          <w:szCs w:val="24"/>
        </w:rPr>
        <w:t>Stečajni sudac</w:t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rFonts w:hAnsi="Times New Roman" w:ascii="Times New Roman"/>
          <w:b w:val="false"/>
          <w:color w:val="auto"/>
          <w:szCs w:val="24"/>
        </w:rPr>
        <w:t xml:space="preserve">             </w:t>
      </w:r>
      <w:r w:rsidR="00454ADA" w:rsidRPr="00992A94">
        <w:rPr>
          <w:rFonts w:hAnsi="Times New Roman" w:ascii="Times New Roman"/>
          <w:b w:val="false"/>
          <w:color w:val="auto"/>
          <w:szCs w:val="24"/>
        </w:rPr>
        <w:t>Mislav Kolakušić</w:t>
      </w:r>
      <w:r w:rsidR="006B4CE1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BD641E" w:rsidP="00BD641E" w:rsidR="00BD641E" w:rsidRPr="00992A94">
      <w:pPr>
        <w:ind w:firstLine="720" w:left="5040"/>
        <w:jc w:val="both"/>
      </w:pPr>
    </w:p>
    <w:p w:rsidRDefault="00BD641E" w:rsidP="00BD641E" w:rsidR="00BD641E"/>
    <w:p w:rsidRDefault="006B4CE1" w:rsidP="007A1486" w:rsidR="006B4CE1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6B4CE1" w:rsidP="007A1486" w:rsidR="006B4CE1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6B4CE1" w:rsidP="007A1486" w:rsidR="006B4CE1" w:rsidRPr="007A1486">
      <w:pPr>
        <w:ind w:left="720"/>
      </w:pPr>
    </w:p>
    <w:p w:rsidRDefault="006B4CE1" w:rsidP="00BD641E" w:rsidR="006B4CE1" w:rsidRPr="00992A94"/>
    <w:p w:rsidRDefault="00BD641E" w:rsidP="00BD641E" w:rsidR="00BD641E" w:rsidRPr="00992A94"/>
    <w:p w:rsidRDefault="00BD641E" w:rsidP="00BD641E" w:rsidR="00BD641E" w:rsidRPr="00992A94"/>
    <w:p w:rsidRDefault="00BD641E" w:rsidP="00BD641E" w:rsidR="00BD641E" w:rsidRPr="00992A94"/>
    <w:p w:rsidRDefault="00B639DE" w:rsidR="00B639DE" w:rsidRPr="00992A94"/>
    <w:sectPr w:rsidR="00B639DE" w:rsidRPr="00992A9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641E"/>
    <w:rsid w:val="000563C0"/>
    <w:rsid w:val="00196DA9"/>
    <w:rsid w:val="00296981"/>
    <w:rsid w:val="002E355B"/>
    <w:rsid w:val="00347BB4"/>
    <w:rsid w:val="00454ADA"/>
    <w:rsid w:val="004B7F3F"/>
    <w:rsid w:val="004E5469"/>
    <w:rsid w:val="004F022B"/>
    <w:rsid w:val="005071FA"/>
    <w:rsid w:val="0052343B"/>
    <w:rsid w:val="006B4CE1"/>
    <w:rsid w:val="006E4475"/>
    <w:rsid w:val="007141AF"/>
    <w:rsid w:val="007A6843"/>
    <w:rsid w:val="007B3F07"/>
    <w:rsid w:val="008448D1"/>
    <w:rsid w:val="00887D75"/>
    <w:rsid w:val="00897B1B"/>
    <w:rsid w:val="008B05F8"/>
    <w:rsid w:val="008C2D30"/>
    <w:rsid w:val="00992A94"/>
    <w:rsid w:val="00A2605A"/>
    <w:rsid w:val="00A945DE"/>
    <w:rsid w:val="00B639DE"/>
    <w:rsid w:val="00BD641E"/>
    <w:rsid w:val="00BD7A25"/>
    <w:rsid w:val="00DB06B8"/>
    <w:rsid w:val="00ED0496"/>
    <w:rsid w:val="00F142BD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641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4C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4C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4C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C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4C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641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4C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4C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4C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C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4C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</izvorni_sadrzaj>
    <derivirana_varijabla naziv="DomainObject.Primjedba_1">obavijest o nagradi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2015.</izvorni_sadrzaj>
    <derivirana_varijabla naziv="DomainObject.Predmet.DatumOsnivanja_1">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St-194/2015</izvorni_sadrzaj>
    <derivirana_varijabla naziv="DomainObject.Predmet.OznakaBroj_1">St-194/2015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BLOK PROJEKT d.o.o.</izvorni_sadrzaj>
    <derivirana_varijabla naziv="DomainObject.Predmet.ProtustrankaFormated_1">  BLOK PROJEKT d.o.o.</derivirana_varijabla>
  </DomainObject.Predmet.ProtustrankaFormated>
  <DomainObject.Predmet.ProtustrankaFormatedOIB>
    <izvorni_sadrzaj>  BLOK PROJEKT d.o.o., OIB 62993530723</izvorni_sadrzaj>
    <derivirana_varijabla naziv="DomainObject.Predmet.ProtustrankaFormatedOIB_1">  BLOK PROJEKT d.o.o., OIB 62993530723</derivirana_varijabla>
  </DomainObject.Predmet.ProtustrankaFormatedOIB>
  <DomainObject.Predmet.ProtustrankaFormatedWithAdress>
    <izvorni_sadrzaj> BLOK PROJEKT d.o.o., Ulica Grada Mainza 26, 10000 Zagreb</izvorni_sadrzaj>
    <derivirana_varijabla naziv="DomainObject.Predmet.ProtustrankaFormatedWithAdress_1"> BLOK PROJEKT d.o.o., Ulica Grada Mainza 26, 10000 Zagreb</derivirana_varijabla>
  </DomainObject.Predmet.ProtustrankaFormatedWithAdress>
  <DomainObject.Predmet.ProtustrankaFormatedWithAdressOIB>
    <izvorni_sadrzaj> BLOK PROJEKT d.o.o., OIB 62993530723, Ulica Grada Mainza 26, 10000 Zagreb</izvorni_sadrzaj>
    <derivirana_varijabla naziv="DomainObject.Predmet.ProtustrankaFormatedWithAdressOIB_1"> BLOK PROJEKT d.o.o., OIB 62993530723, Ulica Grada Mainza 26, 10000 Zagreb</derivirana_varijabla>
  </DomainObject.Predmet.ProtustrankaFormatedWithAdressOIB>
  <DomainObject.Predmet.ProtustrankaWithAdress>
    <izvorni_sadrzaj>BLOK PROJEKT d.o.o. Ulica Grada Mainza 26, 10000 Zagreb</izvorni_sadrzaj>
    <derivirana_varijabla naziv="DomainObject.Predmet.ProtustrankaWithAdress_1">BLOK PROJEKT d.o.o. Ulica Grada Mainza 26, 10000 Zagreb</derivirana_varijabla>
  </DomainObject.Predmet.ProtustrankaWithAdress>
  <DomainObject.Predmet.ProtustrankaWithAdressOIB>
    <izvorni_sadrzaj>BLOK PROJEKT d.o.o., OIB 62993530723, Ulica Grada Mainza 26, 10000 Zagreb</izvorni_sadrzaj>
    <derivirana_varijabla naziv="DomainObject.Predmet.ProtustrankaWithAdressOIB_1">BLOK PROJEKT d.o.o., OIB 62993530723, Ulica Grada Mainza 26, 10000 Zagreb</derivirana_varijabla>
  </DomainObject.Predmet.ProtustrankaWithAdressOIB>
  <DomainObject.Predmet.ProtustrankaNazivFormated>
    <izvorni_sadrzaj>BLOK PROJEKT d.o.o.</izvorni_sadrzaj>
    <derivirana_varijabla naziv="DomainObject.Predmet.ProtustrankaNazivFormated_1">BLOK PROJEKT d.o.o.</derivirana_varijabla>
  </DomainObject.Predmet.ProtustrankaNazivFormated>
  <DomainObject.Predmet.ProtustrankaNazivFormatedOIB>
    <izvorni_sadrzaj>BLOK PROJEKT d.o.o., OIB 62993530723</izvorni_sadrzaj>
    <derivirana_varijabla naziv="DomainObject.Predmet.ProtustrankaNazivFormatedOIB_1">BLOK PROJEKT d.o.o., OIB 62993530723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d.d.; MD ING TRADE d.o.o.</izvorni_sadrzaj>
    <derivirana_varijabla naziv="DomainObject.Predmet.StrankaFormated_1">  Sberbank d.d.; MD ING TRADE d.o.o.</derivirana_varijabla>
  </DomainObject.Predmet.StrankaFormated>
  <DomainObject.Predmet.StrankaFormatedOIB>
    <izvorni_sadrzaj>  Sberbank d.d., OIB 78427478595; MD ING TRADE d.o.o., OIB 97252051893</izvorni_sadrzaj>
    <derivirana_varijabla naziv="DomainObject.Predmet.StrankaFormatedOIB_1">  Sberbank d.d., OIB 78427478595; MD ING TRADE d.o.o., OIB 97252051893</derivirana_varijabla>
  </DomainObject.Predmet.StrankaFormatedOIB>
  <DomainObject.Predmet.StrankaFormatedWithAdress>
    <izvorni_sadrzaj> Sberbank d.d., Varšavska 9, 10000 Zagreb; MD ING TRADE d.o.o., II Bukovački krč 14/A, 10000 Zagreb</izvorni_sadrzaj>
    <derivirana_varijabla naziv="DomainObject.Predmet.StrankaFormatedWithAdress_1"> Sberbank d.d., Varšavska 9, 10000 Zagreb; MD ING TRADE d.o.o., II Bukovački krč 14/A, 10000 Zagreb</derivirana_varijabla>
  </DomainObject.Predmet.StrankaFormatedWithAdress>
  <DomainObject.Predmet.StrankaFormatedWithAdressOIB>
    <izvorni_sadrzaj> Sberbank d.d., OIB 78427478595, Varšavska 9, 10000 Zagreb; MD ING TRADE d.o.o., OIB 97252051893, II Bukovački krč 14/A, 10000 Zagreb</izvorni_sadrzaj>
    <derivirana_varijabla naziv="DomainObject.Predmet.StrankaFormatedWithAdressOIB_1"> Sberbank d.d., OIB 78427478595, Varšavska 9, 10000 Zagreb; MD ING TRADE d.o.o., OIB 97252051893, II Bukovački krč 14/A, 10000 Zagreb</derivirana_varijabla>
  </DomainObject.Predmet.StrankaFormatedWithAdressOIB>
  <DomainObject.Predmet.StrankaWithAdress>
    <izvorni_sadrzaj>Sberbank d.d. Varšavska 9,10000 Zagreb,MD ING TRADE d.o.o. II Bukovački krč 14/A,10000 Zagreb</izvorni_sadrzaj>
    <derivirana_varijabla naziv="DomainObject.Predmet.StrankaWithAdress_1">Sberbank d.d. Varšavska 9,10000 Zagreb,MD ING TRADE d.o.o. II Bukovački krč 14/A,10000 Zagreb</derivirana_varijabla>
  </DomainObject.Predmet.StrankaWithAdress>
  <DomainObject.Predmet.StrankaWithAdressOIB>
    <izvorni_sadrzaj>Sberbank d.d., OIB 78427478595, Varšavska 9,10000 Zagreb,MD ING TRADE d.o.o., OIB 97252051893, II Bukovački krč 14/A,10000 Zagreb</izvorni_sadrzaj>
    <derivirana_varijabla naziv="DomainObject.Predmet.StrankaWithAdressOIB_1">Sberbank d.d., OIB 78427478595, Varšavska 9,10000 Zagreb,MD ING TRADE d.o.o., OIB 97252051893, II Bukovački krč 14/A,10000 Zagreb</derivirana_varijabla>
  </DomainObject.Predmet.StrankaWithAdressOIB>
  <DomainObject.Predmet.StrankaNazivFormated>
    <izvorni_sadrzaj>Sberbank d.d.,MD ING TRADE d.o.o.</izvorni_sadrzaj>
    <derivirana_varijabla naziv="DomainObject.Predmet.StrankaNazivFormated_1">Sberbank d.d.,MD ING TRADE d.o.o.</derivirana_varijabla>
  </DomainObject.Predmet.StrankaNazivFormated>
  <DomainObject.Predmet.StrankaNazivFormatedOIB>
    <izvorni_sadrzaj>Sberbank d.d., OIB 78427478595,MD ING TRADE d.o.o., OIB 97252051893</izvorni_sadrzaj>
    <derivirana_varijabla naziv="DomainObject.Predmet.StrankaNazivFormatedOIB_1">Sberbank d.d., OIB 78427478595,MD ING TRADE d.o.o., OIB 97252051893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Sberbank d.d.</item>
      <item>MD ING TRADE d.o.o.</item>
    </izvorni_sadrzaj>
    <derivirana_varijabla naziv="DomainObject.Predmet.StrankaListFormated_1">
      <item>Sberbank d.d.</item>
      <item>MD ING TRADE d.o.o.</item>
    </derivirana_varijabla>
  </DomainObject.Predmet.StrankaListFormated>
  <DomainObject.Predmet.StrankaListFormatedOIB>
    <izvorni_sadrzaj>
      <item>Sberbank d.d., OIB 78427478595</item>
      <item>MD ING TRADE d.o.o., OIB 97252051893</item>
    </izvorni_sadrzaj>
    <derivirana_varijabla naziv="DomainObject.Predmet.StrankaListFormatedOIB_1">
      <item>Sberbank d.d., OIB 78427478595</item>
      <item>MD ING TRADE d.o.o., OIB 97252051893</item>
    </derivirana_varijabla>
  </DomainObject.Predmet.StrankaListFormatedOIB>
  <DomainObject.Predmet.StrankaListFormatedWithAdress>
    <izvorni_sadrzaj>
      <item>Sberbank d.d., Varšavska 9, 10000 Zagreb</item>
      <item>MD ING TRADE d.o.o., II Bukovački krč 14/A, 10000 Zagreb</item>
    </izvorni_sadrzaj>
    <derivirana_varijabla naziv="DomainObject.Predmet.StrankaListFormatedWithAdress_1">
      <item>Sberbank d.d., Varšavska 9, 10000 Zagreb</item>
      <item>MD ING TRADE d.o.o., II Bukovački krč 14/A, 10000 Zagreb</item>
    </derivirana_varijabla>
  </DomainObject.Predmet.StrankaListFormatedWithAdress>
  <DomainObject.Predmet.StrankaListFormatedWithAdressOIB>
    <izvorni_sadrzaj>
      <item>Sberbank d.d., OIB 78427478595, Varšavska 9, 10000 Zagreb</item>
      <item>MD ING TRADE d.o.o., OIB 97252051893, II Bukovački krč 14/A, 10000 Zagreb</item>
    </izvorni_sadrzaj>
    <derivirana_varijabla naziv="DomainObject.Predmet.StrankaListFormatedWithAdressOIB_1">
      <item>Sberbank d.d., OIB 78427478595, Varšavska 9, 10000 Zagreb</item>
      <item>MD ING TRADE d.o.o., OIB 97252051893, II Bukovački krč 14/A, 10000 Zagreb</item>
    </derivirana_varijabla>
  </DomainObject.Predmet.StrankaListFormatedWithAdressOIB>
  <DomainObject.Predmet.StrankaListNazivFormated>
    <izvorni_sadrzaj>
      <item>Sberbank d.d.</item>
      <item>MD ING TRADE d.o.o.</item>
    </izvorni_sadrzaj>
    <derivirana_varijabla naziv="DomainObject.Predmet.StrankaListNazivFormated_1">
      <item>Sberbank d.d.</item>
      <item>MD ING TRADE d.o.o.</item>
    </derivirana_varijabla>
  </DomainObject.Predmet.StrankaListNazivFormated>
  <DomainObject.Predmet.StrankaListNazivFormatedOIB>
    <izvorni_sadrzaj>
      <item>Sberbank d.d., OIB 78427478595</item>
      <item>MD ING TRADE d.o.o., OIB 97252051893</item>
    </izvorni_sadrzaj>
    <derivirana_varijabla naziv="DomainObject.Predmet.StrankaListNazivFormatedOIB_1">
      <item>Sberbank d.d., OIB 78427478595</item>
      <item>MD ING TRADE d.o.o., OIB 97252051893</item>
    </derivirana_varijabla>
  </DomainObject.Predmet.StrankaListNazivFormatedOIB>
  <DomainObject.Predmet.ProtuStrankaListFormated>
    <izvorni_sadrzaj>
      <item>BLOK PROJEKT d.o.o.</item>
    </izvorni_sadrzaj>
    <derivirana_varijabla naziv="DomainObject.Predmet.ProtuStrankaListFormated_1">
      <item>BLOK PROJEKT d.o.o.</item>
    </derivirana_varijabla>
  </DomainObject.Predmet.ProtuStrankaListFormated>
  <DomainObject.Predmet.ProtuStrankaListFormatedOIB>
    <izvorni_sadrzaj>
      <item>BLOK PROJEKT d.o.o., OIB 62993530723</item>
    </izvorni_sadrzaj>
    <derivirana_varijabla naziv="DomainObject.Predmet.ProtuStrankaListFormatedOIB_1">
      <item>BLOK PROJEKT d.o.o., OIB 62993530723</item>
    </derivirana_varijabla>
  </DomainObject.Predmet.ProtuStrankaListFormatedOIB>
  <DomainObject.Predmet.ProtuStrankaListFormatedWithAdress>
    <izvorni_sadrzaj>
      <item>BLOK PROJEKT d.o.o., Ulica Grada Mainza 26, 10000 Zagreb</item>
    </izvorni_sadrzaj>
    <derivirana_varijabla naziv="DomainObject.Predmet.ProtuStrankaListFormatedWithAdress_1">
      <item>BLOK PROJEKT d.o.o., Ulica Grada Mainza 26, 10000 Zagreb</item>
    </derivirana_varijabla>
  </DomainObject.Predmet.ProtuStrankaListFormatedWithAdress>
  <DomainObject.Predmet.ProtuStrankaListFormatedWithAdressOIB>
    <izvorni_sadrzaj>
      <item>BLOK PROJEKT d.o.o., OIB 62993530723, Ulica Grada Mainza 26, 10000 Zagreb</item>
    </izvorni_sadrzaj>
    <derivirana_varijabla naziv="DomainObject.Predmet.ProtuStrankaListFormatedWithAdressOIB_1">
      <item>BLOK PROJEKT d.o.o., OIB 62993530723, Ulica Grada Mainza 26, 10000 Zagreb</item>
    </derivirana_varijabla>
  </DomainObject.Predmet.ProtuStrankaListFormatedWithAdressOIB>
  <DomainObject.Predmet.ProtuStrankaListNazivFormated>
    <izvorni_sadrzaj>
      <item>BLOK PROJEKT d.o.o.</item>
    </izvorni_sadrzaj>
    <derivirana_varijabla naziv="DomainObject.Predmet.ProtuStrankaListNazivFormated_1">
      <item>BLOK PROJEKT d.o.o.</item>
    </derivirana_varijabla>
  </DomainObject.Predmet.ProtuStrankaListNazivFormated>
  <DomainObject.Predmet.ProtuStrankaListNazivFormatedOIB>
    <izvorni_sadrzaj>
      <item>BLOK PROJEKT d.o.o., OIB 62993530723</item>
    </izvorni_sadrzaj>
    <derivirana_varijabla naziv="DomainObject.Predmet.ProtuStrankaListNazivFormatedOIB_1">
      <item>BLOK PROJEKT d.o.o., OIB 62993530723</item>
    </derivirana_varijabla>
  </DomainObject.Predmet.ProtuStrankaListNazivFormatedOIB>
  <DomainObject.Predmet.OstaliListFormated>
    <izvorni_sadrzaj>
      <item>OD ŽUPIĆ &amp; PARTNERI</item>
      <item>Davor Bišćan</item>
    </izvorni_sadrzaj>
    <derivirana_varijabla naziv="DomainObject.Predmet.OstaliListFormated_1">
      <item>OD ŽUPIĆ &amp; PARTNERI</item>
      <item>Davor Bišćan</item>
    </derivirana_varijabla>
  </DomainObject.Predmet.OstaliListFormated>
  <DomainObject.Predmet.OstaliListFormatedOIB>
    <izvorni_sadrzaj>
      <item>OD ŽUPIĆ &amp; PARTNERI</item>
      <item>Davor Bišćan, OIB 99116868296</item>
    </izvorni_sadrzaj>
    <derivirana_varijabla naziv="DomainObject.Predmet.OstaliListFormatedOIB_1">
      <item>OD ŽUPIĆ &amp; PARTNERI</item>
      <item>Davor Bišćan, OIB 99116868296</item>
    </derivirana_varijabla>
  </DomainObject.Predmet.OstaliListFormatedOIB>
  <DomainObject.Predmet.OstaliListFormatedWithAdress>
    <izvorni_sadrzaj>
      <item>OD ŽUPIĆ &amp; PARTNERI, Ulica grada Vukovara 269f, 10000 Zagreb</item>
      <item>Davor Bišćan, Jurišićeva 10, 10000 Zagreb</item>
    </izvorni_sadrzaj>
    <derivirana_varijabla naziv="DomainObject.Predmet.OstaliListFormatedWithAdress_1">
      <item>OD ŽUPIĆ &amp; PARTNERI, Ulica grada Vukovara 269f, 10000 Zagreb</item>
      <item>Davor Bišćan, Jurišićeva 10, 10000 Zagreb</item>
    </derivirana_varijabla>
  </DomainObject.Predmet.OstaliListFormatedWithAdress>
  <DomainObject.Predmet.OstaliListFormatedWithAdressOIB>
    <izvorni_sadrzaj>
      <item>OD ŽUPIĆ &amp; PARTNERI, Ulica grada Vukovara 269f, 10000 Zagreb</item>
      <item>Davor Bišćan, OIB 99116868296, Jurišićeva 10, 10000 Zagreb</item>
    </izvorni_sadrzaj>
    <derivirana_varijabla naziv="DomainObject.Predmet.OstaliListFormatedWithAdressOIB_1">
      <item>OD ŽUPIĆ &amp; PARTNERI, Ulica grada Vukovara 269f, 10000 Zagreb</item>
      <item>Davor Bišćan, OIB 99116868296, Jurišićeva 10, 10000 Zagreb</item>
    </derivirana_varijabla>
  </DomainObject.Predmet.OstaliListFormatedWithAdressOIB>
  <DomainObject.Predmet.OstaliListNazivFormated>
    <izvorni_sadrzaj>
      <item>OD ŽUPIĆ &amp; PARTNERI</item>
      <item>Davor Bišćan</item>
    </izvorni_sadrzaj>
    <derivirana_varijabla naziv="DomainObject.Predmet.OstaliListNazivFormated_1">
      <item>OD ŽUPIĆ &amp; PARTNERI</item>
      <item>Davor Bišćan</item>
    </derivirana_varijabla>
  </DomainObject.Predmet.OstaliListNazivFormated>
  <DomainObject.Predmet.OstaliListNazivFormatedOIB>
    <izvorni_sadrzaj>
      <item>OD ŽUPIĆ &amp; PARTNERI</item>
      <item>Davor Bišćan, OIB 99116868296</item>
    </izvorni_sadrzaj>
    <derivirana_varijabla naziv="DomainObject.Predmet.OstaliListNazivFormatedOIB_1">
      <item>OD ŽUPIĆ &amp; PARTNERI</item>
      <item>Davor Bišćan, OIB 99116868296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Sberbank d.d. i dr.</izvorni_sadrzaj>
    <derivirana_varijabla naziv="DomainObject.Predmet.StrankaIDrugi_1">Sberbank d.d. i dr.</derivirana_varijabla>
  </DomainObject.Predmet.StrankaIDrugi>
  <DomainObject.Predmet.ProtustrankaIDrugi>
    <izvorni_sadrzaj>BLOK PROJEKT d.o.o.</izvorni_sadrzaj>
    <derivirana_varijabla naziv="DomainObject.Predmet.ProtustrankaIDrugi_1">BLOK PROJEKT d.o.o.</derivirana_varijabla>
  </DomainObject.Predmet.ProtustrankaIDrugi>
  <DomainObject.Predmet.StrankaIDrugiAdressOIB>
    <izvorni_sadrzaj>Sberbank d.d., OIB 78427478595, Varšavska 9, 10000 Zagreb i dr.</izvorni_sadrzaj>
    <derivirana_varijabla naziv="DomainObject.Predmet.StrankaIDrugiAdressOIB_1">Sberbank d.d., OIB 78427478595, Varšavska 9, 10000 Zagreb i dr.</derivirana_varijabla>
  </DomainObject.Predmet.StrankaIDrugiAdressOIB>
  <DomainObject.Predmet.ProtustrankaIDrugiAdressOIB>
    <izvorni_sadrzaj>BLOK PROJEKT d.o.o., OIB 62993530723, Ulica Grada Mainza 26, 10000 Zagreb</izvorni_sadrzaj>
    <derivirana_varijabla naziv="DomainObject.Predmet.ProtustrankaIDrugiAdressOIB_1">BLOK PROJEKT d.o.o., OIB 62993530723, Ulica Grada Mainza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Sberbank d.d.</item>
      <item>BLOK PROJEKT d.o.o.</item>
      <item>OD ŽUPIĆ &amp; PARTNERI</item>
      <item>Davor Bišćan</item>
      <item>MD ING TRADE d.o.o.</item>
    </izvorni_sadrzaj>
    <derivirana_varijabla naziv="DomainObject.Predmet.SudioniciListNaziv_1">
      <item>Sberbank d.d.</item>
      <item>BLOK PROJEKT d.o.o.</item>
      <item>OD ŽUPIĆ &amp; PARTNERI</item>
      <item>Davor Bišćan</item>
      <item>MD ING TRADE d.o.o.</item>
    </derivirana_varijabla>
  </DomainObject.Predmet.SudioniciListNaziv>
  <DomainObject.Predmet.SudioniciListAdressOIB>
    <izvorni_sadrzaj>
      <item>Sberbank d.d., OIB 78427478595, Varšavska 9,10000 Zagreb</item>
      <item>BLOK PROJEKT d.o.o., OIB 62993530723, Ulica Grada Mainza 26,10000 Zagreb</item>
      <item>OD ŽUPIĆ &amp; PARTNERI, Ulica grada Vukovara 269f,10000 Zagreb</item>
      <item>Davor Bišćan, OIB 99116868296, Jurišićeva 10,10000 Zagreb</item>
      <item>MD ING TRADE d.o.o., OIB 97252051893, II Bukovački krč 14/A,10000 Zagreb</item>
    </izvorni_sadrzaj>
    <derivirana_varijabla naziv="DomainObject.Predmet.SudioniciListAdressOIB_1">
      <item>Sberbank d.d., OIB 78427478595, Varšavska 9,10000 Zagreb</item>
      <item>BLOK PROJEKT d.o.o., OIB 62993530723, Ulica Grada Mainza 26,10000 Zagreb</item>
      <item>OD ŽUPIĆ &amp; PARTNERI, Ulica grada Vukovara 269f,10000 Zagreb</item>
      <item>Davor Bišćan, OIB 99116868296, Jurišićeva 10,10000 Zagreb</item>
      <item>MD ING TRADE d.o.o., OIB 97252051893, II Bukovački krč 14/A,10000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62993530723</item>
      <item>, OIB null</item>
      <item>, OIB 99116868296</item>
      <item>, OIB 97252051893</item>
    </izvorni_sadrzaj>
    <derivirana_varijabla naziv="DomainObject.Predmet.SudioniciListNazivOIB_1">
      <item>, OIB 78427478595</item>
      <item>, OIB 62993530723</item>
      <item>, OIB null</item>
      <item>, OIB 99116868296</item>
      <item>, OIB 97252051893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105</properties:Words>
  <properties:Characters>552</properties:Characters>
  <properties:Lines>36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2016-07-13T11:02:00Z</dcterms:created>
  <dc:creator>nmarkovic</dc:creator>
  <cp:lastModifiedBy>Ivana Stampf</cp:lastModifiedBy>
  <cp:lastPrinted>2014-03-31T09:11:00Z</cp:lastPrinted>
  <dcterms:modified xmlns:xsi="http://www.w3.org/2001/XMLSchema-instance" xsi:type="dcterms:W3CDTF">2016-07-13T11:09:00Z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