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4bc9" w14:paraId="8974bc9" w:rsidRDefault="00DB17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1778" w:rsidP="00DB1778" w:rsidR="00AE649C">
      <w:pPr>
        <w:pStyle w:val="NormaleSPIS"/>
        <w:spacing w:after="0"/>
      </w:pPr>
      <w:r>
        <w:t xml:space="preserve">        Republika Hrvatska</w:t>
      </w:r>
    </w:p>
    <w:p w:rsidRDefault="00DB1778" w:rsidP="00DB1778" w:rsidR="00DB1778">
      <w:pPr>
        <w:pStyle w:val="NormaleSPIS"/>
        <w:spacing w:after="0"/>
      </w:pPr>
      <w:r>
        <w:t xml:space="preserve">    Trgovački sud u Bjelovaru</w:t>
      </w:r>
    </w:p>
    <w:p w:rsidRDefault="00DB1778" w:rsidP="00DB1778" w:rsidR="00DB1778">
      <w:pPr>
        <w:pStyle w:val="NormaleSPIS"/>
        <w:spacing w:after="0"/>
      </w:pPr>
      <w:r>
        <w:t>Bjelovar, Šetalište dr.I.Lebovića 42.</w:t>
      </w:r>
    </w:p>
    <w:p w:rsidRDefault="00DB1778" w:rsidP="00DB1778" w:rsidR="00DB1778">
      <w:pPr>
        <w:pStyle w:val="NormaleSPIS"/>
        <w:jc w:val="right"/>
        <w:rPr>
          <w:noProof/>
        </w:rPr>
      </w:pPr>
      <w:r>
        <w:rPr>
          <w:noProof/>
        </w:rPr>
        <w:t>Poslovni broj:7 St-703/2018-8</w:t>
      </w:r>
    </w:p>
    <w:p w:rsidRDefault="00DB1778" w:rsidP="00DB1778" w:rsidR="00DB1778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DB1778" w:rsidP="00DB1778" w:rsidR="00DB17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>R J E Š E N J E</w:t>
      </w:r>
    </w:p>
    <w:p w:rsidRDefault="00DB1778" w:rsidP="00DB1778" w:rsidR="00DB17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DB1778" w:rsidP="00DB1778" w:rsidR="00DB177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Podružnica Bjelovar, za otvaranje stečajnog postupka nad dužnikom TEA d.o.o. za trgovinu, proizvodnju i usluge iz Garešnice, Vladimira Nazora 6, MBS 010082930, OIB 45329183796, 18. listopada 2018.   </w:t>
      </w:r>
    </w:p>
    <w:p w:rsidRDefault="00DB1778" w:rsidP="00DB1778" w:rsidR="00DB177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B1778" w:rsidP="00DB1778" w:rsidR="00DB177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Damiru Tkalac iz Garešnice, Vladimira Nazora 12, OIB 86608718377, kao osobi ovlaštenoj za zastupanje dužnika po zakonu, da u roku od 8 dana plati predujam za namirenje troškova stečajnog postupka i to iznos od 1.000,00 kn u Fond za namirenje troškova postupka koji se vodi kod ovog suda, IBAN: HR6123900011300000630 model HR00 51-703-18 i dodatni iznos predujma od 5.000,00 kuna na račun ovog suda br. IBAN:HR6123900011300000630 model HR05 540-703-18. Rok od 8 dana počinje teći istekom osmog dana od objave ovog rješenja na e-oglasnoj ploči ovog suda. </w:t>
      </w:r>
    </w:p>
    <w:p w:rsidRDefault="00DB1778" w:rsidP="00DB1778" w:rsidR="00DB17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Damir Tkalac iz Garešnice, Vladimira Nazora 12, OIB 86608718377,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B1778" w:rsidP="00DB1778" w:rsidR="00DB177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TEA d.o.o. za trgovinu, proizvodnju i usluge iz Garešnice, Vladimira Nazora 6, MBS 010082930, OIB 45329183796,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51-703-18 i dodatni iznos predujma od 5.000,00 kuna na račun ovog suda br. IBAN:HR6123900011300000630 model HR05 540-703-18. </w:t>
      </w:r>
    </w:p>
    <w:p w:rsidRDefault="00DB1778" w:rsidP="00DB1778" w:rsidR="00DB17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B1778" w:rsidP="00DB1778" w:rsidR="00DB177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St-703/2018-8</w:t>
      </w:r>
    </w:p>
    <w:p w:rsidRDefault="00DB1778" w:rsidP="00DB1778" w:rsidR="00DB17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16.07.2018. godine dužnik u očevidniku redoslijeda osnova za plaćanje ima evidentirane neizvršene osnove za plaćanje u neprekidnom razdoblju od 120 dana u ukupnom iznosu od 16.786,93 kuna.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Damir Tkalac iz Garešnice, Vladimira Nazora 12, OIB 86608718377.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Damiru Tkalcu, postojala istekom razdoblja od 60 dana i on je najkasnije u daljnjem roku od 21 dan bio dužan podnijeti prijedlog za pokretanje stečajnog postupka, što nije učinio.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B1778" w:rsidP="00DB1778" w:rsidR="00DB177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St-703/2018-8</w:t>
      </w:r>
    </w:p>
    <w:p w:rsidRDefault="00DB1778" w:rsidP="00DB1778" w:rsidR="00DB1778">
      <w:pPr>
        <w:overflowPunct w:val="false"/>
        <w:autoSpaceDE w:val="false"/>
        <w:autoSpaceDN w:val="false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B1778" w:rsidP="00DB1778" w:rsidR="00DB177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listopada 2018.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S u d a c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</w:t>
      </w:r>
      <w:r>
        <w:rPr>
          <w:lang w:eastAsia="hr-HR"/>
        </w:rPr>
        <w:t xml:space="preserve">      </w:t>
      </w:r>
      <w:r>
        <w:rPr>
          <w:lang w:eastAsia="hr-HR"/>
        </w:rPr>
        <w:t>  Tomislav Mrazović,v.r.</w:t>
      </w: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</w:p>
    <w:p w:rsidRDefault="00DB1778" w:rsidP="00DB1778" w:rsidR="00DB17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B1778" w:rsidP="00DB1778" w:rsidR="00DB177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    Jasmina </w:t>
      </w:r>
      <w:proofErr w:type="spellStart"/>
      <w:r>
        <w:rPr>
          <w:lang w:eastAsia="hr-HR"/>
        </w:rPr>
        <w:t>Tubić</w:t>
      </w:r>
      <w:proofErr w:type="spellEnd"/>
    </w:p>
    <w:p w:rsidRDefault="00DB1778" w:rsidP="00DB1778" w:rsidR="00DB17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DB1778" w:rsidP="00DB1778" w:rsidR="00DB1778">
      <w:pPr>
        <w:autoSpaceDN w:val="false"/>
        <w:jc w:val="both"/>
      </w:pPr>
    </w:p>
    <w:p w:rsidRDefault="00DB1778" w:rsidP="00DB1778" w:rsidR="00DB1778">
      <w:pPr>
        <w:autoSpaceDN w:val="false"/>
        <w:jc w:val="both"/>
      </w:pPr>
    </w:p>
    <w:p w:rsidRDefault="00DB1778" w:rsidP="00DB1778" w:rsidR="00DB1778">
      <w:pPr>
        <w:autoSpaceDN w:val="false"/>
        <w:jc w:val="both"/>
      </w:pPr>
    </w:p>
    <w:p w:rsidRDefault="00DB1778" w:rsidP="00DB1778" w:rsidR="00DB1778">
      <w:pPr>
        <w:autoSpaceDN w:val="false"/>
        <w:jc w:val="both"/>
      </w:pPr>
    </w:p>
    <w:p w:rsidRDefault="00DB1778" w:rsidP="00DB1778" w:rsidR="00DB1778">
      <w:pPr>
        <w:jc w:val="both"/>
        <w:rPr>
          <w:sz w:val="22"/>
          <w:szCs w:val="22"/>
        </w:rPr>
      </w:pPr>
    </w:p>
    <w:p w:rsidRDefault="00DB1778" w:rsidP="00DB1778" w:rsidR="00DB1778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778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St-703/2018-8</izvorni_sadrzaj>
    <derivirana_varijabla naziv="DomainObject.Oznaka_1">St-703/2018-8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društvo s ograničenom odgovornošću za trgovinu, proizvodnju i usluge</izvorni_sadrzaj>
    <derivirana_varijabla naziv="DomainObject.Predmet.ProtustrankaFormated_1">  TEA društvo s ograničenom odgovornošću za trgovinu, proizvodnju i usluge</derivirana_varijabla>
  </DomainObject.Predmet.ProtustrankaFormated>
  <DomainObject.Predmet.ProtustrankaFormatedOIB>
    <izvorni_sadrzaj>  TEA društvo s ograničenom odgovornošću za trgovinu, proizvodnju i usluge, OIB 45329183796</izvorni_sadrzaj>
    <derivirana_varijabla naziv="DomainObject.Predmet.ProtustrankaFormatedOIB_1">  TEA društvo s ograničenom odgovornošću za trgovinu, proizvodnju i usluge, OIB 45329183796</derivirana_varijabla>
  </DomainObject.Predmet.ProtustrankaFormatedOIB>
  <DomainObject.Predmet.ProtustrankaFormatedWithAdress>
    <izvorni_sadrzaj> TEA društvo s ograničenom odgovornošću za trgovinu, proizvodnju i usluge, Vladimira Nazora 6, 43280 Garešnica</izvorni_sadrzaj>
    <derivirana_varijabla naziv="DomainObject.Predmet.ProtustrankaFormatedWithAdress_1"> TEA društvo s ograničenom odgovornošću za trgovinu, proizvodnju i usluge, Vladimira Nazora 6, 43280 Garešnica</derivirana_varijabla>
  </DomainObject.Predmet.ProtustrankaFormatedWithAdress>
  <DomainObject.Predmet.ProtustrankaFormatedWithAdressOIB>
    <izvorni_sadrzaj> TEA društvo s ograničenom odgovornošću za trgovinu, proizvodnju i usluge, OIB 45329183796, Vladimira Nazora 6, 43280 Garešnica</izvorni_sadrzaj>
    <derivirana_varijabla naziv="DomainObject.Predmet.ProtustrankaFormatedWithAdressOIB_1"> TEA društvo s ograničenom odgovornošću za trgovinu, proizvodnju i usluge, OIB 45329183796, Vladimira Nazora 6, 43280 Garešnica</derivirana_varijabla>
  </DomainObject.Predmet.ProtustrankaFormatedWithAdressOIB>
  <DomainObject.Predmet.ProtustrankaWithAdress>
    <izvorni_sadrzaj>TEA društvo s ograničenom odgovornošću za trgovinu, proizvodnju i usluge Vladimira Nazora 6, 43280 Garešnica</izvorni_sadrzaj>
    <derivirana_varijabla naziv="DomainObject.Predmet.ProtustrankaWithAdress_1">TEA društvo s ograničenom odgovornošću za trgovinu, proizvodnju i usluge Vladimira Nazora 6, 43280 Garešnica</derivirana_varijabla>
  </DomainObject.Predmet.ProtustrankaWithAdress>
  <DomainObject.Predmet.ProtustrankaWithAdressOIB>
    <izvorni_sadrzaj>TEA društvo s ograničenom odgovornošću za trgovinu, proizvodnju i usluge, OIB 45329183796, Vladimira Nazora 6, 43280 Garešnica</izvorni_sadrzaj>
    <derivirana_varijabla naziv="DomainObject.Predmet.ProtustrankaWithAdressOIB_1">TEA društvo s ograničenom odgovornošću za trgovinu, proizvodnju i usluge, OIB 45329183796, Vladimira Nazora 6, 43280 Garešnica</derivirana_varijabla>
  </DomainObject.Predmet.ProtustrankaWithAdressOIB>
  <DomainObject.Predmet.ProtustrankaNazivFormated>
    <izvorni_sadrzaj>TEA društvo s ograničenom odgovornošću za trgovinu, proizvodnju i usluge</izvorni_sadrzaj>
    <derivirana_varijabla naziv="DomainObject.Predmet.ProtustrankaNazivFormated_1">TEA društvo s ograničenom odgovornošću za trgovinu, proizvodnju i usluge</derivirana_varijabla>
  </DomainObject.Predmet.ProtustrankaNazivFormated>
  <DomainObject.Predmet.ProtustrankaNazivFormatedOIB>
    <izvorni_sadrzaj>TEA društvo s ograničenom odgovornošću za trgovinu, proizvodnju i usluge, OIB 45329183796</izvorni_sadrzaj>
    <derivirana_varijabla naziv="DomainObject.Predmet.ProtustrankaNazivFormatedOIB_1">TEA društvo s ograničenom odgovornošću za trgovinu, proizvodnju i usluge, OIB 45329183796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TEA društvo s ograničenom odgovornošću za trgovinu, proizvodnju i usluge</item>
    </izvorni_sadrzaj>
    <derivirana_varijabla naziv="DomainObject.Predmet.ProtuStrankaListFormated_1">
      <item>TEA društvo s ograničenom odgovornošću za trgovinu, proizvodnju i usluge</item>
    </derivirana_varijabla>
  </DomainObject.Predmet.ProtuStrankaListFormated>
  <DomainObject.Predmet.ProtuStrankaListFormatedOIB>
    <izvorni_sadrzaj>
      <item>TEA društvo s ograničenom odgovornošću za trgovinu, proizvodnju i usluge, OIB 45329183796</item>
    </izvorni_sadrzaj>
    <derivirana_varijabla naziv="DomainObject.Predmet.ProtuStrankaListFormatedOIB_1">
      <item>TEA društvo s ograničenom odgovornošću za trgovinu, proizvodnju i usluge, OIB 45329183796</item>
    </derivirana_varijabla>
  </DomainObject.Predmet.ProtuStrankaListFormatedOIB>
  <DomainObject.Predmet.ProtuStrankaListFormatedWithAdress>
    <izvorni_sadrzaj>
      <item>TEA društvo s ograničenom odgovornošću za trgovinu, proizvodnju i usluge, Vladimira Nazora 6, 43280 Garešnica</item>
    </izvorni_sadrzaj>
    <derivirana_varijabla naziv="DomainObject.Predmet.ProtuStrankaListFormatedWithAdress_1">
      <item>TEA društvo s ograničenom odgovornošću za trgovinu, proizvodnju i usluge, Vladimira Nazora 6, 43280 Garešnica</item>
    </derivirana_varijabla>
  </DomainObject.Predmet.ProtuStrankaListFormatedWithAdress>
  <DomainObject.Predmet.ProtuStrankaListFormatedWithAdressOIB>
    <izvorni_sadrzaj>
      <item>TEA društvo s ograničenom odgovornošću za trgovinu, proizvodnju i usluge, OIB 45329183796, Vladimira Nazora 6, 43280 Garešnica</item>
    </izvorni_sadrzaj>
    <derivirana_varijabla naziv="DomainObject.Predmet.ProtuStrankaListFormatedWithAdressOIB_1">
      <item>TEA društvo s ograničenom odgovornošću za trgovinu, proizvodnju i usluge, OIB 45329183796, Vladimira Nazora 6, 43280 Garešnica</item>
    </derivirana_varijabla>
  </DomainObject.Predmet.ProtuStrankaListFormatedWithAdressOIB>
  <DomainObject.Predmet.ProtuStrankaListNazivFormated>
    <izvorni_sadrzaj>
      <item>TEA društvo s ograničenom odgovornošću za trgovinu, proizvodnju i usluge</item>
    </izvorni_sadrzaj>
    <derivirana_varijabla naziv="DomainObject.Predmet.ProtuStrankaListNazivFormated_1">
      <item>TEA društvo s ograničenom odgovornošću za trgovinu, proizvodnju i usluge</item>
    </derivirana_varijabla>
  </DomainObject.Predmet.ProtuStrankaListNazivFormated>
  <DomainObject.Predmet.ProtuStrankaListNazivFormatedOIB>
    <izvorni_sadrzaj>
      <item>TEA društvo s ograničenom odgovornošću za trgovinu, proizvodnju i usluge, OIB 45329183796</item>
    </izvorni_sadrzaj>
    <derivirana_varijabla naziv="DomainObject.Predmet.ProtuStrankaListNazivFormatedOIB_1">
      <item>TEA društvo s ograničenom odgovornošću za trgovinu, proizvodnju i usluge, OIB 45329183796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St-703/2018-8</izvorni_sadrzaj>
    <derivirana_varijabla naziv="DomainObject.PoslovniBrojDokumenta_1">St-703/2018-8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TEA društvo s ograničenom odgovornošću za trgovinu, proizvodnju i usluge</izvorni_sadrzaj>
    <derivirana_varijabla naziv="DomainObject.Predmet.ProtustrankaIDrugi_1">TEA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TEA društvo s ograničenom odgovornošću za trgovinu, proizvodnju i usluge, OIB 45329183796, Vladimira Nazora 6, 43280 Garešnica</izvorni_sadrzaj>
    <derivirana_varijabla naziv="DomainObject.Predmet.ProtustrankaIDrugiAdressOIB_1">TEA društvo s ograničenom odgovornošću za trgovinu, proizvodnju i usluge, OIB 45329183796, Vladimira Nazora 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TEA društvo s ograničenom odgovornošću za trgovinu, proizvodnju i usluge</item>
    </izvorni_sadrzaj>
    <derivirana_varijabla naziv="DomainObject.Predmet.SudioniciListNaziv_1">
      <item>FINA, RC ZAGREB, Podružnica BJELOVAR</item>
      <item>TEA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TEA društvo s ograničenom odgovornošću za trgovinu, proizvodnju i usluge, OIB 45329183796, Vladimira Nazora 6,43280 Garešnica</item>
    </izvorni_sadrzaj>
    <derivirana_varijabla naziv="DomainObject.Predmet.SudioniciListAdressOIB_1">
      <item>FINA, RC ZAGREB, Podružnica BJELOVAR, OIB 85821130368, F. Supila 4,43000 Bjelovar</item>
      <item>TEA društvo s ograničenom odgovornošću za trgovinu, proizvodnju i usluge, OIB 45329183796, Vladimira Nazora 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28DA2-402F-4774-9A9C-EAC311521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5165</properties:Characters>
  <properties:Lines>107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2018-10-18T06:07:00Z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St-703/2018-8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