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ba65" w14:paraId="867ba6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1449D2">
        <w:rPr>
          <w:rFonts w:hAnsi="Times New Roman" w:ascii="Times New Roman"/>
          <w:szCs w:val="24"/>
          <w:lang w:val="hr-HR"/>
        </w:rPr>
        <w:t xml:space="preserve">CELEBRITY HRVATSKA – HUMANITARNA UDRUGA POZNATIH I SLAVNIH, OIB: 35146674714, </w:t>
      </w:r>
      <w:proofErr w:type="spellStart"/>
      <w:r w:rsidR="001449D2">
        <w:rPr>
          <w:rFonts w:hAnsi="Times New Roman" w:ascii="Times New Roman"/>
          <w:szCs w:val="24"/>
          <w:lang w:val="hr-HR"/>
        </w:rPr>
        <w:t>Bogovićeva</w:t>
      </w:r>
      <w:proofErr w:type="spellEnd"/>
      <w:r w:rsidR="001449D2">
        <w:rPr>
          <w:rFonts w:hAnsi="Times New Roman" w:ascii="Times New Roman"/>
          <w:szCs w:val="24"/>
          <w:lang w:val="hr-HR"/>
        </w:rPr>
        <w:t xml:space="preserve"> 1b,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449D2">
        <w:rPr>
          <w:rFonts w:hAnsi="Times New Roman" w:ascii="Times New Roman"/>
          <w:szCs w:val="24"/>
        </w:rPr>
        <w:t xml:space="preserve">CELEBRITY HRVATSKA – HUMANITARNA UDRUGA POZNATIH I SLAVNIH, OIB: 35146674714, </w:t>
      </w:r>
      <w:proofErr w:type="spellStart"/>
      <w:r w:rsidR="001449D2">
        <w:rPr>
          <w:rFonts w:hAnsi="Times New Roman" w:ascii="Times New Roman"/>
          <w:szCs w:val="24"/>
        </w:rPr>
        <w:t>Bogovićeva</w:t>
      </w:r>
      <w:proofErr w:type="spellEnd"/>
      <w:r w:rsidR="001449D2">
        <w:rPr>
          <w:rFonts w:hAnsi="Times New Roman" w:ascii="Times New Roman"/>
          <w:szCs w:val="24"/>
        </w:rPr>
        <w:t xml:space="preserve"> 1b, 10000 Zagreb</w:t>
      </w:r>
      <w:r w:rsidR="001F7DF5">
        <w:rPr>
          <w:rFonts w:hAnsi="Times New Roman" w:ascii="Times New Roman"/>
          <w:szCs w:val="24"/>
        </w:rPr>
        <w:t>.</w:t>
      </w:r>
    </w:p>
    <w:p w:rsidRDefault="00A244FB" w:rsidP="001F7DF5" w:rsidR="00A244F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1449D2">
        <w:rPr>
          <w:rFonts w:hAnsi="Times New Roman" w:ascii="Times New Roman"/>
          <w:szCs w:val="24"/>
        </w:rPr>
        <w:t xml:space="preserve">Ivan </w:t>
      </w:r>
      <w:proofErr w:type="spellStart"/>
      <w:r w:rsidR="001449D2">
        <w:rPr>
          <w:rFonts w:hAnsi="Times New Roman" w:ascii="Times New Roman"/>
          <w:szCs w:val="24"/>
        </w:rPr>
        <w:t>Hudoletnjak</w:t>
      </w:r>
      <w:proofErr w:type="spellEnd"/>
      <w:r w:rsidR="001449D2">
        <w:rPr>
          <w:rFonts w:hAnsi="Times New Roman" w:ascii="Times New Roman"/>
          <w:szCs w:val="24"/>
        </w:rPr>
        <w:t>, OIB: 80924395653 iz Ivanca, Zavojna ulica 3</w:t>
      </w:r>
      <w:r w:rsidR="001F1333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449D2">
        <w:rPr>
          <w:rFonts w:hAnsi="Times New Roman" w:ascii="Times New Roman"/>
          <w:szCs w:val="24"/>
          <w:lang w:val="hr-HR"/>
        </w:rPr>
        <w:t xml:space="preserve">CELEBRITY HRVATSKA – HUMANITARNA UDRUGA POZNATIH I SLAVNIH, OIB: 35146674714, </w:t>
      </w:r>
      <w:proofErr w:type="spellStart"/>
      <w:r w:rsidR="001449D2">
        <w:rPr>
          <w:rFonts w:hAnsi="Times New Roman" w:ascii="Times New Roman"/>
          <w:szCs w:val="24"/>
          <w:lang w:val="hr-HR"/>
        </w:rPr>
        <w:t>Bogovićeva</w:t>
      </w:r>
      <w:proofErr w:type="spellEnd"/>
      <w:r w:rsidR="001449D2">
        <w:rPr>
          <w:rFonts w:hAnsi="Times New Roman" w:ascii="Times New Roman"/>
          <w:szCs w:val="24"/>
          <w:lang w:val="hr-HR"/>
        </w:rPr>
        <w:t xml:space="preserve"> 1b,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87223B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A244FB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A244FB" w:rsidP="00111BF6" w:rsidR="00A244F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244FB" w:rsidP="00111BF6" w:rsidR="00A244F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1449D2">
          <w:rPr>
            <w:rFonts w:hAnsi="Times New Roman" w:ascii="Times New Roman"/>
            <w:lang w:val="hr-HR"/>
          </w:rPr>
          <w:t>6767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1449D2">
      <w:rPr>
        <w:rFonts w:hAnsi="Times New Roman" w:ascii="Times New Roman"/>
        <w:lang w:val="hr-HR"/>
      </w:rPr>
      <w:t>6767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2428"/>
    <w:rsid w:val="000B5D34"/>
    <w:rsid w:val="000B609B"/>
    <w:rsid w:val="000C47B3"/>
    <w:rsid w:val="000D1E91"/>
    <w:rsid w:val="000E3FFD"/>
    <w:rsid w:val="000F3806"/>
    <w:rsid w:val="0010277C"/>
    <w:rsid w:val="00112B50"/>
    <w:rsid w:val="001268F2"/>
    <w:rsid w:val="001449D2"/>
    <w:rsid w:val="00145EF1"/>
    <w:rsid w:val="00146C66"/>
    <w:rsid w:val="0016410B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5F0E"/>
    <w:rsid w:val="003978AA"/>
    <w:rsid w:val="003B1D38"/>
    <w:rsid w:val="003B6365"/>
    <w:rsid w:val="003E718B"/>
    <w:rsid w:val="00412880"/>
    <w:rsid w:val="0042162E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7C25"/>
    <w:rsid w:val="00570BBC"/>
    <w:rsid w:val="005826C1"/>
    <w:rsid w:val="00592C67"/>
    <w:rsid w:val="00593DE9"/>
    <w:rsid w:val="005940E9"/>
    <w:rsid w:val="00596F8A"/>
    <w:rsid w:val="005A7264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6ACE"/>
    <w:rsid w:val="00654096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32D52"/>
    <w:rsid w:val="00765B1F"/>
    <w:rsid w:val="00771C8D"/>
    <w:rsid w:val="0078114E"/>
    <w:rsid w:val="007837D0"/>
    <w:rsid w:val="00790396"/>
    <w:rsid w:val="00793E2E"/>
    <w:rsid w:val="00794DAD"/>
    <w:rsid w:val="007A29F9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7559"/>
    <w:rsid w:val="00921ADB"/>
    <w:rsid w:val="00943627"/>
    <w:rsid w:val="00961550"/>
    <w:rsid w:val="00966148"/>
    <w:rsid w:val="00997BA9"/>
    <w:rsid w:val="009C6AB2"/>
    <w:rsid w:val="009D1550"/>
    <w:rsid w:val="009D75CC"/>
    <w:rsid w:val="009E5E02"/>
    <w:rsid w:val="009F5765"/>
    <w:rsid w:val="00A244FB"/>
    <w:rsid w:val="00A35818"/>
    <w:rsid w:val="00A55947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2463B"/>
    <w:rsid w:val="00B33B67"/>
    <w:rsid w:val="00B43DBE"/>
    <w:rsid w:val="00B43F82"/>
    <w:rsid w:val="00B5235F"/>
    <w:rsid w:val="00B61F96"/>
    <w:rsid w:val="00B73B4A"/>
    <w:rsid w:val="00BA3EDD"/>
    <w:rsid w:val="00BC3F64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4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4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4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4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4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244FB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4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4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4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4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4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244F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6767</izvorni_sadrzaj>
    <derivirana_varijabla naziv="DomainObject.Predmet.Broj_1">6767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St-6767/2015</izvorni_sadrzaj>
    <derivirana_varijabla naziv="DomainObject.Predmet.OznakaBroj_1">St-6767/2015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Ispisu iz Registra udruga nije naveden OIB za zakonskog zastupnika</izvorni_sadrzaj>
    <derivirana_varijabla naziv="DomainObject.Predmet.PrimjedbaSuca_1">U Ispisu iz Registra udruga nije naveden OIB za zakonskog zastupnika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CELEBRITY HRVATSKA - HUMANITARNA UDRUGA POZNATIH I SLAVNIH zastupanog po punomoćniku RIKARKO ZWICKER</izvorni_sadrzaj>
    <derivirana_varijabla naziv="DomainObject.Predmet.ProtustrankaFormated_1">  CELEBRITY HRVATSKA - HUMANITARNA UDRUGA POZNATIH I SLAVNIH zastupanog po punomoćniku RIKARKO ZWICKER</derivirana_varijabla>
  </DomainObject.Predmet.ProtustrankaFormated>
  <DomainObject.Predmet.ProtustrankaFormatedOIB>
    <izvorni_sadrzaj>  CELEBRITY HRVATSKA - HUMANITARNA UDRUGA POZNATIH I SLAVNIH, OIB 35146674714 zastupanog po punomoćniku RIKARKO ZWICKER</izvorni_sadrzaj>
    <derivirana_varijabla naziv="DomainObject.Predmet.ProtustrankaFormatedOIB_1">  CELEBRITY HRVATSKA - HUMANITARNA UDRUGA POZNATIH I SLAVNIH, OIB 35146674714 zastupanog po punomoćniku RIKARKO ZWICKER</derivirana_varijabla>
  </DomainObject.Predmet.ProtustrankaFormatedOIB>
  <DomainObject.Predmet.ProtustrankaFormatedWithAdress>
    <izvorni_sadrzaj> CELEBRITY HRVATSKA - HUMANITARNA UDRUGA POZNATIH I SLAVNIH, BOGOVIĆEVA 1B, 10000 Zagreb zastupanog po punomoćniku RIKARKO ZWICKER</izvorni_sadrzaj>
    <derivirana_varijabla naziv="DomainObject.Predmet.ProtustrankaFormatedWithAdress_1"> CELEBRITY HRVATSKA - HUMANITARNA UDRUGA POZNATIH I SLAVNIH, BOGOVIĆEVA 1B, 10000 Zagreb zastupanog po punomoćniku RIKARKO ZWICKER</derivirana_varijabla>
  </DomainObject.Predmet.ProtustrankaFormatedWithAdress>
  <DomainObject.Predmet.ProtustrankaFormatedWithAdressOIB>
    <izvorni_sadrzaj> CELEBRITY HRVATSKA - HUMANITARNA UDRUGA POZNATIH I SLAVNIH, OIB 35146674714, BOGOVIĆEVA 1B, 10000 Zagreb zastupanog po punomoćniku RIKARKO ZWICKER</izvorni_sadrzaj>
    <derivirana_varijabla naziv="DomainObject.Predmet.ProtustrankaFormatedWithAdressOIB_1"> CELEBRITY HRVATSKA - HUMANITARNA UDRUGA POZNATIH I SLAVNIH, OIB 35146674714, BOGOVIĆEVA 1B, 10000 Zagreb zastupanog po punomoćniku RIKARKO ZWICKER</derivirana_varijabla>
  </DomainObject.Predmet.ProtustrankaFormatedWithAdressOIB>
  <DomainObject.Predmet.ProtustrankaWithAdress>
    <izvorni_sadrzaj>CELEBRITY HRVATSKA - HUMANITARNA UDRUGA POZNATIH I SLAVNIH BOGOVIĆEVA 1B, 10000 Zagreb</izvorni_sadrzaj>
    <derivirana_varijabla naziv="DomainObject.Predmet.ProtustrankaWithAdress_1">CELEBRITY HRVATSKA - HUMANITARNA UDRUGA POZNATIH I SLAVNIH BOGOVIĆEVA 1B, 10000 Zagreb</derivirana_varijabla>
  </DomainObject.Predmet.ProtustrankaWithAdress>
  <DomainObject.Predmet.ProtustrankaWithAdressOIB>
    <izvorni_sadrzaj>CELEBRITY HRVATSKA - HUMANITARNA UDRUGA POZNATIH I SLAVNIH, OIB 35146674714, BOGOVIĆEVA 1B, 10000 Zagreb</izvorni_sadrzaj>
    <derivirana_varijabla naziv="DomainObject.Predmet.ProtustrankaWithAdressOIB_1">CELEBRITY HRVATSKA - HUMANITARNA UDRUGA POZNATIH I SLAVNIH, OIB 35146674714, BOGOVIĆEVA 1B, 10000 Zagreb</derivirana_varijabla>
  </DomainObject.Predmet.ProtustrankaWithAdressOIB>
  <DomainObject.Predmet.ProtustrankaNazivFormated>
    <izvorni_sadrzaj>CELEBRITY HRVATSKA - HUMANITARNA UDRUGA POZNATIH I SLAVNIH</izvorni_sadrzaj>
    <derivirana_varijabla naziv="DomainObject.Predmet.ProtustrankaNazivFormated_1">CELEBRITY HRVATSKA - HUMANITARNA UDRUGA POZNATIH I SLAVNIH</derivirana_varijabla>
  </DomainObject.Predmet.ProtustrankaNazivFormated>
  <DomainObject.Predmet.ProtustrankaNazivFormatedOIB>
    <izvorni_sadrzaj>CELEBRITY HRVATSKA - HUMANITARNA UDRUGA POZNATIH I SLAVNIH, OIB 35146674714</izvorni_sadrzaj>
    <derivirana_varijabla naziv="DomainObject.Predmet.ProtustrankaNazivFormatedOIB_1">CELEBRITY HRVATSKA - HUMANITARNA UDRUGA POZNATIH I SLAVNIH, OIB 35146674714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CELEBRITY HRVATSKA - HUMANITARNA UDRUGA POZNATIH I SLAVNIH zastupanog po punomoćniku RIKARKO ZWICKER</item>
    </izvorni_sadrzaj>
    <derivirana_varijabla naziv="DomainObject.Predmet.ProtuStrankaListFormated_1">
      <item>CELEBRITY HRVATSKA - HUMANITARNA UDRUGA POZNATIH I SLAVNIH zastupanog po punomoćniku RIKARKO ZWICKER</item>
    </derivirana_varijabla>
  </DomainObject.Predmet.ProtuStrankaListFormated>
  <DomainObject.Predmet.ProtuStrankaListFormatedOIB>
    <izvorni_sadrzaj>
      <item>CELEBRITY HRVATSKA - HUMANITARNA UDRUGA POZNATIH I SLAVNIH, OIB 35146674714 zastupanog po punomoćniku RIKARKO ZWICKER</item>
    </izvorni_sadrzaj>
    <derivirana_varijabla naziv="DomainObject.Predmet.ProtuStrankaListFormatedOIB_1">
      <item>CELEBRITY HRVATSKA - HUMANITARNA UDRUGA POZNATIH I SLAVNIH, OIB 35146674714 zastupanog po punomoćniku RIKARKO ZWICKER</item>
    </derivirana_varijabla>
  </DomainObject.Predmet.ProtuStrankaListFormatedOIB>
  <DomainObject.Predmet.ProtuStrankaListFormatedWithAdress>
    <izvorni_sadrzaj>
      <item>CELEBRITY HRVATSKA - HUMANITARNA UDRUGA POZNATIH I SLAVNIH, BOGOVIĆEVA 1B, 10000 Zagreb zastupanog po punomoćniku RIKARKO ZWICKER</item>
    </izvorni_sadrzaj>
    <derivirana_varijabla naziv="DomainObject.Predmet.ProtuStrankaListFormatedWithAdress_1">
      <item>CELEBRITY HRVATSKA - HUMANITARNA UDRUGA POZNATIH I SLAVNIH, BOGOVIĆEVA 1B, 10000 Zagreb zastupanog po punomoćniku RIKARKO ZWICKER</item>
    </derivirana_varijabla>
  </DomainObject.Predmet.ProtuStrankaListFormatedWithAdress>
  <DomainObject.Predmet.ProtuStrankaListFormatedWithAdressOIB>
    <izvorni_sadrzaj>
      <item>CELEBRITY HRVATSKA - HUMANITARNA UDRUGA POZNATIH I SLAVNIH, OIB 35146674714, BOGOVIĆEVA 1B, 10000 Zagreb zastupanog po punomoćniku RIKARKO ZWICKER</item>
    </izvorni_sadrzaj>
    <derivirana_varijabla naziv="DomainObject.Predmet.ProtuStrankaListFormatedWithAdressOIB_1">
      <item>CELEBRITY HRVATSKA - HUMANITARNA UDRUGA POZNATIH I SLAVNIH, OIB 35146674714, BOGOVIĆEVA 1B, 10000 Zagreb zastupanog po punomoćniku RIKARKO ZWICKER</item>
    </derivirana_varijabla>
  </DomainObject.Predmet.ProtuStrankaListFormatedWithAdressOIB>
  <DomainObject.Predmet.ProtuStrankaListNazivFormated>
    <izvorni_sadrzaj>
      <item>CELEBRITY HRVATSKA - HUMANITARNA UDRUGA POZNATIH I SLAVNIH</item>
    </izvorni_sadrzaj>
    <derivirana_varijabla naziv="DomainObject.Predmet.ProtuStrankaListNazivFormated_1">
      <item>CELEBRITY HRVATSKA - HUMANITARNA UDRUGA POZNATIH I SLAVNIH</item>
    </derivirana_varijabla>
  </DomainObject.Predmet.ProtuStrankaListNazivFormated>
  <DomainObject.Predmet.ProtuStrankaListNazivFormatedOIB>
    <izvorni_sadrzaj>
      <item>CELEBRITY HRVATSKA - HUMANITARNA UDRUGA POZNATIH I SLAVNIH, OIB 35146674714</item>
    </izvorni_sadrzaj>
    <derivirana_varijabla naziv="DomainObject.Predmet.ProtuStrankaListNazivFormatedOIB_1">
      <item>CELEBRITY HRVATSKA - HUMANITARNA UDRUGA POZNATIH I SLAVNIH, OIB 35146674714</item>
    </derivirana_varijabla>
  </DomainObject.Predmet.ProtuStrankaListNazivFormatedOIB>
  <DomainObject.Predmet.OstaliListFormated>
    <izvorni_sadrzaj>
      <item>RIKARKO ZWICKER punomoćnik sudionika u postupku CELEBRITY HRVATSKA - HUMANITARNA UDRUGA POZNATIH I SLAVNIH</item>
    </izvorni_sadrzaj>
    <derivirana_varijabla naziv="DomainObject.Predmet.OstaliListFormated_1">
      <item>RIKARKO ZWICKER punomoćnik sudionika u postupku CELEBRITY HRVATSKA - HUMANITARNA UDRUGA POZNATIH I SLAVNIH</item>
    </derivirana_varijabla>
  </DomainObject.Predmet.OstaliListFormated>
  <DomainObject.Predmet.OstaliListFormatedOIB>
    <izvorni_sadrzaj>
      <item>RIKARKO ZWICKER punomoćnik sudionika u postupku CELEBRITY HRVATSKA - HUMANITARNA UDRUGA POZNATIH I SLAVNIH</item>
    </izvorni_sadrzaj>
    <derivirana_varijabla naziv="DomainObject.Predmet.OstaliListFormatedOIB_1">
      <item>RIKARKO ZWICKER punomoćnik sudionika u postupku CELEBRITY HRVATSKA - HUMANITARNA UDRUGA POZNATIH I SLAVNIH</item>
    </derivirana_varijabla>
  </DomainObject.Predmet.OstaliListFormatedOIB>
  <DomainObject.Predmet.OstaliListFormatedWithAdress>
    <izvorni_sadrzaj>
      <item>RIKARKO ZWICKER, Bogovićeva 1b, 10000 Zagreb punomoćnik sudionika u postupku CELEBRITY HRVATSKA - HUMANITARNA UDRUGA POZNATIH I SLAVNIH</item>
    </izvorni_sadrzaj>
    <derivirana_varijabla naziv="DomainObject.Predmet.OstaliListFormatedWithAdress_1">
      <item>RIKARKO ZWICKER, Bogovićeva 1b, 10000 Zagreb punomoćnik sudionika u postupku CELEBRITY HRVATSKA - HUMANITARNA UDRUGA POZNATIH I SLAVNIH</item>
    </derivirana_varijabla>
  </DomainObject.Predmet.OstaliListFormatedWithAdress>
  <DomainObject.Predmet.OstaliListFormatedWithAdressOIB>
    <izvorni_sadrzaj>
      <item>RIKARKO ZWICKER, Bogovićeva 1b, 10000 Zagreb punomoćnik sudionika u postupku CELEBRITY HRVATSKA - HUMANITARNA UDRUGA POZNATIH I SLAVNIH</item>
    </izvorni_sadrzaj>
    <derivirana_varijabla naziv="DomainObject.Predmet.OstaliListFormatedWithAdressOIB_1">
      <item>RIKARKO ZWICKER, Bogovićeva 1b, 10000 Zagreb punomoćnik sudionika u postupku CELEBRITY HRVATSKA - HUMANITARNA UDRUGA POZNATIH I SLAVNIH</item>
    </derivirana_varijabla>
  </DomainObject.Predmet.OstaliListFormatedWithAdressOIB>
  <DomainObject.Predmet.OstaliListNazivFormated>
    <izvorni_sadrzaj>
      <item>RIKARKO ZWICKER</item>
    </izvorni_sadrzaj>
    <derivirana_varijabla naziv="DomainObject.Predmet.OstaliListNazivFormated_1">
      <item>RIKARKO ZWICKER</item>
    </derivirana_varijabla>
  </DomainObject.Predmet.OstaliListNazivFormated>
  <DomainObject.Predmet.OstaliListNazivFormatedOIB>
    <izvorni_sadrzaj>
      <item>RIKARKO ZWICKER</item>
    </izvorni_sadrzaj>
    <derivirana_varijabla naziv="DomainObject.Predmet.OstaliListNazivFormatedOIB_1">
      <item>RIKARKO ZWICKER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CELEBRITY HRVATSKA - HUMANITARNA UDRUGA POZNATIH I SLAVNIH</izvorni_sadrzaj>
    <derivirana_varijabla naziv="DomainObject.Predmet.ProtustrankaIDrugi_1">CELEBRITY HRVATSKA - HUMANITARNA UDRUGA POZNATIH I SLAVNIH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CELEBRITY HRVATSKA - HUMANITARNA UDRUGA POZNATIH I SLAVNIH, OIB 35146674714, BOGOVIĆEVA 1B, 10000 Zagreb</izvorni_sadrzaj>
    <derivirana_varijabla naziv="DomainObject.Predmet.ProtustrankaIDrugiAdressOIB_1">CELEBRITY HRVATSKA - HUMANITARNA UDRUGA POZNATIH I SLAVNIH, OIB 35146674714, BOGOVIĆEVA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CELEBRITY HRVATSKA - HUMANITARNA UDRUGA POZNATIH I SLAVNIH</item>
      <item>RIKARKO ZWICKER</item>
    </izvorni_sadrzaj>
    <derivirana_varijabla naziv="DomainObject.Predmet.SudioniciListNaziv_1">
      <item>FINA Regionalni centar Zagreb</item>
      <item>CELEBRITY HRVATSKA - HUMANITARNA UDRUGA POZNATIH I SLAVNIH</item>
      <item>RIKARKO ZWICKER</item>
    </derivirana_varijabla>
  </DomainObject.Predmet.SudioniciListNaziv>
  <DomainObject.Predmet.SudioniciListAdressOIB>
    <izvorni_sadrzaj>
      <item>FINA Regionalni centar Zagreb, OIB 85821130368, Trg svibanjskih žrtava 1995.1,10000 Zagreb</item>
      <item>CELEBRITY HRVATSKA - HUMANITARNA UDRUGA POZNATIH I SLAVNIH, OIB 35146674714, BOGOVIĆEVA 1B,10000 Zagreb</item>
      <item>RIKARKO ZWICKER, Bogovićeva 1b,10000 Zagreb</item>
    </izvorni_sadrzaj>
    <derivirana_varijabla naziv="DomainObject.Predmet.SudioniciListAdressOIB_1">
      <item>FINA Regionalni centar Zagreb, OIB 85821130368, Trg svibanjskih žrtava 1995.1,10000 Zagreb</item>
      <item>CELEBRITY HRVATSKA - HUMANITARNA UDRUGA POZNATIH I SLAVNIH, OIB 35146674714, BOGOVIĆEVA 1B,10000 Zagreb</item>
      <item>RIKARKO ZWICKER,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35146674714</item>
      <item>, OIB null</item>
    </izvorni_sadrzaj>
    <derivirana_varijabla naziv="DomainObject.Predmet.SudioniciListNazivOIB_1">
      <item>, OIB 85821130368</item>
      <item>, OIB 35146674714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6B929-BAB9-4AFA-9D9D-6610BCCFB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1914</properties:Characters>
  <properties:Lines>66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2016-04-22T10:47:00Z</dcterms:created>
  <dc:creator>Sudsko vijeæe</dc:creator>
  <cp:lastModifiedBy>Tamara Hržić</cp:lastModifiedBy>
  <cp:lastPrinted>2016-04-25T09:03:00Z</cp:lastPrinted>
  <dcterms:modified xmlns:xsi="http://www.w3.org/2001/XMLSchema-instance" xsi:type="dcterms:W3CDTF">2016-04-25T09:03:00Z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