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59dab" w14:paraId="be59dab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D3CF6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</w:t>
      </w:r>
      <w:r w:rsidR="006D3CF6">
        <w:t xml:space="preserve">                 </w:t>
      </w:r>
      <w:r>
        <w:t xml:space="preserve">    Broj: St-</w:t>
      </w:r>
      <w:r w:rsidR="00602D55">
        <w:t>57/2017-15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 w:rsidRPr="006D3CF6">
        <w:t xml:space="preserve">TRGOVAČKI SUD U OSIJEKU, STALNA SLUŽBA U </w:t>
      </w:r>
      <w:r w:rsidR="00766DE9" w:rsidRPr="006D3CF6">
        <w:t>SLAVONSKOM BRODU</w:t>
      </w:r>
      <w:r w:rsidR="000938B8" w:rsidRPr="006D3CF6">
        <w:t>,</w:t>
      </w:r>
      <w:r w:rsidR="000938B8">
        <w:t xml:space="preserve">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17076B">
        <w:t>Osijek</w:t>
      </w:r>
      <w:r w:rsidR="00AF6623">
        <w:t>,</w:t>
      </w:r>
      <w:r w:rsidR="004A0D7B">
        <w:t xml:space="preserve"> za pokretanje skraćenog</w:t>
      </w:r>
      <w:r w:rsidR="00637D8D">
        <w:t>a</w:t>
      </w:r>
      <w:r w:rsidR="004A0D7B">
        <w:t xml:space="preserve"> stečajnog</w:t>
      </w:r>
      <w:r w:rsidR="00637D8D">
        <w:t>a</w:t>
      </w:r>
      <w:r w:rsidR="00FC6829">
        <w:t xml:space="preserve"> postupka </w:t>
      </w:r>
      <w:r w:rsidR="004A0D7B">
        <w:t xml:space="preserve">nad dužnikom </w:t>
      </w:r>
      <w:r w:rsidR="00602D55">
        <w:t>PAŠA j.d.o.o. za ugostiteljstvo i usluge, OIB 83887166118, Slavonski Brod, A.Starčevića 10,</w:t>
      </w:r>
      <w:r w:rsidR="009D3170">
        <w:t xml:space="preserve"> </w:t>
      </w:r>
      <w:r w:rsidR="00163246">
        <w:t>temeljem članka 430</w:t>
      </w:r>
      <w:r w:rsidR="004A0D7B">
        <w:t>.</w:t>
      </w:r>
      <w:r w:rsidR="00637D8D">
        <w:t xml:space="preserve"> Stečajnog zakona (NN br.</w:t>
      </w:r>
      <w:r w:rsidR="00316816">
        <w:t xml:space="preserve"> 71/15)</w:t>
      </w:r>
      <w:r w:rsidR="00907BE4">
        <w:t xml:space="preserve">, dana </w:t>
      </w:r>
      <w:r w:rsidR="00373128">
        <w:t>23</w:t>
      </w:r>
      <w:r w:rsidR="00602D55">
        <w:t>.listopada</w:t>
      </w:r>
      <w:r w:rsidR="00637D8D">
        <w:t xml:space="preserve"> 2017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</w:t>
      </w:r>
      <w:r w:rsidR="00FC6829">
        <w:rPr>
          <w:bCs/>
        </w:rPr>
        <w:t xml:space="preserve">dužnika </w:t>
      </w:r>
      <w:r w:rsidR="00513B17">
        <w:t xml:space="preserve">dužnikom </w:t>
      </w:r>
      <w:r w:rsidR="00602D55">
        <w:t>PAŠA j.d.o.o. za ugostiteljstvo i usluge, OIB 83887166118, Slavonski Brod, A.Starčevića 10,</w:t>
      </w:r>
      <w:r w:rsidR="00513B17">
        <w:t xml:space="preserve"> </w:t>
      </w:r>
      <w:r>
        <w:t xml:space="preserve">iznosi </w:t>
      </w:r>
      <w:r w:rsidR="00602D55">
        <w:t>50.318,25</w:t>
      </w:r>
      <w:r>
        <w:t xml:space="preserve"> kn.</w:t>
      </w:r>
    </w:p>
    <w:p w:rsidRDefault="006D3CF6" w:rsidP="00F2165F" w:rsidR="006D3CF6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63493C">
        <w:t>osoba ovlaštena</w:t>
      </w:r>
      <w:r w:rsidR="00637D8D">
        <w:t xml:space="preserve"> za zastupanje</w:t>
      </w:r>
      <w:r w:rsidR="009D3170">
        <w:t xml:space="preserve"> </w:t>
      </w:r>
      <w:r w:rsidR="00602D55">
        <w:t>HARUN MUJKIĆ iz Slavonskog Broda, Mirka Turčinovića 4A, OIB 47270121045</w:t>
      </w:r>
      <w:r w:rsidR="006D3CF6">
        <w:t>,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6D3CF6" w:rsidP="00F2165F" w:rsidR="006D3CF6">
      <w:pPr>
        <w:ind w:left="708"/>
        <w:jc w:val="both"/>
      </w:pPr>
    </w:p>
    <w:p w:rsidRDefault="00602D55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>
        <w:rPr>
          <w:b/>
        </w:rPr>
        <w:t>57</w:t>
      </w:r>
      <w:r w:rsidR="000C26C6" w:rsidRPr="00106733">
        <w:rPr>
          <w:b/>
        </w:rPr>
        <w:t>-</w:t>
      </w:r>
      <w:r w:rsidR="006A74C8">
        <w:rPr>
          <w:b/>
        </w:rPr>
        <w:t>20</w:t>
      </w:r>
      <w:r w:rsidR="000C26C6" w:rsidRPr="00106733">
        <w:rPr>
          <w:b/>
        </w:rPr>
        <w:t>1</w:t>
      </w:r>
      <w:r w:rsidR="00637D8D">
        <w:rPr>
          <w:b/>
        </w:rPr>
        <w:t>7</w:t>
      </w:r>
      <w:r w:rsidR="00316816">
        <w:t xml:space="preserve"> (članak 430 Stečajnog zakona u vezi s člankom 132. Stečajnog zakona Narodne novine broj 71/15).</w:t>
      </w:r>
    </w:p>
    <w:p w:rsidRDefault="006D3CF6" w:rsidP="00F2165F" w:rsidR="006D3CF6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 w:rsidR="0063493C">
        <w:t>Ako osoba</w:t>
      </w:r>
      <w:r>
        <w:t xml:space="preserve"> </w:t>
      </w:r>
      <w:r w:rsidR="00316816">
        <w:t xml:space="preserve">iz točke II, </w:t>
      </w:r>
      <w:r w:rsidR="0063493C">
        <w:t>ovlaštena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 w:rsidR="0063493C">
        <w:t>ne podnese</w:t>
      </w:r>
      <w:r>
        <w:t xml:space="preserve">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373128">
        <w:t>23</w:t>
      </w:r>
      <w:r w:rsidR="00602D55">
        <w:t>.listopada</w:t>
      </w:r>
      <w:r w:rsidR="00637D8D">
        <w:t xml:space="preserve"> 2017</w:t>
      </w:r>
      <w:r>
        <w:t>.</w:t>
      </w:r>
      <w:r w:rsidR="0017076B">
        <w:t>g.</w:t>
      </w:r>
    </w:p>
    <w:p w:rsidRDefault="00FC6829" w:rsidP="00F2165F" w:rsidR="00FC6829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047A8F" w:rsidP="00047A8F" w:rsidR="00047A8F">
      <w:r>
        <w:t>DNA</w:t>
      </w:r>
    </w:p>
    <w:p w:rsidRDefault="008B0E56" w:rsidP="008C3BCD" w:rsidR="00532E0A">
      <w:pPr>
        <w:ind w:left="720"/>
        <w:jc w:val="both"/>
      </w:pPr>
      <w:r>
        <w:t>e-oglasna ploča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35BB" w:rsidR="005935BB">
      <w:r>
        <w:separator/>
      </w:r>
    </w:p>
  </w:endnote>
  <w:endnote w:id="0" w:type="continuationSeparator">
    <w:p w:rsidRDefault="005935BB" w:rsidR="005935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35BB" w:rsidR="005935BB">
      <w:r>
        <w:separator/>
      </w:r>
    </w:p>
  </w:footnote>
  <w:footnote w:id="0" w:type="continuationSeparator">
    <w:p w:rsidRDefault="005935BB" w:rsidR="005935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35C9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C26C6"/>
    <w:rsid w:val="000D0569"/>
    <w:rsid w:val="000D22F2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146AB"/>
    <w:rsid w:val="00120A6D"/>
    <w:rsid w:val="001317D3"/>
    <w:rsid w:val="001437B2"/>
    <w:rsid w:val="001609A5"/>
    <w:rsid w:val="00163246"/>
    <w:rsid w:val="001660D3"/>
    <w:rsid w:val="0017076B"/>
    <w:rsid w:val="00170D5E"/>
    <w:rsid w:val="00173F18"/>
    <w:rsid w:val="00177EC7"/>
    <w:rsid w:val="001862CE"/>
    <w:rsid w:val="00191A7A"/>
    <w:rsid w:val="001B13EF"/>
    <w:rsid w:val="001B49A2"/>
    <w:rsid w:val="001B53AC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453C4"/>
    <w:rsid w:val="0025000D"/>
    <w:rsid w:val="002544AB"/>
    <w:rsid w:val="00265AE7"/>
    <w:rsid w:val="00267D26"/>
    <w:rsid w:val="00270039"/>
    <w:rsid w:val="00274CFE"/>
    <w:rsid w:val="0028507D"/>
    <w:rsid w:val="00292035"/>
    <w:rsid w:val="002A01C0"/>
    <w:rsid w:val="002A1B0C"/>
    <w:rsid w:val="002A2AF5"/>
    <w:rsid w:val="002A36D6"/>
    <w:rsid w:val="002A3BEF"/>
    <w:rsid w:val="002B2204"/>
    <w:rsid w:val="002B4236"/>
    <w:rsid w:val="002C3D49"/>
    <w:rsid w:val="002D2610"/>
    <w:rsid w:val="002D6CC3"/>
    <w:rsid w:val="002D7681"/>
    <w:rsid w:val="002F4AAF"/>
    <w:rsid w:val="002F66FE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58FA"/>
    <w:rsid w:val="003612A7"/>
    <w:rsid w:val="00373128"/>
    <w:rsid w:val="00375C7E"/>
    <w:rsid w:val="0038265B"/>
    <w:rsid w:val="003832CA"/>
    <w:rsid w:val="00383AE3"/>
    <w:rsid w:val="00385E04"/>
    <w:rsid w:val="003879D1"/>
    <w:rsid w:val="003924AF"/>
    <w:rsid w:val="003969BD"/>
    <w:rsid w:val="003A22A4"/>
    <w:rsid w:val="003A56C0"/>
    <w:rsid w:val="003A610E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2120F"/>
    <w:rsid w:val="00421D71"/>
    <w:rsid w:val="00423F56"/>
    <w:rsid w:val="004351D0"/>
    <w:rsid w:val="00436570"/>
    <w:rsid w:val="00437DF7"/>
    <w:rsid w:val="00442FEF"/>
    <w:rsid w:val="00443F69"/>
    <w:rsid w:val="004477BC"/>
    <w:rsid w:val="004556F0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C7FB3"/>
    <w:rsid w:val="004D09A4"/>
    <w:rsid w:val="004D5A26"/>
    <w:rsid w:val="004E0706"/>
    <w:rsid w:val="004E1973"/>
    <w:rsid w:val="004E1E18"/>
    <w:rsid w:val="004E466C"/>
    <w:rsid w:val="004E4C41"/>
    <w:rsid w:val="004F5164"/>
    <w:rsid w:val="004F5FE8"/>
    <w:rsid w:val="005126B5"/>
    <w:rsid w:val="00513B17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935BB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2D55"/>
    <w:rsid w:val="00604FC0"/>
    <w:rsid w:val="00613D0A"/>
    <w:rsid w:val="006207DD"/>
    <w:rsid w:val="00632865"/>
    <w:rsid w:val="00633654"/>
    <w:rsid w:val="0063493C"/>
    <w:rsid w:val="006372FF"/>
    <w:rsid w:val="00637D8D"/>
    <w:rsid w:val="006402A0"/>
    <w:rsid w:val="00644281"/>
    <w:rsid w:val="0064467A"/>
    <w:rsid w:val="00646FD9"/>
    <w:rsid w:val="00652724"/>
    <w:rsid w:val="00657CC5"/>
    <w:rsid w:val="00666114"/>
    <w:rsid w:val="00666402"/>
    <w:rsid w:val="00671E1F"/>
    <w:rsid w:val="006763A0"/>
    <w:rsid w:val="006764DD"/>
    <w:rsid w:val="00676C4B"/>
    <w:rsid w:val="00681F68"/>
    <w:rsid w:val="0069656A"/>
    <w:rsid w:val="00696F1F"/>
    <w:rsid w:val="006A11E9"/>
    <w:rsid w:val="006A4377"/>
    <w:rsid w:val="006A5233"/>
    <w:rsid w:val="006A6EBE"/>
    <w:rsid w:val="006A74C8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3CF6"/>
    <w:rsid w:val="006D4D9B"/>
    <w:rsid w:val="006E3A84"/>
    <w:rsid w:val="007039E2"/>
    <w:rsid w:val="007106CF"/>
    <w:rsid w:val="007109F3"/>
    <w:rsid w:val="00711561"/>
    <w:rsid w:val="00712F81"/>
    <w:rsid w:val="00720A0F"/>
    <w:rsid w:val="0073010A"/>
    <w:rsid w:val="00732258"/>
    <w:rsid w:val="00734726"/>
    <w:rsid w:val="007362CB"/>
    <w:rsid w:val="0075098F"/>
    <w:rsid w:val="0075263B"/>
    <w:rsid w:val="007657AA"/>
    <w:rsid w:val="00765BB5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E68CA"/>
    <w:rsid w:val="007E7376"/>
    <w:rsid w:val="007F1C41"/>
    <w:rsid w:val="007F6CA1"/>
    <w:rsid w:val="008023F7"/>
    <w:rsid w:val="00817C66"/>
    <w:rsid w:val="0083124A"/>
    <w:rsid w:val="00834F15"/>
    <w:rsid w:val="00836CE2"/>
    <w:rsid w:val="0084069A"/>
    <w:rsid w:val="00855A65"/>
    <w:rsid w:val="00857133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C3BCD"/>
    <w:rsid w:val="008C615F"/>
    <w:rsid w:val="008C7029"/>
    <w:rsid w:val="008D282E"/>
    <w:rsid w:val="008D6AF0"/>
    <w:rsid w:val="008E2AEA"/>
    <w:rsid w:val="00901EF5"/>
    <w:rsid w:val="00907BE4"/>
    <w:rsid w:val="00912CF5"/>
    <w:rsid w:val="009137B1"/>
    <w:rsid w:val="00926432"/>
    <w:rsid w:val="00930B0A"/>
    <w:rsid w:val="00931AA8"/>
    <w:rsid w:val="00936874"/>
    <w:rsid w:val="00937840"/>
    <w:rsid w:val="009525D4"/>
    <w:rsid w:val="00955F8E"/>
    <w:rsid w:val="00973804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5CE2"/>
    <w:rsid w:val="009C670C"/>
    <w:rsid w:val="009C73FC"/>
    <w:rsid w:val="009D3170"/>
    <w:rsid w:val="009E5D6D"/>
    <w:rsid w:val="00A06F9D"/>
    <w:rsid w:val="00A07CA2"/>
    <w:rsid w:val="00A1552C"/>
    <w:rsid w:val="00A20102"/>
    <w:rsid w:val="00A20109"/>
    <w:rsid w:val="00A214C9"/>
    <w:rsid w:val="00A30545"/>
    <w:rsid w:val="00A31E74"/>
    <w:rsid w:val="00A331E5"/>
    <w:rsid w:val="00A405B5"/>
    <w:rsid w:val="00A443DC"/>
    <w:rsid w:val="00A46436"/>
    <w:rsid w:val="00A50414"/>
    <w:rsid w:val="00A525DB"/>
    <w:rsid w:val="00A55158"/>
    <w:rsid w:val="00A57AB7"/>
    <w:rsid w:val="00A57DB1"/>
    <w:rsid w:val="00A63F24"/>
    <w:rsid w:val="00A72046"/>
    <w:rsid w:val="00A8702F"/>
    <w:rsid w:val="00A93222"/>
    <w:rsid w:val="00A96E1A"/>
    <w:rsid w:val="00AA68DE"/>
    <w:rsid w:val="00AA6B6E"/>
    <w:rsid w:val="00AB7B53"/>
    <w:rsid w:val="00AC1ECD"/>
    <w:rsid w:val="00AD46EF"/>
    <w:rsid w:val="00AD763E"/>
    <w:rsid w:val="00AF6623"/>
    <w:rsid w:val="00B023D3"/>
    <w:rsid w:val="00B10594"/>
    <w:rsid w:val="00B24625"/>
    <w:rsid w:val="00B24B41"/>
    <w:rsid w:val="00B32948"/>
    <w:rsid w:val="00B34089"/>
    <w:rsid w:val="00B43042"/>
    <w:rsid w:val="00B56BAC"/>
    <w:rsid w:val="00B67389"/>
    <w:rsid w:val="00B73277"/>
    <w:rsid w:val="00B82540"/>
    <w:rsid w:val="00B86000"/>
    <w:rsid w:val="00B90327"/>
    <w:rsid w:val="00B95204"/>
    <w:rsid w:val="00B95B20"/>
    <w:rsid w:val="00BA05AE"/>
    <w:rsid w:val="00BA4FCC"/>
    <w:rsid w:val="00BB48AF"/>
    <w:rsid w:val="00BB52EE"/>
    <w:rsid w:val="00BC507B"/>
    <w:rsid w:val="00BE33FF"/>
    <w:rsid w:val="00BE59FA"/>
    <w:rsid w:val="00BF32DE"/>
    <w:rsid w:val="00C2016D"/>
    <w:rsid w:val="00C41553"/>
    <w:rsid w:val="00C43CDA"/>
    <w:rsid w:val="00C45B6A"/>
    <w:rsid w:val="00C5161A"/>
    <w:rsid w:val="00C56925"/>
    <w:rsid w:val="00C66216"/>
    <w:rsid w:val="00C67665"/>
    <w:rsid w:val="00C8590C"/>
    <w:rsid w:val="00C92767"/>
    <w:rsid w:val="00CA01EF"/>
    <w:rsid w:val="00CA7C4D"/>
    <w:rsid w:val="00CA7CEA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D6682"/>
    <w:rsid w:val="00DE1BB4"/>
    <w:rsid w:val="00DE1D7C"/>
    <w:rsid w:val="00DE5F69"/>
    <w:rsid w:val="00DF3E9C"/>
    <w:rsid w:val="00DF5C6E"/>
    <w:rsid w:val="00E2167F"/>
    <w:rsid w:val="00E23AF8"/>
    <w:rsid w:val="00E2417D"/>
    <w:rsid w:val="00E373D6"/>
    <w:rsid w:val="00E426B6"/>
    <w:rsid w:val="00E44DCF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260D"/>
    <w:rsid w:val="00EC6F03"/>
    <w:rsid w:val="00EC72EA"/>
    <w:rsid w:val="00ED4C16"/>
    <w:rsid w:val="00ED5D13"/>
    <w:rsid w:val="00EE2192"/>
    <w:rsid w:val="00EF76B5"/>
    <w:rsid w:val="00EF7D9D"/>
    <w:rsid w:val="00F02A50"/>
    <w:rsid w:val="00F040DB"/>
    <w:rsid w:val="00F1447C"/>
    <w:rsid w:val="00F2165F"/>
    <w:rsid w:val="00F21C5A"/>
    <w:rsid w:val="00F4387F"/>
    <w:rsid w:val="00F448E5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6829"/>
    <w:rsid w:val="00FC777D"/>
    <w:rsid w:val="00FD3E27"/>
    <w:rsid w:val="00FD4BA6"/>
    <w:rsid w:val="00FE06EF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F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F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F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F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</izvorni_sadrzaj>
    <derivirana_varijabla naziv="DomainObject.Predmet.Opis_1">ČL.429.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St-57/2017</izvorni_sadrzaj>
    <derivirana_varijabla naziv="DomainObject.Predmet.OznakaBroj_1">St-57/2017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PAŠA j.d.o.o. za ugostiteljstvo i usluge</izvorni_sadrzaj>
    <derivirana_varijabla naziv="DomainObject.Predmet.ProtustrankaFormated_1">  PAŠA j.d.o.o. za ugostiteljstvo i usluge</derivirana_varijabla>
  </DomainObject.Predmet.ProtustrankaFormated>
  <DomainObject.Predmet.ProtustrankaFormatedOIB>
    <izvorni_sadrzaj>  PAŠA j.d.o.o. za ugostiteljstvo i usluge, OIB 83887166118</izvorni_sadrzaj>
    <derivirana_varijabla naziv="DomainObject.Predmet.ProtustrankaFormatedOIB_1">  PAŠA j.d.o.o. za ugostiteljstvo i usluge, OIB 83887166118</derivirana_varijabla>
  </DomainObject.Predmet.ProtustrankaFormatedOIB>
  <DomainObject.Predmet.ProtustrankaFormatedWithAdress>
    <izvorni_sadrzaj> PAŠA j.d.o.o. za ugostiteljstvo i usluge, A. Starčevića 10, 35000 Slavonski Brod</izvorni_sadrzaj>
    <derivirana_varijabla naziv="DomainObject.Predmet.ProtustrankaFormatedWithAdress_1"> PAŠA j.d.o.o. za ugostiteljstvo i usluge, A. Starčevića 10, 35000 Slavonski Brod</derivirana_varijabla>
  </DomainObject.Predmet.ProtustrankaFormatedWithAdress>
  <DomainObject.Predmet.ProtustrankaFormatedWithAdressOIB>
    <izvorni_sadrzaj> PAŠA j.d.o.o. za ugostiteljstvo i usluge, OIB 83887166118, A. Starčevića 10, 35000 Slavonski Brod</izvorni_sadrzaj>
    <derivirana_varijabla naziv="DomainObject.Predmet.ProtustrankaFormatedWithAdressOIB_1"> PAŠA j.d.o.o. za ugostiteljstvo i usluge, OIB 83887166118, A. Starčevića 10, 35000 Slavonski Brod</derivirana_varijabla>
  </DomainObject.Predmet.ProtustrankaFormatedWithAdressOIB>
  <DomainObject.Predmet.ProtustrankaWithAdress>
    <izvorni_sadrzaj>PAŠA j.d.o.o. za ugostiteljstvo i usluge A. Starčevića 10, 35000 Slavonski Brod</izvorni_sadrzaj>
    <derivirana_varijabla naziv="DomainObject.Predmet.ProtustrankaWithAdress_1">PAŠA j.d.o.o. za ugostiteljstvo i usluge A. Starčevića 10, 35000 Slavonski Brod</derivirana_varijabla>
  </DomainObject.Predmet.ProtustrankaWithAdress>
  <DomainObject.Predmet.ProtustrankaWithAdressOIB>
    <izvorni_sadrzaj>PAŠA j.d.o.o. za ugostiteljstvo i usluge, OIB 83887166118, A. Starčevića 10, 35000 Slavonski Brod</izvorni_sadrzaj>
    <derivirana_varijabla naziv="DomainObject.Predmet.ProtustrankaWithAdressOIB_1">PAŠA j.d.o.o. za ugostiteljstvo i usluge, OIB 83887166118, A. Starčevića 10, 35000 Slavonski Brod</derivirana_varijabla>
  </DomainObject.Predmet.ProtustrankaWithAdressOIB>
  <DomainObject.Predmet.ProtustrankaNazivFormated>
    <izvorni_sadrzaj>PAŠA j.d.o.o. za ugostiteljstvo i usluge</izvorni_sadrzaj>
    <derivirana_varijabla naziv="DomainObject.Predmet.ProtustrankaNazivFormated_1">PAŠA j.d.o.o. za ugostiteljstvo i usluge</derivirana_varijabla>
  </DomainObject.Predmet.ProtustrankaNazivFormated>
  <DomainObject.Predmet.ProtustrankaNazivFormatedOIB>
    <izvorni_sadrzaj>PAŠA j.d.o.o. za ugostiteljstvo i usluge, OIB 83887166118</izvorni_sadrzaj>
    <derivirana_varijabla naziv="DomainObject.Predmet.ProtustrankaNazivFormatedOIB_1">PAŠA j.d.o.o. za ugostiteljstvo i usluge, OIB 83887166118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50318.25</izvorni_sadrzaj>
    <derivirana_varijabla naziv="DomainObject.Predmet.TrenutnaVrijednost_1">50318.25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PAŠA j.d.o.o. za ugostiteljstvo i usluge</item>
    </izvorni_sadrzaj>
    <derivirana_varijabla naziv="DomainObject.Predmet.ProtuStrankaListFormated_1">
      <item>PAŠA j.d.o.o. za ugostiteljstvo i usluge</item>
    </derivirana_varijabla>
  </DomainObject.Predmet.ProtuStrankaListFormated>
  <DomainObject.Predmet.ProtuStrankaListFormatedOIB>
    <izvorni_sadrzaj>
      <item>PAŠA j.d.o.o. za ugostiteljstvo i usluge, OIB 83887166118</item>
    </izvorni_sadrzaj>
    <derivirana_varijabla naziv="DomainObject.Predmet.ProtuStrankaListFormatedOIB_1">
      <item>PAŠA j.d.o.o. za ugostiteljstvo i usluge, OIB 83887166118</item>
    </derivirana_varijabla>
  </DomainObject.Predmet.ProtuStrankaListFormatedOIB>
  <DomainObject.Predmet.ProtuStrankaListFormatedWithAdress>
    <izvorni_sadrzaj>
      <item>PAŠA j.d.o.o. za ugostiteljstvo i usluge, A. Starčevića 10, 35000 Slavonski Brod</item>
    </izvorni_sadrzaj>
    <derivirana_varijabla naziv="DomainObject.Predmet.ProtuStrankaListFormatedWithAdress_1">
      <item>PAŠA j.d.o.o. za ugostiteljstvo i usluge, A. Starčevića 10, 35000 Slavonski Brod</item>
    </derivirana_varijabla>
  </DomainObject.Predmet.ProtuStrankaListFormatedWithAdress>
  <DomainObject.Predmet.ProtuStrankaListFormatedWithAdressOIB>
    <izvorni_sadrzaj>
      <item>PAŠA j.d.o.o. za ugostiteljstvo i usluge, OIB 83887166118, A. Starčevića 10, 35000 Slavonski Brod</item>
    </izvorni_sadrzaj>
    <derivirana_varijabla naziv="DomainObject.Predmet.ProtuStrankaListFormatedWithAdressOIB_1">
      <item>PAŠA j.d.o.o. za ugostiteljstvo i usluge, OIB 83887166118, A. Starčevića 10, 35000 Slavonski Brod</item>
    </derivirana_varijabla>
  </DomainObject.Predmet.ProtuStrankaListFormatedWithAdressOIB>
  <DomainObject.Predmet.ProtuStrankaListNazivFormated>
    <izvorni_sadrzaj>
      <item>PAŠA j.d.o.o. za ugostiteljstvo i usluge</item>
    </izvorni_sadrzaj>
    <derivirana_varijabla naziv="DomainObject.Predmet.ProtuStrankaListNazivFormated_1">
      <item>PAŠA j.d.o.o. za ugostiteljstvo i usluge</item>
    </derivirana_varijabla>
  </DomainObject.Predmet.ProtuStrankaListNazivFormated>
  <DomainObject.Predmet.ProtuStrankaListNazivFormatedOIB>
    <izvorni_sadrzaj>
      <item>PAŠA j.d.o.o. za ugostiteljstvo i usluge, OIB 83887166118</item>
    </izvorni_sadrzaj>
    <derivirana_varijabla naziv="DomainObject.Predmet.ProtuStrankaListNazivFormatedOIB_1">
      <item>PAŠA j.d.o.o. za ugostiteljstvo i usluge, OIB 83887166118</item>
    </derivirana_varijabla>
  </DomainObject.Predmet.ProtuStrankaListNazivFormatedOIB>
  <DomainObject.Predmet.OstaliListFormated>
    <izvorni_sadrzaj>
      <item>HARUN MUJKIĆ</item>
    </izvorni_sadrzaj>
    <derivirana_varijabla naziv="DomainObject.Predmet.OstaliListFormated_1">
      <item>HARUN MUJKIĆ</item>
    </derivirana_varijabla>
  </DomainObject.Predmet.OstaliListFormated>
  <DomainObject.Predmet.OstaliListFormatedOIB>
    <izvorni_sadrzaj>
      <item>HARUN MUJKIĆ, OIB 47270121045</item>
    </izvorni_sadrzaj>
    <derivirana_varijabla naziv="DomainObject.Predmet.OstaliListFormatedOIB_1">
      <item>HARUN MUJKIĆ, OIB 47270121045</item>
    </derivirana_varijabla>
  </DomainObject.Predmet.OstaliListFormatedOIB>
  <DomainObject.Predmet.OstaliListFormatedWithAdress>
    <izvorni_sadrzaj>
      <item>HARUN MUJKIĆ, Mirka Turčinovića 4A, 35000 Slavonski Brod</item>
    </izvorni_sadrzaj>
    <derivirana_varijabla naziv="DomainObject.Predmet.OstaliListFormatedWithAdress_1">
      <item>HARUN MUJKIĆ, Mirka Turčinovića 4A, 35000 Slavonski Brod</item>
    </derivirana_varijabla>
  </DomainObject.Predmet.OstaliListFormatedWithAdress>
  <DomainObject.Predmet.OstaliListFormatedWithAdressOIB>
    <izvorni_sadrzaj>
      <item>HARUN MUJKIĆ, OIB 47270121045, Mirka Turčinovića 4A, 35000 Slavonski Brod</item>
    </izvorni_sadrzaj>
    <derivirana_varijabla naziv="DomainObject.Predmet.OstaliListFormatedWithAdressOIB_1">
      <item>HARUN MUJKIĆ, OIB 47270121045, Mirka Turčinovića 4A, 35000 Slavonski Brod</item>
    </derivirana_varijabla>
  </DomainObject.Predmet.OstaliListFormatedWithAdressOIB>
  <DomainObject.Predmet.OstaliListNazivFormated>
    <izvorni_sadrzaj>
      <item>HARUN MUJKIĆ</item>
    </izvorni_sadrzaj>
    <derivirana_varijabla naziv="DomainObject.Predmet.OstaliListNazivFormated_1">
      <item>HARUN MUJKIĆ</item>
    </derivirana_varijabla>
  </DomainObject.Predmet.OstaliListNazivFormated>
  <DomainObject.Predmet.OstaliListNazivFormatedOIB>
    <izvorni_sadrzaj>
      <item>HARUN MUJKIĆ, OIB 47270121045</item>
    </izvorni_sadrzaj>
    <derivirana_varijabla naziv="DomainObject.Predmet.OstaliListNazivFormatedOIB_1">
      <item>HARUN MUJKIĆ, OIB 47270121045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PAŠA j.d.o.o. za ugostiteljstvo i usluge</izvorni_sadrzaj>
    <derivirana_varijabla naziv="DomainObject.Predmet.ProtustrankaIDrugi_1">PAŠA j.d.o.o.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PAŠA j.d.o.o. za ugostiteljstvo i usluge, OIB 83887166118, A. Starčevića 10, 35000 Slavonski Brod</izvorni_sadrzaj>
    <derivirana_varijabla naziv="DomainObject.Predmet.ProtustrankaIDrugiAdressOIB_1">PAŠA j.d.o.o. za ugostiteljstvo i usluge, OIB 83887166118, A. Starčevića 10,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PAŠA j.d.o.o. za ugostiteljstvo i usluge</item>
      <item>HARUN MUJKIĆ</item>
    </izvorni_sadrzaj>
    <derivirana_varijabla naziv="DomainObject.Predmet.SudioniciListNaziv_1">
      <item>Financijska agencija</item>
      <item>PAŠA j.d.o.o. za ugostiteljstvo i usluge</item>
      <item>HARUN MUJKIĆ</item>
    </derivirana_varijabla>
  </DomainObject.Predmet.SudioniciListNaziv>
  <DomainObject.Predmet.SudioniciListAdressOIB>
    <izvorni_sadrzaj>
      <item>Financijska agencija, OIB 85821130368, Ulica grada Vukovara 70,10000 Zagreb</item>
      <item>PAŠA j.d.o.o. za ugostiteljstvo i usluge, OIB 83887166118, A. Starčevića 10,35000 Slavonski Brod</item>
      <item>HARUN MUJKIĆ, OIB 47270121045, Mirka Turčinovića 4A,35000 Slavonski Brod</item>
    </izvorni_sadrzaj>
    <derivirana_varijabla naziv="DomainObject.Predmet.SudioniciListAdressOIB_1">
      <item>Financijska agencija, OIB 85821130368, Ulica grada Vukovara 70,10000 Zagreb</item>
      <item>PAŠA j.d.o.o. za ugostiteljstvo i usluge, OIB 83887166118, A. Starčevića 10,35000 Slavonski Brod</item>
      <item>HARUN MUJKIĆ, OIB 47270121045, Mirka Turčinovića 4A,35000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83887166118</item>
      <item>, OIB 47270121045</item>
    </izvorni_sadrzaj>
    <derivirana_varijabla naziv="DomainObject.Predmet.SudioniciListNazivOIB_1">
      <item>, OIB 85821130368</item>
      <item>, OIB 83887166118</item>
      <item>, OIB 47270121045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360</properties:Words>
  <properties:Characters>1963</properties:Characters>
  <properties:Lines>52</properties:Lines>
  <properties:Paragraphs>16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2017-07-21T06:25:00Z</dcterms:created>
  <dc:creator>Korisnik</dc:creator>
  <cp:lastModifiedBy>wsadmin</cp:lastModifiedBy>
  <cp:lastPrinted>2017-10-23T11:47:00Z</cp:lastPrinted>
  <dcterms:modified xmlns:xsi="http://www.w3.org/2001/XMLSchema-instance" xsi:type="dcterms:W3CDTF">2017-10-23T11:48:00Z</dcterms:modified>
  <cp:revision>12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