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8225" w14:paraId="0c68225" w:rsidRDefault="00800C53" w:rsidP="00800C53" w:rsidR="00800C53" w:rsidRPr="000275D3">
      <w:pPr>
        <w:jc w:val="right"/>
        <w15:collapsed w:val="false"/>
      </w:pPr>
      <w:bookmarkStart w:name="_GoBack" w:id="0"/>
      <w:bookmarkEnd w:id="0"/>
    </w:p>
    <w:p w:rsidRDefault="00D24B96" w:rsidP="00C435A4" w:rsidR="00D24B96" w:rsidRPr="000275D3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D24B96" w:rsidP="00C435A4" w:rsidR="00D24B96" w:rsidRPr="000275D3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800C53" w:rsidP="00C435A4" w:rsidR="00800C53" w:rsidRPr="000275D3">
      <w:pPr>
        <w:pStyle w:val="Naslov6"/>
        <w:jc w:val="left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>R</w:t>
      </w:r>
      <w:r w:rsidR="007557FD" w:rsidRPr="000275D3">
        <w:rPr>
          <w:rFonts w:cs="Times New Roman" w:hAnsi="Times New Roman" w:ascii="Times New Roman"/>
          <w:sz w:val="24"/>
        </w:rPr>
        <w:t>E</w:t>
      </w:r>
      <w:r w:rsidR="00863BE5" w:rsidRPr="000275D3">
        <w:rPr>
          <w:rFonts w:cs="Times New Roman" w:hAnsi="Times New Roman" w:ascii="Times New Roman"/>
          <w:sz w:val="24"/>
        </w:rPr>
        <w:t>P</w:t>
      </w:r>
      <w:r w:rsidR="007557FD" w:rsidRPr="000275D3">
        <w:rPr>
          <w:rFonts w:cs="Times New Roman" w:hAnsi="Times New Roman" w:ascii="Times New Roman"/>
          <w:sz w:val="24"/>
        </w:rPr>
        <w:t>UBLIKA  HRVATSK</w:t>
      </w:r>
      <w:r w:rsidRPr="000275D3">
        <w:rPr>
          <w:rFonts w:cs="Times New Roman" w:hAnsi="Times New Roman" w:ascii="Times New Roman"/>
          <w:sz w:val="24"/>
        </w:rPr>
        <w:t xml:space="preserve">A </w:t>
      </w:r>
    </w:p>
    <w:p w:rsidRDefault="00C435A4" w:rsidP="00C435A4" w:rsidR="00800C53" w:rsidRPr="000275D3">
      <w:pPr>
        <w:jc w:val="both"/>
        <w:rPr>
          <w:b/>
          <w:bCs/>
        </w:rPr>
      </w:pPr>
      <w:r w:rsidRPr="000275D3">
        <w:rPr>
          <w:b/>
          <w:bCs/>
        </w:rPr>
        <w:t>TRGOVAČKI SUD U ZADRU</w:t>
      </w:r>
    </w:p>
    <w:p w:rsidRDefault="009C5789" w:rsidP="00C435A4" w:rsidR="009C5789" w:rsidRPr="000275D3">
      <w:pPr>
        <w:jc w:val="both"/>
        <w:rPr>
          <w:bCs/>
        </w:rPr>
      </w:pPr>
      <w:r w:rsidRPr="000275D3">
        <w:rPr>
          <w:bCs/>
        </w:rPr>
        <w:t>Dr. Franje Tuđmana 35</w:t>
      </w:r>
    </w:p>
    <w:p w:rsidRDefault="008A50E3" w:rsidP="00D24B96" w:rsidR="008A50E3" w:rsidRPr="000275D3">
      <w:pPr>
        <w:rPr>
          <w:b/>
          <w:bCs/>
        </w:rPr>
      </w:pPr>
    </w:p>
    <w:p w:rsidRDefault="009C5789" w:rsidP="00800C53" w:rsidR="009C5789" w:rsidRPr="000275D3">
      <w:pPr>
        <w:jc w:val="center"/>
        <w:rPr>
          <w:b/>
          <w:bCs/>
        </w:rPr>
      </w:pPr>
      <w:r w:rsidRPr="000275D3">
        <w:rPr>
          <w:b/>
          <w:bCs/>
        </w:rPr>
        <w:t>R E P U B L I K A   H R V A T S K A</w:t>
      </w:r>
    </w:p>
    <w:p w:rsidRDefault="009C5789" w:rsidP="00800C53" w:rsidR="009C5789" w:rsidRPr="000275D3">
      <w:pPr>
        <w:jc w:val="center"/>
        <w:rPr>
          <w:b/>
          <w:bCs/>
        </w:rPr>
      </w:pPr>
    </w:p>
    <w:p w:rsidRDefault="00800C53" w:rsidP="00800C53" w:rsidR="00800C53" w:rsidRPr="000275D3">
      <w:pPr>
        <w:jc w:val="center"/>
        <w:rPr>
          <w:b/>
          <w:bCs/>
        </w:rPr>
      </w:pPr>
      <w:r w:rsidRPr="000275D3">
        <w:rPr>
          <w:b/>
          <w:bCs/>
        </w:rPr>
        <w:t xml:space="preserve">R J  E Š E N J E </w:t>
      </w:r>
    </w:p>
    <w:p w:rsidRDefault="00800C53" w:rsidP="00800C53" w:rsidR="00800C53" w:rsidRPr="000275D3">
      <w:pPr>
        <w:jc w:val="center"/>
      </w:pPr>
    </w:p>
    <w:p w:rsidRDefault="00D24B96" w:rsidP="00A131DF" w:rsidR="008A50E3" w:rsidRPr="000275D3">
      <w:pPr>
        <w:ind w:firstLine="708"/>
        <w:jc w:val="both"/>
      </w:pPr>
      <w:r w:rsidRPr="000275D3">
        <w:t xml:space="preserve">Trgovački sud u Zadru, po sutkinji Ana Markač, u stečajnom postupku nad stečajnim dužnikom VOX d.o.o. u stečaju, Zadar, Ulica Bregdetti 23, OIB:53564014573, kojeg zastupa stečajni upravitelj Nikola Kruljac iz Našica, dana </w:t>
      </w:r>
      <w:r w:rsidR="00747151" w:rsidRPr="000275D3">
        <w:t xml:space="preserve">20. lipnja </w:t>
      </w:r>
      <w:r w:rsidRPr="000275D3">
        <w:t xml:space="preserve">2017.  </w:t>
      </w:r>
    </w:p>
    <w:p w:rsidRDefault="00747151" w:rsidP="00A131DF" w:rsidR="00747151" w:rsidRPr="000275D3">
      <w:pPr>
        <w:ind w:firstLine="708"/>
        <w:jc w:val="both"/>
      </w:pPr>
    </w:p>
    <w:p w:rsidRDefault="00800C53" w:rsidP="00800C53" w:rsidR="00800C53" w:rsidRPr="000275D3">
      <w:pPr>
        <w:jc w:val="center"/>
        <w:rPr>
          <w:bCs/>
        </w:rPr>
      </w:pPr>
      <w:r w:rsidRPr="000275D3">
        <w:rPr>
          <w:bCs/>
        </w:rPr>
        <w:t xml:space="preserve">r i j e š i o     j e </w:t>
      </w:r>
    </w:p>
    <w:p w:rsidRDefault="00800C53" w:rsidP="00800C53" w:rsidR="00800C53" w:rsidRPr="000275D3">
      <w:pPr>
        <w:jc w:val="center"/>
      </w:pPr>
    </w:p>
    <w:p w:rsidRDefault="00747151" w:rsidP="00D24B96" w:rsidR="00290A67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bCs/>
          <w:sz w:val="24"/>
        </w:rPr>
        <w:t>1.</w:t>
      </w:r>
      <w:r w:rsidRPr="000275D3">
        <w:rPr>
          <w:rFonts w:cs="Times New Roman" w:hAnsi="Times New Roman" w:ascii="Times New Roman"/>
          <w:bCs/>
          <w:sz w:val="24"/>
        </w:rPr>
        <w:tab/>
      </w:r>
      <w:r w:rsidR="0070484E" w:rsidRPr="000275D3">
        <w:rPr>
          <w:rFonts w:cs="Times New Roman" w:eastAsia="Arial Unicode MS" w:hAnsi="Times New Roman" w:ascii="Times New Roman"/>
          <w:sz w:val="24"/>
        </w:rPr>
        <w:t>Ponuditelju</w:t>
      </w:r>
      <w:r w:rsidR="00A0618B" w:rsidRPr="000275D3">
        <w:rPr>
          <w:rFonts w:cs="Times New Roman" w:eastAsia="Arial Unicode MS" w:hAnsi="Times New Roman" w:ascii="Times New Roman"/>
          <w:sz w:val="24"/>
        </w:rPr>
        <w:t xml:space="preserve"> MARKU RAŠIĆU</w:t>
      </w:r>
      <w:r w:rsidRPr="000275D3">
        <w:rPr>
          <w:rFonts w:cs="Times New Roman" w:eastAsia="Arial Unicode MS" w:hAnsi="Times New Roman" w:ascii="Times New Roman"/>
          <w:sz w:val="24"/>
        </w:rPr>
        <w:t xml:space="preserve"> iz Zagreba, Radnička cesta 282/P, OIB:69411994914</w:t>
      </w:r>
      <w:r w:rsidR="00A131DF" w:rsidRPr="000275D3">
        <w:rPr>
          <w:rFonts w:cs="Times New Roman" w:eastAsia="Arial Unicode MS" w:hAnsi="Times New Roman" w:ascii="Times New Roman"/>
          <w:sz w:val="24"/>
        </w:rPr>
        <w:t xml:space="preserve">, </w:t>
      </w:r>
      <w:r w:rsidR="000D4069" w:rsidRPr="000275D3">
        <w:rPr>
          <w:rFonts w:cs="Times New Roman" w:eastAsia="Arial Unicode MS" w:hAnsi="Times New Roman" w:ascii="Times New Roman"/>
          <w:sz w:val="24"/>
        </w:rPr>
        <w:t>do</w:t>
      </w:r>
      <w:r w:rsidR="00800C53" w:rsidRPr="000275D3">
        <w:rPr>
          <w:rFonts w:cs="Times New Roman" w:hAnsi="Times New Roman" w:ascii="Times New Roman"/>
          <w:sz w:val="24"/>
        </w:rPr>
        <w:t xml:space="preserve">suđuje se </w:t>
      </w:r>
      <w:r w:rsidRPr="000275D3">
        <w:rPr>
          <w:rFonts w:cs="Times New Roman" w:hAnsi="Times New Roman" w:ascii="Times New Roman"/>
          <w:sz w:val="24"/>
        </w:rPr>
        <w:t>osobni automobil marke VOLKSWAGEN, tip i model CADY LIFE 1.9 TDI, broj šasije WV2ZZZ</w:t>
      </w:r>
      <w:r w:rsidR="00A0618B" w:rsidRPr="000275D3">
        <w:rPr>
          <w:rFonts w:cs="Times New Roman" w:hAnsi="Times New Roman" w:ascii="Times New Roman"/>
          <w:sz w:val="24"/>
        </w:rPr>
        <w:t>2</w:t>
      </w:r>
      <w:r w:rsidRPr="000275D3">
        <w:rPr>
          <w:rFonts w:cs="Times New Roman" w:hAnsi="Times New Roman" w:ascii="Times New Roman"/>
          <w:sz w:val="24"/>
        </w:rPr>
        <w:t xml:space="preserve">KZ6X072969, </w:t>
      </w:r>
      <w:r w:rsidR="00800C53" w:rsidRPr="000275D3">
        <w:rPr>
          <w:rFonts w:cs="Times New Roman" w:hAnsi="Times New Roman" w:ascii="Times New Roman"/>
          <w:sz w:val="24"/>
        </w:rPr>
        <w:t>u vlasništ</w:t>
      </w:r>
      <w:r w:rsidR="00D07812" w:rsidRPr="000275D3">
        <w:rPr>
          <w:rFonts w:cs="Times New Roman" w:hAnsi="Times New Roman" w:ascii="Times New Roman"/>
          <w:sz w:val="24"/>
        </w:rPr>
        <w:t>v</w:t>
      </w:r>
      <w:r w:rsidR="00800C53" w:rsidRPr="000275D3">
        <w:rPr>
          <w:rFonts w:cs="Times New Roman" w:hAnsi="Times New Roman" w:ascii="Times New Roman"/>
          <w:sz w:val="24"/>
        </w:rPr>
        <w:t xml:space="preserve">u </w:t>
      </w:r>
      <w:r w:rsidR="00290A67" w:rsidRPr="000275D3">
        <w:rPr>
          <w:rFonts w:cs="Times New Roman" w:hAnsi="Times New Roman" w:ascii="Times New Roman"/>
          <w:sz w:val="24"/>
        </w:rPr>
        <w:t xml:space="preserve">stečajnog dužnika </w:t>
      </w:r>
      <w:r w:rsidR="00D24B96" w:rsidRPr="000275D3">
        <w:rPr>
          <w:rFonts w:cs="Times New Roman" w:hAnsi="Times New Roman" w:ascii="Times New Roman"/>
          <w:sz w:val="24"/>
        </w:rPr>
        <w:t>VOX d.o.o. u stečaju, Zadar, Ulica Bregdetti 23, OIB:53564014573.</w:t>
      </w:r>
    </w:p>
    <w:p w:rsidRDefault="00747151" w:rsidP="00D24B96" w:rsidR="00747151" w:rsidRPr="000275D3">
      <w:pPr>
        <w:pStyle w:val="Tijeloteksta2"/>
        <w:rPr>
          <w:rFonts w:cs="Times New Roman" w:hAnsi="Times New Roman" w:ascii="Times New Roman"/>
          <w:sz w:val="24"/>
        </w:rPr>
      </w:pPr>
    </w:p>
    <w:p w:rsidRDefault="00747151" w:rsidP="00747151" w:rsidR="00747151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>2.</w:t>
      </w:r>
      <w:r w:rsidRPr="000275D3">
        <w:rPr>
          <w:rFonts w:cs="Times New Roman" w:hAnsi="Times New Roman" w:ascii="Times New Roman"/>
          <w:sz w:val="24"/>
        </w:rPr>
        <w:tab/>
      </w:r>
      <w:r w:rsidRPr="000275D3">
        <w:rPr>
          <w:rFonts w:cs="Times New Roman" w:eastAsia="Arial Unicode MS" w:hAnsi="Times New Roman" w:ascii="Times New Roman"/>
          <w:sz w:val="24"/>
        </w:rPr>
        <w:t>Ponuditelju</w:t>
      </w:r>
      <w:r w:rsidR="00A0618B" w:rsidRPr="000275D3">
        <w:rPr>
          <w:rFonts w:cs="Times New Roman" w:eastAsia="Arial Unicode MS" w:hAnsi="Times New Roman" w:ascii="Times New Roman"/>
          <w:sz w:val="24"/>
        </w:rPr>
        <w:t xml:space="preserve"> Z.T.T. d.o.o.</w:t>
      </w:r>
      <w:r w:rsidR="009E15B3" w:rsidRPr="000275D3">
        <w:rPr>
          <w:rFonts w:cs="Times New Roman" w:eastAsia="Arial Unicode MS" w:hAnsi="Times New Roman" w:ascii="Times New Roman"/>
          <w:sz w:val="24"/>
        </w:rPr>
        <w:t>,</w:t>
      </w:r>
      <w:r w:rsidR="00A0618B" w:rsidRPr="000275D3">
        <w:rPr>
          <w:rFonts w:cs="Times New Roman" w:eastAsia="Arial Unicode MS" w:hAnsi="Times New Roman" w:ascii="Times New Roman"/>
          <w:sz w:val="24"/>
        </w:rPr>
        <w:t xml:space="preserve"> Zagreb,</w:t>
      </w:r>
      <w:r w:rsidR="009E15B3" w:rsidRPr="000275D3">
        <w:rPr>
          <w:rFonts w:cs="Times New Roman" w:eastAsia="Arial Unicode MS" w:hAnsi="Times New Roman" w:ascii="Times New Roman"/>
          <w:sz w:val="24"/>
        </w:rPr>
        <w:t xml:space="preserve"> </w:t>
      </w:r>
      <w:r w:rsidR="00A0618B" w:rsidRPr="000275D3">
        <w:rPr>
          <w:rFonts w:cs="Times New Roman" w:eastAsia="Arial Unicode MS" w:hAnsi="Times New Roman" w:ascii="Times New Roman"/>
          <w:sz w:val="24"/>
        </w:rPr>
        <w:t>Fancevljev pril</w:t>
      </w:r>
      <w:r w:rsidR="009E15B3" w:rsidRPr="000275D3">
        <w:rPr>
          <w:rFonts w:cs="Times New Roman" w:eastAsia="Arial Unicode MS" w:hAnsi="Times New Roman" w:ascii="Times New Roman"/>
          <w:sz w:val="24"/>
        </w:rPr>
        <w:t>az 9, OIB:759355</w:t>
      </w:r>
      <w:r w:rsidR="00A0618B" w:rsidRPr="000275D3">
        <w:rPr>
          <w:rFonts w:cs="Times New Roman" w:eastAsia="Arial Unicode MS" w:hAnsi="Times New Roman" w:ascii="Times New Roman"/>
          <w:sz w:val="24"/>
        </w:rPr>
        <w:t>1</w:t>
      </w:r>
      <w:r w:rsidR="009E15B3" w:rsidRPr="000275D3">
        <w:rPr>
          <w:rFonts w:cs="Times New Roman" w:eastAsia="Arial Unicode MS" w:hAnsi="Times New Roman" w:ascii="Times New Roman"/>
          <w:sz w:val="24"/>
        </w:rPr>
        <w:t>1444</w:t>
      </w:r>
      <w:r w:rsidRPr="000275D3">
        <w:rPr>
          <w:rFonts w:cs="Times New Roman" w:eastAsia="Arial Unicode MS" w:hAnsi="Times New Roman" w:ascii="Times New Roman"/>
          <w:sz w:val="24"/>
        </w:rPr>
        <w:t>, do</w:t>
      </w:r>
      <w:r w:rsidRPr="000275D3">
        <w:rPr>
          <w:rFonts w:cs="Times New Roman" w:hAnsi="Times New Roman" w:ascii="Times New Roman"/>
          <w:sz w:val="24"/>
        </w:rPr>
        <w:t xml:space="preserve">suđuje se osobni automobil marke VOLKSWAGEN, tip i model </w:t>
      </w:r>
      <w:r w:rsidR="009E15B3" w:rsidRPr="000275D3">
        <w:rPr>
          <w:rFonts w:cs="Times New Roman" w:hAnsi="Times New Roman" w:ascii="Times New Roman"/>
          <w:sz w:val="24"/>
        </w:rPr>
        <w:t xml:space="preserve">GOLF VARIANT 1.9 TDI, </w:t>
      </w:r>
      <w:r w:rsidRPr="000275D3">
        <w:rPr>
          <w:rFonts w:cs="Times New Roman" w:hAnsi="Times New Roman" w:ascii="Times New Roman"/>
          <w:sz w:val="24"/>
        </w:rPr>
        <w:t>broj šasije</w:t>
      </w:r>
      <w:r w:rsidR="009E15B3" w:rsidRPr="000275D3">
        <w:rPr>
          <w:rFonts w:cs="Times New Roman" w:hAnsi="Times New Roman" w:ascii="Times New Roman"/>
          <w:sz w:val="24"/>
        </w:rPr>
        <w:t>:WVWZZZ1JZYW402850</w:t>
      </w:r>
      <w:r w:rsidRPr="000275D3">
        <w:rPr>
          <w:rFonts w:cs="Times New Roman" w:hAnsi="Times New Roman" w:ascii="Times New Roman"/>
          <w:sz w:val="24"/>
        </w:rPr>
        <w:t>, u vlasništvu stečajnog dužnika VOX d.o.o. u stečaju, Zadar, Ulica Bregdetti 23, OIB:53564014573.</w:t>
      </w:r>
    </w:p>
    <w:p w:rsidRDefault="00747151" w:rsidP="00747151" w:rsidR="00747151" w:rsidRPr="000275D3">
      <w:pPr>
        <w:pStyle w:val="Tijeloteksta2"/>
        <w:rPr>
          <w:rFonts w:cs="Times New Roman" w:hAnsi="Times New Roman" w:ascii="Times New Roman"/>
          <w:sz w:val="24"/>
        </w:rPr>
      </w:pPr>
    </w:p>
    <w:p w:rsidRDefault="009E15B3" w:rsidP="009E15B3" w:rsidR="009E15B3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eastAsia="Arial Unicode MS" w:hAnsi="Times New Roman" w:ascii="Times New Roman"/>
          <w:sz w:val="24"/>
        </w:rPr>
        <w:t>3.</w:t>
      </w:r>
      <w:r w:rsidRPr="000275D3">
        <w:rPr>
          <w:rFonts w:cs="Times New Roman" w:eastAsia="Arial Unicode MS" w:hAnsi="Times New Roman" w:ascii="Times New Roman"/>
          <w:sz w:val="24"/>
        </w:rPr>
        <w:tab/>
        <w:t>Ponuditelju MISTIV d.o.o., Split, Karamanova 5, OIB:16127657735, do</w:t>
      </w:r>
      <w:r w:rsidRPr="000275D3">
        <w:rPr>
          <w:rFonts w:cs="Times New Roman" w:hAnsi="Times New Roman" w:ascii="Times New Roman"/>
          <w:sz w:val="24"/>
        </w:rPr>
        <w:t>suđuje se osobni automobil marke VOLKSWAGEN, tip i mod</w:t>
      </w:r>
      <w:r w:rsidR="00A0618B" w:rsidRPr="000275D3">
        <w:rPr>
          <w:rFonts w:cs="Times New Roman" w:hAnsi="Times New Roman" w:ascii="Times New Roman"/>
          <w:sz w:val="24"/>
        </w:rPr>
        <w:t>el POLO 1.4 16 V, broj šasije WVW</w:t>
      </w:r>
      <w:r w:rsidRPr="000275D3">
        <w:rPr>
          <w:rFonts w:cs="Times New Roman" w:hAnsi="Times New Roman" w:ascii="Times New Roman"/>
          <w:sz w:val="24"/>
        </w:rPr>
        <w:t>ZZZ9NZ7D065677, u vlasništvu stečajnog dužnika VOX d.o.o. u stečaju, Zadar, Ulica Bregdetti 23, OIB:53564014573.</w:t>
      </w:r>
    </w:p>
    <w:p w:rsidRDefault="009E15B3" w:rsidP="009E15B3" w:rsidR="009E15B3" w:rsidRPr="000275D3">
      <w:pPr>
        <w:pStyle w:val="Tijeloteksta2"/>
        <w:rPr>
          <w:rFonts w:cs="Times New Roman" w:hAnsi="Times New Roman" w:ascii="Times New Roman"/>
          <w:sz w:val="24"/>
        </w:rPr>
      </w:pPr>
    </w:p>
    <w:p w:rsidRDefault="009E15B3" w:rsidP="009E15B3" w:rsidR="009E15B3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eastAsia="Arial Unicode MS" w:hAnsi="Times New Roman" w:ascii="Times New Roman"/>
          <w:sz w:val="24"/>
        </w:rPr>
        <w:t>4.</w:t>
      </w:r>
      <w:r w:rsidRPr="000275D3">
        <w:rPr>
          <w:rFonts w:cs="Times New Roman" w:eastAsia="Arial Unicode MS" w:hAnsi="Times New Roman" w:ascii="Times New Roman"/>
          <w:sz w:val="24"/>
        </w:rPr>
        <w:tab/>
        <w:t>Ponuditelju MISTIV d.o.o., Split, Karamanova 5, OIB:16127657735, do</w:t>
      </w:r>
      <w:r w:rsidRPr="000275D3">
        <w:rPr>
          <w:rFonts w:cs="Times New Roman" w:hAnsi="Times New Roman" w:ascii="Times New Roman"/>
          <w:sz w:val="24"/>
        </w:rPr>
        <w:t>suđuje se osobni automobil marke VOLKSWAGEN, tip i model POLO 1.4, broj šasije WV</w:t>
      </w:r>
      <w:r w:rsidR="00A0618B" w:rsidRPr="000275D3">
        <w:rPr>
          <w:rFonts w:cs="Times New Roman" w:hAnsi="Times New Roman" w:ascii="Times New Roman"/>
          <w:sz w:val="24"/>
        </w:rPr>
        <w:t>W</w:t>
      </w:r>
      <w:r w:rsidRPr="000275D3">
        <w:rPr>
          <w:rFonts w:cs="Times New Roman" w:hAnsi="Times New Roman" w:ascii="Times New Roman"/>
          <w:sz w:val="24"/>
        </w:rPr>
        <w:t>ZZZ9NZ6D102066, u vlasništvu stečajnog dužnika VOX d.o.o. u stečaju, Zadar, Ulica Bregdetti 23, OIB:53564014573.</w:t>
      </w:r>
    </w:p>
    <w:p w:rsidRDefault="00747151" w:rsidP="00D24B96" w:rsidR="00747151" w:rsidRPr="000275D3">
      <w:pPr>
        <w:pStyle w:val="Tijeloteksta2"/>
        <w:rPr>
          <w:rFonts w:cs="Times New Roman" w:hAnsi="Times New Roman" w:ascii="Times New Roman"/>
          <w:sz w:val="24"/>
        </w:rPr>
      </w:pPr>
    </w:p>
    <w:p w:rsidRDefault="009E15B3" w:rsidP="009E15B3" w:rsidR="009E15B3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eastAsia="Arial Unicode MS" w:hAnsi="Times New Roman" w:ascii="Times New Roman"/>
          <w:sz w:val="24"/>
        </w:rPr>
        <w:t>5.</w:t>
      </w:r>
      <w:r w:rsidRPr="000275D3">
        <w:rPr>
          <w:rFonts w:cs="Times New Roman" w:eastAsia="Arial Unicode MS" w:hAnsi="Times New Roman" w:ascii="Times New Roman"/>
          <w:sz w:val="24"/>
        </w:rPr>
        <w:tab/>
        <w:t>Ponuditelju MISTIV d.o.o., Split, Karamanova 5, OIB:16127657735, do</w:t>
      </w:r>
      <w:r w:rsidRPr="000275D3">
        <w:rPr>
          <w:rFonts w:cs="Times New Roman" w:hAnsi="Times New Roman" w:ascii="Times New Roman"/>
          <w:sz w:val="24"/>
        </w:rPr>
        <w:t>suđuje se osobni automobil marke VOLKSWAGEN, tip i model POLO 1.4 TDI, broj šasije WV</w:t>
      </w:r>
      <w:r w:rsidR="00A0618B" w:rsidRPr="000275D3">
        <w:rPr>
          <w:rFonts w:cs="Times New Roman" w:hAnsi="Times New Roman" w:ascii="Times New Roman"/>
          <w:sz w:val="24"/>
        </w:rPr>
        <w:t>W</w:t>
      </w:r>
      <w:r w:rsidRPr="000275D3">
        <w:rPr>
          <w:rFonts w:cs="Times New Roman" w:hAnsi="Times New Roman" w:ascii="Times New Roman"/>
          <w:sz w:val="24"/>
        </w:rPr>
        <w:t>ZZZ9NZ8Y091021, u vlasništvu stečajnog dužnika VOX d.o.o. u stečaju, Zadar, Ulica Bregdetti 23, OIB:53564014573.</w:t>
      </w:r>
    </w:p>
    <w:p w:rsidRDefault="00290A67" w:rsidP="00D07812" w:rsidR="00290A67" w:rsidRPr="000275D3">
      <w:pPr>
        <w:jc w:val="both"/>
      </w:pPr>
    </w:p>
    <w:p w:rsidRDefault="009E15B3" w:rsidP="009E15B3" w:rsidR="007971B4" w:rsidRPr="000275D3">
      <w:pPr>
        <w:jc w:val="both"/>
      </w:pPr>
      <w:r w:rsidRPr="000275D3">
        <w:t>6.</w:t>
      </w:r>
      <w:r w:rsidRPr="000275D3">
        <w:tab/>
      </w:r>
      <w:r w:rsidR="007971B4" w:rsidRPr="000275D3">
        <w:rPr>
          <w:rFonts w:eastAsia="Arial Unicode MS"/>
        </w:rPr>
        <w:t>Ponuditelju MARIU GRGUREVU iz Zadra, Mile Gojsalić 21, OIB:65936727679, do</w:t>
      </w:r>
      <w:r w:rsidR="007971B4" w:rsidRPr="000275D3">
        <w:t>suđuje se motorkotač, marke Piag</w:t>
      </w:r>
      <w:r w:rsidR="000275D3">
        <w:t>gi</w:t>
      </w:r>
      <w:r w:rsidR="007971B4" w:rsidRPr="000275D3">
        <w:t>o Aprilia SR 50, broj šasije:ZD4VFD0098S034292, u vlasništvu stečajnog dužnika VOX d.o.o. u stečaju, Zadar, Ulica Bregdetti 23, OIB:53564014573</w:t>
      </w:r>
      <w:r w:rsidR="003B7739" w:rsidRPr="000275D3">
        <w:t>.</w:t>
      </w:r>
    </w:p>
    <w:p w:rsidRDefault="007971B4" w:rsidP="009E15B3" w:rsidR="007971B4" w:rsidRPr="000275D3">
      <w:pPr>
        <w:jc w:val="both"/>
      </w:pPr>
    </w:p>
    <w:p w:rsidRDefault="007971B4" w:rsidP="009E15B3" w:rsidR="00D07812" w:rsidRPr="000275D3">
      <w:pPr>
        <w:jc w:val="both"/>
      </w:pPr>
      <w:r w:rsidRPr="000275D3">
        <w:t>7.</w:t>
      </w:r>
      <w:r w:rsidRPr="000275D3">
        <w:tab/>
      </w:r>
      <w:r w:rsidR="009E15B3" w:rsidRPr="000275D3">
        <w:t xml:space="preserve">Utvrđuje se da su </w:t>
      </w:r>
      <w:r w:rsidR="003B7739" w:rsidRPr="000275D3">
        <w:t xml:space="preserve">vozila iz točke 1., 2., 3., 4., </w:t>
      </w:r>
      <w:r w:rsidR="009E15B3" w:rsidRPr="000275D3">
        <w:t xml:space="preserve">5. </w:t>
      </w:r>
      <w:r w:rsidR="003B7739" w:rsidRPr="000275D3">
        <w:t xml:space="preserve">i 6. </w:t>
      </w:r>
      <w:r w:rsidR="009E15B3" w:rsidRPr="000275D3">
        <w:t>izreke ovog rješenja</w:t>
      </w:r>
      <w:r w:rsidR="007F5A15" w:rsidRPr="000275D3">
        <w:t xml:space="preserve"> opterećen</w:t>
      </w:r>
      <w:r w:rsidR="009E15B3" w:rsidRPr="000275D3">
        <w:t>a</w:t>
      </w:r>
      <w:r w:rsidR="0074087C" w:rsidRPr="000275D3">
        <w:t xml:space="preserve"> razlučnim pravom</w:t>
      </w:r>
      <w:r w:rsidR="00E06A9D" w:rsidRPr="000275D3">
        <w:t xml:space="preserve"> u korist</w:t>
      </w:r>
      <w:r w:rsidR="009132E9" w:rsidRPr="000275D3">
        <w:t xml:space="preserve"> </w:t>
      </w:r>
      <w:r w:rsidR="00A73D9A" w:rsidRPr="000275D3">
        <w:t>Ministarstva financija Republike Hrvatske, Porezne uprave Zadar</w:t>
      </w:r>
      <w:r w:rsidR="009E68B2" w:rsidRPr="000275D3">
        <w:t>.</w:t>
      </w:r>
    </w:p>
    <w:p w:rsidRDefault="007971B4" w:rsidP="009E15B3" w:rsidR="007971B4" w:rsidRPr="000275D3">
      <w:pPr>
        <w:jc w:val="both"/>
      </w:pPr>
    </w:p>
    <w:p w:rsidRDefault="00800C53" w:rsidP="001A2DD1" w:rsidR="00800C53" w:rsidRPr="000275D3">
      <w:pPr>
        <w:jc w:val="both"/>
      </w:pPr>
    </w:p>
    <w:p w:rsidRDefault="007971B4" w:rsidP="009E15B3" w:rsidR="009E15B3" w:rsidRPr="000275D3">
      <w:pPr>
        <w:jc w:val="both"/>
      </w:pPr>
      <w:r w:rsidRPr="000275D3">
        <w:lastRenderedPageBreak/>
        <w:t>8</w:t>
      </w:r>
      <w:r w:rsidR="009E15B3" w:rsidRPr="000275D3">
        <w:t>.</w:t>
      </w:r>
      <w:r w:rsidR="009E15B3" w:rsidRPr="000275D3">
        <w:tab/>
      </w:r>
      <w:r w:rsidR="00800C53" w:rsidRPr="000275D3">
        <w:t xml:space="preserve">Nakon što rješenje o dosudi postane pravomoćno sud će zaključkom odrediti da se </w:t>
      </w:r>
      <w:r w:rsidR="003B7739" w:rsidRPr="000275D3">
        <w:t>vozila</w:t>
      </w:r>
      <w:r w:rsidR="00A97BCD" w:rsidRPr="000275D3">
        <w:t xml:space="preserve"> preda</w:t>
      </w:r>
      <w:r w:rsidR="009E15B3" w:rsidRPr="000275D3">
        <w:t>ju</w:t>
      </w:r>
      <w:r w:rsidR="00A97BCD" w:rsidRPr="000275D3">
        <w:t xml:space="preserve"> kupc</w:t>
      </w:r>
      <w:r w:rsidR="009E15B3" w:rsidRPr="000275D3">
        <w:t>ima</w:t>
      </w:r>
      <w:r w:rsidR="000857D5" w:rsidRPr="000275D3">
        <w:t xml:space="preserve"> </w:t>
      </w:r>
      <w:r w:rsidR="003B7739" w:rsidRPr="000275D3">
        <w:t xml:space="preserve">kao i </w:t>
      </w:r>
      <w:r w:rsidR="009132E9" w:rsidRPr="000275D3">
        <w:t>brisanje svih razlučnih prava i ostalih tereta sa pokretnin</w:t>
      </w:r>
      <w:r w:rsidR="000857D5" w:rsidRPr="000275D3">
        <w:t>a</w:t>
      </w:r>
      <w:r w:rsidR="009132E9" w:rsidRPr="000275D3">
        <w:t xml:space="preserve"> i to</w:t>
      </w:r>
      <w:r w:rsidR="009E15B3" w:rsidRPr="000275D3">
        <w:t>:</w:t>
      </w:r>
    </w:p>
    <w:p w:rsidRDefault="009E15B3" w:rsidP="009E15B3" w:rsidR="009E15B3" w:rsidRPr="000275D3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>- osobni automobil marke VOLKSWAGEN, tip i model CADY LIFE 1.9 TDI, broj šasije</w:t>
      </w:r>
      <w:r w:rsidR="000275D3" w:rsidRPr="000275D3">
        <w:rPr>
          <w:rFonts w:cs="Times New Roman" w:hAnsi="Times New Roman" w:ascii="Times New Roman"/>
          <w:sz w:val="24"/>
        </w:rPr>
        <w:t>:</w:t>
      </w:r>
      <w:r w:rsidR="000857D5" w:rsidRPr="000275D3">
        <w:rPr>
          <w:rFonts w:cs="Times New Roman" w:hAnsi="Times New Roman" w:ascii="Times New Roman"/>
          <w:sz w:val="24"/>
        </w:rPr>
        <w:t xml:space="preserve"> WV2ZZZ2KZ6X072969</w:t>
      </w:r>
      <w:r w:rsidRPr="000275D3">
        <w:rPr>
          <w:rFonts w:cs="Times New Roman" w:hAnsi="Times New Roman" w:ascii="Times New Roman"/>
          <w:sz w:val="24"/>
        </w:rPr>
        <w:t xml:space="preserve">, te da se isti upiše kao vlasništvo </w:t>
      </w:r>
      <w:r w:rsidRPr="000275D3">
        <w:rPr>
          <w:rFonts w:cs="Times New Roman" w:eastAsia="Arial Unicode MS" w:hAnsi="Times New Roman" w:ascii="Times New Roman"/>
          <w:sz w:val="24"/>
        </w:rPr>
        <w:t>MARKA RAŠIĆA, iz Zagreba, Radnička cesta 282/P, OIB:69411994914,</w:t>
      </w:r>
    </w:p>
    <w:p w:rsidRDefault="009E15B3" w:rsidP="009E15B3" w:rsidR="009E15B3" w:rsidRPr="000275D3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0275D3">
        <w:rPr>
          <w:rFonts w:cs="Times New Roman" w:eastAsia="Arial Unicode MS" w:hAnsi="Times New Roman" w:ascii="Times New Roman"/>
          <w:sz w:val="24"/>
        </w:rPr>
        <w:t xml:space="preserve">- </w:t>
      </w:r>
      <w:r w:rsidRPr="000275D3">
        <w:rPr>
          <w:rFonts w:cs="Times New Roman" w:hAnsi="Times New Roman" w:ascii="Times New Roman"/>
          <w:sz w:val="24"/>
        </w:rPr>
        <w:t>osobni automobil marke VOLKSWAGEN, tip i model GOLF VARIANT 1.9 TDI, broj šasije:</w:t>
      </w:r>
      <w:r w:rsidR="000857D5" w:rsidRPr="000275D3">
        <w:rPr>
          <w:rFonts w:cs="Times New Roman" w:hAnsi="Times New Roman" w:ascii="Times New Roman"/>
          <w:sz w:val="24"/>
        </w:rPr>
        <w:t>WVWZZZ1JZYW402850</w:t>
      </w:r>
      <w:r w:rsidRPr="000275D3">
        <w:rPr>
          <w:rFonts w:cs="Times New Roman" w:hAnsi="Times New Roman" w:ascii="Times New Roman"/>
          <w:sz w:val="24"/>
        </w:rPr>
        <w:t xml:space="preserve">, te da se isti upiše kao vlasništvo </w:t>
      </w:r>
      <w:r w:rsidR="007971B4" w:rsidRPr="000275D3">
        <w:rPr>
          <w:rFonts w:cs="Times New Roman" w:eastAsia="Arial Unicode MS" w:hAnsi="Times New Roman" w:ascii="Times New Roman"/>
          <w:sz w:val="24"/>
        </w:rPr>
        <w:t>Z.T.T. d.o.o.</w:t>
      </w:r>
      <w:r w:rsidR="000857D5" w:rsidRPr="000275D3">
        <w:rPr>
          <w:rFonts w:cs="Times New Roman" w:eastAsia="Arial Unicode MS" w:hAnsi="Times New Roman" w:ascii="Times New Roman"/>
          <w:sz w:val="24"/>
        </w:rPr>
        <w:t>, Zagreb, Fancevljev pri</w:t>
      </w:r>
      <w:r w:rsidR="007971B4" w:rsidRPr="000275D3">
        <w:rPr>
          <w:rFonts w:cs="Times New Roman" w:eastAsia="Arial Unicode MS" w:hAnsi="Times New Roman" w:ascii="Times New Roman"/>
          <w:sz w:val="24"/>
        </w:rPr>
        <w:t>laz 9, OIB:7593551</w:t>
      </w:r>
      <w:r w:rsidR="000857D5" w:rsidRPr="000275D3">
        <w:rPr>
          <w:rFonts w:cs="Times New Roman" w:eastAsia="Arial Unicode MS" w:hAnsi="Times New Roman" w:ascii="Times New Roman"/>
          <w:sz w:val="24"/>
        </w:rPr>
        <w:t>1</w:t>
      </w:r>
      <w:r w:rsidR="007971B4" w:rsidRPr="000275D3">
        <w:rPr>
          <w:rFonts w:cs="Times New Roman" w:eastAsia="Arial Unicode MS" w:hAnsi="Times New Roman" w:ascii="Times New Roman"/>
          <w:sz w:val="24"/>
        </w:rPr>
        <w:t>444,</w:t>
      </w:r>
    </w:p>
    <w:p w:rsidRDefault="007971B4" w:rsidP="007971B4" w:rsidR="007971B4" w:rsidRPr="000275D3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0275D3">
        <w:rPr>
          <w:rFonts w:cs="Times New Roman" w:eastAsia="Arial Unicode MS" w:hAnsi="Times New Roman" w:ascii="Times New Roman"/>
          <w:sz w:val="24"/>
        </w:rPr>
        <w:t xml:space="preserve">- </w:t>
      </w:r>
      <w:r w:rsidRPr="000275D3">
        <w:rPr>
          <w:rFonts w:cs="Times New Roman" w:hAnsi="Times New Roman" w:ascii="Times New Roman"/>
          <w:sz w:val="24"/>
        </w:rPr>
        <w:t>osobni automobil marke VOLKSWAGEN, tip i model POLO 1.4 16 V, broj šasije</w:t>
      </w:r>
      <w:r w:rsidR="000275D3" w:rsidRPr="000275D3">
        <w:rPr>
          <w:rFonts w:cs="Times New Roman" w:hAnsi="Times New Roman" w:ascii="Times New Roman"/>
          <w:sz w:val="24"/>
        </w:rPr>
        <w:t>:</w:t>
      </w:r>
      <w:r w:rsidR="000857D5" w:rsidRPr="000275D3">
        <w:rPr>
          <w:rFonts w:cs="Times New Roman" w:hAnsi="Times New Roman" w:ascii="Times New Roman"/>
          <w:sz w:val="24"/>
        </w:rPr>
        <w:t>WVWZZZ9NZ6D102066</w:t>
      </w:r>
      <w:r w:rsidRPr="000275D3">
        <w:rPr>
          <w:rFonts w:cs="Times New Roman" w:hAnsi="Times New Roman" w:ascii="Times New Roman"/>
          <w:sz w:val="24"/>
        </w:rPr>
        <w:t xml:space="preserve">, te da se isti upiše kao vlasništvo </w:t>
      </w:r>
      <w:r w:rsidRPr="000275D3">
        <w:rPr>
          <w:rFonts w:cs="Times New Roman" w:eastAsia="Arial Unicode MS" w:hAnsi="Times New Roman" w:ascii="Times New Roman"/>
          <w:sz w:val="24"/>
        </w:rPr>
        <w:t>MISTIV d.o.o., Split, Karamanova 5, OIB:16127657735,</w:t>
      </w:r>
    </w:p>
    <w:p w:rsidRDefault="007971B4" w:rsidP="007971B4" w:rsidR="007971B4" w:rsidRPr="000275D3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>- osobni automobil marke osobni automobil marke VOLKSWAGEN, ti</w:t>
      </w:r>
      <w:r w:rsidR="000275D3" w:rsidRPr="000275D3">
        <w:rPr>
          <w:rFonts w:cs="Times New Roman" w:hAnsi="Times New Roman" w:ascii="Times New Roman"/>
          <w:sz w:val="24"/>
        </w:rPr>
        <w:t>p i model POLO 1.4, broj šasije:WVWZZZ9NZ6D102066</w:t>
      </w:r>
      <w:r w:rsidRPr="000275D3">
        <w:rPr>
          <w:rFonts w:cs="Times New Roman" w:hAnsi="Times New Roman" w:ascii="Times New Roman"/>
          <w:sz w:val="24"/>
        </w:rPr>
        <w:t xml:space="preserve">, te da se isti upiše kao vlasništvo </w:t>
      </w:r>
      <w:r w:rsidRPr="000275D3">
        <w:rPr>
          <w:rFonts w:cs="Times New Roman" w:eastAsia="Arial Unicode MS" w:hAnsi="Times New Roman" w:ascii="Times New Roman"/>
          <w:sz w:val="24"/>
        </w:rPr>
        <w:t>MISTIV d.o.o., Split, Karamanova 5, OIB:16127657735,</w:t>
      </w:r>
    </w:p>
    <w:p w:rsidRDefault="007971B4" w:rsidP="007971B4" w:rsidR="007971B4" w:rsidRPr="000275D3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>- osobni automobil marke VOLKSWAGEN, tip i model POLO 1.4 TDI, broj šasije</w:t>
      </w:r>
      <w:r w:rsidR="000275D3" w:rsidRPr="000275D3">
        <w:rPr>
          <w:rFonts w:cs="Times New Roman" w:hAnsi="Times New Roman" w:ascii="Times New Roman"/>
          <w:sz w:val="24"/>
        </w:rPr>
        <w:t>:</w:t>
      </w:r>
      <w:r w:rsidRPr="000275D3">
        <w:rPr>
          <w:rFonts w:cs="Times New Roman" w:hAnsi="Times New Roman" w:ascii="Times New Roman"/>
          <w:sz w:val="24"/>
        </w:rPr>
        <w:t xml:space="preserve"> </w:t>
      </w:r>
      <w:r w:rsidR="000275D3" w:rsidRPr="000275D3">
        <w:rPr>
          <w:rFonts w:cs="Times New Roman" w:hAnsi="Times New Roman" w:ascii="Times New Roman"/>
          <w:sz w:val="24"/>
        </w:rPr>
        <w:t>WVWZZZ9NZ8Y091021</w:t>
      </w:r>
      <w:r w:rsidRPr="000275D3">
        <w:rPr>
          <w:rFonts w:cs="Times New Roman" w:hAnsi="Times New Roman" w:ascii="Times New Roman"/>
          <w:sz w:val="24"/>
        </w:rPr>
        <w:t xml:space="preserve">, te da se isti upiše kao vlasništvo </w:t>
      </w:r>
      <w:r w:rsidRPr="000275D3">
        <w:rPr>
          <w:rFonts w:cs="Times New Roman" w:eastAsia="Arial Unicode MS" w:hAnsi="Times New Roman" w:ascii="Times New Roman"/>
          <w:sz w:val="24"/>
        </w:rPr>
        <w:t>MISTIV d.o.o., Split, Karamanova 5, OIB:16127657735.</w:t>
      </w:r>
    </w:p>
    <w:p w:rsidRDefault="000275D3" w:rsidP="007971B4" w:rsidR="009E15B3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 xml:space="preserve">- </w:t>
      </w:r>
      <w:r w:rsidR="007971B4" w:rsidRPr="000275D3">
        <w:rPr>
          <w:rFonts w:cs="Times New Roman" w:hAnsi="Times New Roman" w:ascii="Times New Roman"/>
          <w:sz w:val="24"/>
        </w:rPr>
        <w:t>motorkotač, marke Pia</w:t>
      </w:r>
      <w:r>
        <w:rPr>
          <w:rFonts w:cs="Times New Roman" w:hAnsi="Times New Roman" w:ascii="Times New Roman"/>
          <w:sz w:val="24"/>
        </w:rPr>
        <w:t>g</w:t>
      </w:r>
      <w:r w:rsidR="007971B4" w:rsidRPr="000275D3">
        <w:rPr>
          <w:rFonts w:cs="Times New Roman" w:hAnsi="Times New Roman" w:ascii="Times New Roman"/>
          <w:sz w:val="24"/>
        </w:rPr>
        <w:t>g</w:t>
      </w:r>
      <w:r>
        <w:rPr>
          <w:rFonts w:cs="Times New Roman" w:hAnsi="Times New Roman" w:ascii="Times New Roman"/>
          <w:sz w:val="24"/>
        </w:rPr>
        <w:t>i</w:t>
      </w:r>
      <w:r w:rsidR="007971B4" w:rsidRPr="000275D3">
        <w:rPr>
          <w:rFonts w:cs="Times New Roman" w:hAnsi="Times New Roman" w:ascii="Times New Roman"/>
          <w:sz w:val="24"/>
        </w:rPr>
        <w:t>o Aprilia SR 50, broj šasije:</w:t>
      </w:r>
      <w:r w:rsidRPr="000275D3">
        <w:rPr>
          <w:rFonts w:cs="Times New Roman" w:hAnsi="Times New Roman" w:ascii="Times New Roman"/>
          <w:sz w:val="24"/>
        </w:rPr>
        <w:t>ZD4VFD0098S034292</w:t>
      </w:r>
      <w:r w:rsidR="007971B4" w:rsidRPr="000275D3">
        <w:rPr>
          <w:rFonts w:cs="Times New Roman" w:hAnsi="Times New Roman" w:ascii="Times New Roman"/>
          <w:sz w:val="24"/>
        </w:rPr>
        <w:t xml:space="preserve">, te da se isti upiše kao vlasništvo </w:t>
      </w:r>
      <w:r w:rsidR="007971B4" w:rsidRPr="000275D3">
        <w:rPr>
          <w:rFonts w:cs="Times New Roman" w:eastAsia="Arial Unicode MS" w:hAnsi="Times New Roman" w:ascii="Times New Roman"/>
          <w:sz w:val="24"/>
        </w:rPr>
        <w:t>MARIA GRGUREVA iz Zadra, Mile Gojsalić 21, OIB:65936727679,</w:t>
      </w:r>
    </w:p>
    <w:p w:rsidRDefault="009E15B3" w:rsidP="009E15B3" w:rsidR="009E15B3" w:rsidRPr="000275D3">
      <w:pPr>
        <w:jc w:val="both"/>
        <w:rPr>
          <w:rFonts w:eastAsia="Arial Unicode MS"/>
        </w:rPr>
      </w:pPr>
    </w:p>
    <w:p w:rsidRDefault="00A97BCD" w:rsidP="009E15B3" w:rsidR="00A97BCD" w:rsidRPr="000275D3">
      <w:pPr>
        <w:jc w:val="both"/>
      </w:pPr>
      <w:r w:rsidRPr="000275D3">
        <w:t xml:space="preserve">Istim zaključkom sud će odrediti i brisanje razlučnih prava i to </w:t>
      </w:r>
      <w:r w:rsidR="00A73D9A" w:rsidRPr="000275D3">
        <w:t>Ministarstva financija Republike Hrvatske, Porezne uprave Zadar</w:t>
      </w:r>
      <w:r w:rsidRPr="000275D3">
        <w:t>.</w:t>
      </w:r>
      <w:r w:rsidRPr="000275D3">
        <w:rPr>
          <w:b/>
        </w:rPr>
        <w:t xml:space="preserve"> </w:t>
      </w:r>
      <w:r w:rsidR="009331D7" w:rsidRPr="000275D3">
        <w:rPr>
          <w:b/>
        </w:rPr>
        <w:t xml:space="preserve"> </w:t>
      </w:r>
    </w:p>
    <w:p w:rsidRDefault="008A50E3" w:rsidP="002E525E" w:rsidR="008A50E3" w:rsidRPr="000275D3"/>
    <w:p w:rsidRDefault="00DA191C" w:rsidP="00800C53" w:rsidR="00800C53" w:rsidRPr="000275D3">
      <w:pPr>
        <w:jc w:val="center"/>
      </w:pPr>
      <w:r w:rsidRPr="000275D3">
        <w:t>Obrazloženj</w:t>
      </w:r>
      <w:r w:rsidR="00800C53" w:rsidRPr="000275D3">
        <w:t>e</w:t>
      </w:r>
      <w:r w:rsidR="00A73D9A" w:rsidRPr="000275D3">
        <w:t xml:space="preserve"> </w:t>
      </w:r>
    </w:p>
    <w:p w:rsidRDefault="002A0DB5" w:rsidP="0074087C" w:rsidR="002A0DB5" w:rsidRPr="000275D3"/>
    <w:p w:rsidRDefault="00800C53" w:rsidP="00A131DF" w:rsidR="00A73D9A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ab/>
      </w:r>
      <w:r w:rsidR="00A131DF" w:rsidRPr="000275D3">
        <w:rPr>
          <w:rFonts w:cs="Times New Roman" w:hAnsi="Times New Roman" w:ascii="Times New Roman"/>
          <w:sz w:val="24"/>
        </w:rPr>
        <w:t xml:space="preserve">Prema izvješću stečajnog upravitelja </w:t>
      </w:r>
      <w:r w:rsidR="00303A05" w:rsidRPr="000275D3">
        <w:rPr>
          <w:rFonts w:cs="Times New Roman" w:hAnsi="Times New Roman" w:ascii="Times New Roman"/>
          <w:sz w:val="24"/>
        </w:rPr>
        <w:t xml:space="preserve">stečajnog dužnika </w:t>
      </w:r>
      <w:r w:rsidR="00A131DF" w:rsidRPr="000275D3">
        <w:rPr>
          <w:rFonts w:cs="Times New Roman" w:hAnsi="Times New Roman" w:ascii="Times New Roman"/>
          <w:sz w:val="24"/>
        </w:rPr>
        <w:t xml:space="preserve">VOX d.o.o. u stečaju, Zadar, Ulica Bregdetti 23, OIB:53564014573, </w:t>
      </w:r>
      <w:r w:rsidR="00303A05" w:rsidRPr="000275D3">
        <w:rPr>
          <w:rFonts w:cs="Times New Roman" w:hAnsi="Times New Roman" w:ascii="Times New Roman"/>
          <w:sz w:val="24"/>
        </w:rPr>
        <w:t xml:space="preserve">proizlazi da </w:t>
      </w:r>
      <w:r w:rsidR="003B7739" w:rsidRPr="000275D3">
        <w:rPr>
          <w:rFonts w:cs="Times New Roman" w:hAnsi="Times New Roman" w:ascii="Times New Roman"/>
          <w:sz w:val="24"/>
        </w:rPr>
        <w:t xml:space="preserve">su vozila pobliže navedena u izreci ovog rješenja u točkama 1.,2.,3.,4., 5. i 6. prodana kupcima i to osobni automobil </w:t>
      </w:r>
      <w:r w:rsidR="000275D3" w:rsidRPr="000275D3">
        <w:rPr>
          <w:rFonts w:cs="Times New Roman" w:hAnsi="Times New Roman" w:ascii="Times New Roman"/>
          <w:sz w:val="24"/>
        </w:rPr>
        <w:t>iz točke 1. Marku Rašiću iz Zagreba, osobni automobil iz točke 2. Trgovačkom društvu Z.T.T. d.o.o., Zagreb, osobni automobili iz točke 3., 4. i 5. Trgovačkom društvu MISTIV d.o.o., Split, i motorkotač Piag</w:t>
      </w:r>
      <w:r w:rsidR="000275D3">
        <w:rPr>
          <w:rFonts w:cs="Times New Roman" w:hAnsi="Times New Roman" w:ascii="Times New Roman"/>
          <w:sz w:val="24"/>
        </w:rPr>
        <w:t>g</w:t>
      </w:r>
      <w:r w:rsidR="000275D3" w:rsidRPr="000275D3">
        <w:rPr>
          <w:rFonts w:cs="Times New Roman" w:hAnsi="Times New Roman" w:ascii="Times New Roman"/>
          <w:sz w:val="24"/>
        </w:rPr>
        <w:t>io Mariu Grgurevu iz Zadra</w:t>
      </w:r>
      <w:r w:rsidR="003B7739" w:rsidRPr="000275D3">
        <w:rPr>
          <w:rFonts w:cs="Times New Roman" w:hAnsi="Times New Roman" w:ascii="Times New Roman"/>
          <w:sz w:val="24"/>
        </w:rPr>
        <w:t>.</w:t>
      </w:r>
    </w:p>
    <w:p w:rsidRDefault="003B7739" w:rsidP="008A50E3" w:rsidR="00486635" w:rsidRPr="000275D3">
      <w:pPr>
        <w:ind w:firstLine="708"/>
        <w:jc w:val="both"/>
      </w:pPr>
      <w:r w:rsidRPr="000275D3">
        <w:t>Kako su</w:t>
      </w:r>
      <w:r w:rsidR="00486635" w:rsidRPr="000275D3">
        <w:t xml:space="preserve"> navedeni ponuditelj</w:t>
      </w:r>
      <w:r w:rsidRPr="000275D3">
        <w:t>i</w:t>
      </w:r>
      <w:r w:rsidR="00486635" w:rsidRPr="000275D3">
        <w:t xml:space="preserve"> ispuni</w:t>
      </w:r>
      <w:r w:rsidRPr="000275D3">
        <w:t>li</w:t>
      </w:r>
      <w:r w:rsidR="00486635" w:rsidRPr="000275D3">
        <w:t xml:space="preserve"> uvjet da </w:t>
      </w:r>
      <w:r w:rsidRPr="000275D3">
        <w:t>im</w:t>
      </w:r>
      <w:r w:rsidR="00486635" w:rsidRPr="000275D3">
        <w:t xml:space="preserve"> se </w:t>
      </w:r>
      <w:r w:rsidRPr="000275D3">
        <w:t>pokretnine</w:t>
      </w:r>
      <w:r w:rsidR="00486635" w:rsidRPr="000275D3">
        <w:t xml:space="preserve"> dosud</w:t>
      </w:r>
      <w:r w:rsidRPr="000275D3">
        <w:t>e</w:t>
      </w:r>
      <w:r w:rsidR="00486635" w:rsidRPr="000275D3">
        <w:t>, sukladno čl. 10</w:t>
      </w:r>
      <w:r w:rsidR="002D6C70" w:rsidRPr="000275D3">
        <w:t>4</w:t>
      </w:r>
      <w:r w:rsidR="00486635" w:rsidRPr="000275D3">
        <w:t xml:space="preserve">. Ovršnog zakona </w:t>
      </w:r>
      <w:r w:rsidR="003E77E9" w:rsidRPr="000275D3">
        <w:t xml:space="preserve">(Narodne novine br. </w:t>
      </w:r>
      <w:r w:rsidR="003E77E9" w:rsidRPr="000275D3">
        <w:rPr>
          <w:lang w:eastAsia="hr-HR"/>
        </w:rPr>
        <w:t>112/12)</w:t>
      </w:r>
      <w:r w:rsidR="00486635" w:rsidRPr="000275D3">
        <w:t xml:space="preserve">, </w:t>
      </w:r>
      <w:r w:rsidR="002D6C70" w:rsidRPr="000275D3">
        <w:t xml:space="preserve">u svezi čl. </w:t>
      </w:r>
      <w:r w:rsidR="002E525E" w:rsidRPr="000275D3">
        <w:t>249</w:t>
      </w:r>
      <w:r w:rsidR="008A50E3" w:rsidRPr="000275D3">
        <w:t xml:space="preserve">. </w:t>
      </w:r>
      <w:r w:rsidR="002E525E" w:rsidRPr="000275D3">
        <w:t xml:space="preserve">i 247. </w:t>
      </w:r>
      <w:r w:rsidR="008A50E3" w:rsidRPr="000275D3">
        <w:t xml:space="preserve">Stečajnog zakona </w:t>
      </w:r>
      <w:r w:rsidR="008A50E3" w:rsidRPr="000275D3">
        <w:rPr>
          <w:lang w:eastAsia="hr-HR"/>
        </w:rPr>
        <w:t xml:space="preserve">(Narodne novine broj </w:t>
      </w:r>
      <w:r w:rsidR="002E525E" w:rsidRPr="000275D3">
        <w:rPr>
          <w:lang w:eastAsia="hr-HR"/>
        </w:rPr>
        <w:t>71/15</w:t>
      </w:r>
      <w:r w:rsidR="008A50E3" w:rsidRPr="000275D3">
        <w:rPr>
          <w:lang w:eastAsia="hr-HR"/>
        </w:rPr>
        <w:t>)</w:t>
      </w:r>
      <w:r w:rsidR="002D6C70" w:rsidRPr="000275D3">
        <w:t xml:space="preserve"> </w:t>
      </w:r>
      <w:r w:rsidR="00486635" w:rsidRPr="000275D3">
        <w:t xml:space="preserve">to je trebalo donijeti rješenje o dosudi </w:t>
      </w:r>
      <w:r w:rsidR="002D6C70" w:rsidRPr="000275D3">
        <w:t>pokretnine</w:t>
      </w:r>
      <w:r w:rsidR="00486635" w:rsidRPr="000275D3">
        <w:t xml:space="preserve"> stečajnog dužnika ist</w:t>
      </w:r>
      <w:r w:rsidRPr="000275D3">
        <w:t>ima</w:t>
      </w:r>
      <w:r w:rsidR="00486635" w:rsidRPr="000275D3">
        <w:t>, odrediti da će se kupc</w:t>
      </w:r>
      <w:r w:rsidRPr="000275D3">
        <w:t>ima ove</w:t>
      </w:r>
      <w:r w:rsidR="00486635" w:rsidRPr="000275D3">
        <w:t xml:space="preserve"> </w:t>
      </w:r>
      <w:r w:rsidR="002D6C70" w:rsidRPr="000275D3">
        <w:t>pokretnin</w:t>
      </w:r>
      <w:r w:rsidRPr="000275D3">
        <w:t>e</w:t>
      </w:r>
      <w:r w:rsidR="00486635" w:rsidRPr="000275D3">
        <w:t xml:space="preserve"> predati nakon pravomoćnosti ovog rješenja o dosudi, a istovremeno odrediti </w:t>
      </w:r>
      <w:r w:rsidR="003E77E9" w:rsidRPr="000275D3">
        <w:t xml:space="preserve">i </w:t>
      </w:r>
      <w:r w:rsidR="00486635" w:rsidRPr="000275D3">
        <w:t>da će sud zaključkom odrediti da se</w:t>
      </w:r>
      <w:r w:rsidR="003E77E9" w:rsidRPr="000275D3">
        <w:t xml:space="preserve"> </w:t>
      </w:r>
      <w:r w:rsidR="002E525E" w:rsidRPr="000275D3">
        <w:t xml:space="preserve">u </w:t>
      </w:r>
      <w:r w:rsidR="003E77E9" w:rsidRPr="000275D3">
        <w:t xml:space="preserve">odnosu na </w:t>
      </w:r>
      <w:r w:rsidRPr="000275D3">
        <w:t xml:space="preserve">taksativno navedene </w:t>
      </w:r>
      <w:r w:rsidR="000275D3" w:rsidRPr="000275D3">
        <w:t xml:space="preserve">pokretnine </w:t>
      </w:r>
      <w:r w:rsidRPr="000275D3">
        <w:t xml:space="preserve">u izreci ovog rješenja </w:t>
      </w:r>
      <w:r w:rsidR="003E77E9" w:rsidRPr="000275D3">
        <w:t>upiše pravo vlasništva u korist kup</w:t>
      </w:r>
      <w:r w:rsidRPr="000275D3">
        <w:t>a</w:t>
      </w:r>
      <w:r w:rsidR="003E77E9" w:rsidRPr="000275D3">
        <w:t xml:space="preserve">ca, </w:t>
      </w:r>
      <w:r w:rsidR="00486635" w:rsidRPr="000275D3">
        <w:t>a tim zaključkom sud će odrediti i brisanje založn</w:t>
      </w:r>
      <w:r w:rsidR="00206BD4" w:rsidRPr="000275D3">
        <w:t>ih prava</w:t>
      </w:r>
      <w:r w:rsidR="00A131DF" w:rsidRPr="000275D3">
        <w:t>.</w:t>
      </w:r>
      <w:r w:rsidR="00486635" w:rsidRPr="000275D3">
        <w:t xml:space="preserve"> </w:t>
      </w:r>
    </w:p>
    <w:p w:rsidRDefault="003B7739" w:rsidP="008A50E3" w:rsidR="003B7739" w:rsidRPr="000275D3">
      <w:pPr>
        <w:ind w:firstLine="708"/>
        <w:jc w:val="both"/>
        <w:rPr>
          <w:lang w:eastAsia="hr-HR"/>
        </w:rPr>
      </w:pPr>
      <w:r w:rsidRPr="000275D3">
        <w:t>Za napomenuti je da su svi ponuditelji tj. kupci na r</w:t>
      </w:r>
      <w:r w:rsidR="000275D3" w:rsidRPr="000275D3">
        <w:t>ačun stečajnog dužnika uplatili kupovnine</w:t>
      </w:r>
      <w:r w:rsidRPr="000275D3">
        <w:t>.</w:t>
      </w:r>
    </w:p>
    <w:p w:rsidRDefault="00800C53" w:rsidP="00A131DF" w:rsidR="00800C53" w:rsidRPr="000275D3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D24B96" w:rsidR="00D24B96" w:rsidRPr="000275D3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>U Zadru</w:t>
      </w:r>
      <w:r w:rsidR="00747151" w:rsidRPr="000275D3">
        <w:rPr>
          <w:rFonts w:cs="Times New Roman" w:hAnsi="Times New Roman" w:ascii="Times New Roman"/>
          <w:sz w:val="24"/>
        </w:rPr>
        <w:t xml:space="preserve"> 20</w:t>
      </w:r>
      <w:r w:rsidR="00D24B96" w:rsidRPr="000275D3">
        <w:rPr>
          <w:rFonts w:cs="Times New Roman" w:hAnsi="Times New Roman" w:ascii="Times New Roman"/>
          <w:sz w:val="24"/>
        </w:rPr>
        <w:t xml:space="preserve">. </w:t>
      </w:r>
      <w:r w:rsidR="00747151" w:rsidRPr="000275D3">
        <w:rPr>
          <w:rFonts w:cs="Times New Roman" w:hAnsi="Times New Roman" w:ascii="Times New Roman"/>
          <w:sz w:val="24"/>
        </w:rPr>
        <w:t>lipnja</w:t>
      </w:r>
      <w:r w:rsidR="00D24B96" w:rsidRPr="000275D3">
        <w:rPr>
          <w:rFonts w:cs="Times New Roman" w:hAnsi="Times New Roman" w:ascii="Times New Roman"/>
          <w:sz w:val="24"/>
        </w:rPr>
        <w:t xml:space="preserve"> 2017. </w:t>
      </w:r>
    </w:p>
    <w:p w:rsidRDefault="00800C53" w:rsidP="00206BD4" w:rsidR="00206BD4" w:rsidRPr="000275D3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 xml:space="preserve">                                                             </w:t>
      </w:r>
    </w:p>
    <w:p w:rsidRDefault="00206BD4" w:rsidP="006A6C99" w:rsidR="00DA209A" w:rsidRPr="000275D3">
      <w:pPr>
        <w:pStyle w:val="Tijeloteksta2"/>
        <w:jc w:val="right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ab/>
      </w:r>
      <w:r w:rsidRPr="000275D3">
        <w:rPr>
          <w:rFonts w:cs="Times New Roman" w:hAnsi="Times New Roman" w:ascii="Times New Roman"/>
          <w:sz w:val="24"/>
        </w:rPr>
        <w:tab/>
      </w:r>
      <w:r w:rsidRPr="000275D3">
        <w:rPr>
          <w:rFonts w:cs="Times New Roman" w:hAnsi="Times New Roman" w:ascii="Times New Roman"/>
          <w:sz w:val="24"/>
        </w:rPr>
        <w:tab/>
      </w:r>
      <w:r w:rsidRPr="000275D3">
        <w:rPr>
          <w:rFonts w:cs="Times New Roman" w:hAnsi="Times New Roman" w:ascii="Times New Roman"/>
          <w:sz w:val="24"/>
        </w:rPr>
        <w:tab/>
      </w:r>
      <w:r w:rsidRPr="000275D3">
        <w:rPr>
          <w:rFonts w:cs="Times New Roman" w:hAnsi="Times New Roman" w:ascii="Times New Roman"/>
          <w:sz w:val="24"/>
        </w:rPr>
        <w:tab/>
      </w:r>
      <w:r w:rsidRPr="000275D3">
        <w:rPr>
          <w:rFonts w:cs="Times New Roman" w:hAnsi="Times New Roman" w:ascii="Times New Roman"/>
          <w:sz w:val="24"/>
        </w:rPr>
        <w:tab/>
        <w:t xml:space="preserve">       </w:t>
      </w:r>
      <w:r w:rsidR="002D6C70" w:rsidRPr="000275D3">
        <w:rPr>
          <w:rFonts w:cs="Times New Roman" w:hAnsi="Times New Roman" w:ascii="Times New Roman"/>
          <w:sz w:val="24"/>
        </w:rPr>
        <w:t>Sutkinja</w:t>
      </w:r>
    </w:p>
    <w:p w:rsidRDefault="00206BD4" w:rsidP="006A6C99" w:rsidR="00DA209A" w:rsidRPr="000275D3">
      <w:pPr>
        <w:pStyle w:val="Tijeloteksta2"/>
        <w:jc w:val="right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ab/>
      </w:r>
      <w:r w:rsidRPr="000275D3">
        <w:rPr>
          <w:rFonts w:cs="Times New Roman" w:hAnsi="Times New Roman" w:ascii="Times New Roman"/>
          <w:sz w:val="24"/>
        </w:rPr>
        <w:tab/>
      </w:r>
      <w:r w:rsidRPr="000275D3">
        <w:rPr>
          <w:rFonts w:cs="Times New Roman" w:hAnsi="Times New Roman" w:ascii="Times New Roman"/>
          <w:sz w:val="24"/>
        </w:rPr>
        <w:tab/>
      </w:r>
      <w:r w:rsidRPr="000275D3">
        <w:rPr>
          <w:rFonts w:cs="Times New Roman" w:hAnsi="Times New Roman" w:ascii="Times New Roman"/>
          <w:sz w:val="24"/>
        </w:rPr>
        <w:tab/>
        <w:t xml:space="preserve">                                         </w:t>
      </w:r>
      <w:r w:rsidR="00D24B96" w:rsidRPr="000275D3">
        <w:rPr>
          <w:rFonts w:cs="Times New Roman" w:hAnsi="Times New Roman" w:ascii="Times New Roman"/>
          <w:sz w:val="24"/>
        </w:rPr>
        <w:t xml:space="preserve">         Ana Markač</w:t>
      </w:r>
    </w:p>
    <w:p w:rsidRDefault="00A131DF" w:rsidP="006A6C99" w:rsidR="00A131DF" w:rsidRPr="000275D3">
      <w:pPr>
        <w:pStyle w:val="Tijeloteksta2"/>
        <w:jc w:val="right"/>
        <w:rPr>
          <w:rFonts w:cs="Times New Roman" w:hAnsi="Times New Roman" w:ascii="Times New Roman"/>
          <w:sz w:val="24"/>
        </w:rPr>
      </w:pPr>
    </w:p>
    <w:p w:rsidRDefault="003B7739" w:rsidP="00A131DF" w:rsidR="003B7739" w:rsidRPr="000275D3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3B7739" w:rsidP="00A131DF" w:rsidR="003B7739" w:rsidRPr="000275D3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800C53" w:rsidP="00A131DF" w:rsidR="00800C53" w:rsidRPr="000275D3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>POUKA O PRAVNOM LIJEKU</w:t>
      </w:r>
    </w:p>
    <w:p w:rsidRDefault="00800C53" w:rsidP="006F62CE" w:rsidR="00206BD4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 xml:space="preserve">Protiv ovog rješenja može se podnijeti žalba Visokom trgovačkom sudu RH u Zagrebu u roku od 8 </w:t>
      </w:r>
      <w:r w:rsidR="00D24B96" w:rsidRPr="000275D3">
        <w:rPr>
          <w:rFonts w:cs="Times New Roman" w:hAnsi="Times New Roman" w:ascii="Times New Roman"/>
          <w:sz w:val="24"/>
        </w:rPr>
        <w:t xml:space="preserve">(osam) </w:t>
      </w:r>
      <w:r w:rsidRPr="000275D3">
        <w:rPr>
          <w:rFonts w:cs="Times New Roman" w:hAnsi="Times New Roman" w:ascii="Times New Roman"/>
          <w:sz w:val="24"/>
        </w:rPr>
        <w:t xml:space="preserve">dana od isteka </w:t>
      </w:r>
      <w:r w:rsidR="008A50E3" w:rsidRPr="000275D3">
        <w:rPr>
          <w:rFonts w:cs="Times New Roman" w:hAnsi="Times New Roman" w:ascii="Times New Roman"/>
          <w:sz w:val="24"/>
        </w:rPr>
        <w:t>osmog</w:t>
      </w:r>
      <w:r w:rsidRPr="000275D3">
        <w:rPr>
          <w:rFonts w:cs="Times New Roman" w:hAnsi="Times New Roman" w:ascii="Times New Roman"/>
          <w:sz w:val="24"/>
        </w:rPr>
        <w:t xml:space="preserve"> dana od dana isticanja rješenja na </w:t>
      </w:r>
      <w:r w:rsidR="008A50E3" w:rsidRPr="000275D3">
        <w:rPr>
          <w:rFonts w:cs="Times New Roman" w:hAnsi="Times New Roman" w:ascii="Times New Roman"/>
          <w:sz w:val="24"/>
        </w:rPr>
        <w:t>e-</w:t>
      </w:r>
      <w:r w:rsidR="00D24B96" w:rsidRPr="000275D3">
        <w:rPr>
          <w:rFonts w:cs="Times New Roman" w:hAnsi="Times New Roman" w:ascii="Times New Roman"/>
          <w:sz w:val="24"/>
        </w:rPr>
        <w:t>O</w:t>
      </w:r>
      <w:r w:rsidRPr="000275D3">
        <w:rPr>
          <w:rFonts w:cs="Times New Roman" w:hAnsi="Times New Roman" w:ascii="Times New Roman"/>
          <w:sz w:val="24"/>
        </w:rPr>
        <w:t>glasnoj ploči sud</w:t>
      </w:r>
      <w:r w:rsidR="00D24B96" w:rsidRPr="000275D3">
        <w:rPr>
          <w:rFonts w:cs="Times New Roman" w:hAnsi="Times New Roman" w:ascii="Times New Roman"/>
          <w:sz w:val="24"/>
        </w:rPr>
        <w:t>ova</w:t>
      </w:r>
      <w:r w:rsidRPr="000275D3">
        <w:rPr>
          <w:rFonts w:cs="Times New Roman" w:hAnsi="Times New Roman" w:ascii="Times New Roman"/>
          <w:sz w:val="24"/>
        </w:rPr>
        <w:t xml:space="preserve">, putem ovog suda u </w:t>
      </w:r>
      <w:r w:rsidR="00D24B96" w:rsidRPr="000275D3">
        <w:rPr>
          <w:rFonts w:cs="Times New Roman" w:hAnsi="Times New Roman" w:ascii="Times New Roman"/>
          <w:sz w:val="24"/>
        </w:rPr>
        <w:t>3 (</w:t>
      </w:r>
      <w:r w:rsidR="009E68B2" w:rsidRPr="000275D3">
        <w:rPr>
          <w:rFonts w:cs="Times New Roman" w:hAnsi="Times New Roman" w:ascii="Times New Roman"/>
          <w:sz w:val="24"/>
        </w:rPr>
        <w:t>tri</w:t>
      </w:r>
      <w:r w:rsidR="00D24B96" w:rsidRPr="000275D3">
        <w:rPr>
          <w:rFonts w:cs="Times New Roman" w:hAnsi="Times New Roman" w:ascii="Times New Roman"/>
          <w:sz w:val="24"/>
        </w:rPr>
        <w:t>) istovjetna</w:t>
      </w:r>
      <w:r w:rsidRPr="000275D3">
        <w:rPr>
          <w:rFonts w:cs="Times New Roman" w:hAnsi="Times New Roman" w:ascii="Times New Roman"/>
          <w:sz w:val="24"/>
        </w:rPr>
        <w:t xml:space="preserve"> primjerka.</w:t>
      </w:r>
    </w:p>
    <w:p w:rsidRDefault="006F62CE" w:rsidP="006F62CE" w:rsidR="006F62CE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lastRenderedPageBreak/>
        <w:t>DNA</w:t>
      </w:r>
    </w:p>
    <w:p w:rsidRDefault="00A131DF" w:rsidP="006F62CE" w:rsidR="006F62CE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>- S</w:t>
      </w:r>
      <w:r w:rsidR="00D24B96" w:rsidRPr="000275D3">
        <w:rPr>
          <w:rFonts w:cs="Times New Roman" w:hAnsi="Times New Roman" w:ascii="Times New Roman"/>
          <w:sz w:val="24"/>
        </w:rPr>
        <w:t>tečajno</w:t>
      </w:r>
      <w:r w:rsidRPr="000275D3">
        <w:rPr>
          <w:rFonts w:cs="Times New Roman" w:hAnsi="Times New Roman" w:ascii="Times New Roman"/>
          <w:sz w:val="24"/>
        </w:rPr>
        <w:t>m upravitelju</w:t>
      </w:r>
      <w:r w:rsidR="00D24B96" w:rsidRPr="000275D3">
        <w:rPr>
          <w:rFonts w:cs="Times New Roman" w:hAnsi="Times New Roman" w:ascii="Times New Roman"/>
          <w:sz w:val="24"/>
        </w:rPr>
        <w:t xml:space="preserve"> </w:t>
      </w:r>
      <w:r w:rsidR="000275D3" w:rsidRPr="000275D3">
        <w:rPr>
          <w:rFonts w:cs="Times New Roman" w:hAnsi="Times New Roman" w:ascii="Times New Roman"/>
          <w:sz w:val="24"/>
        </w:rPr>
        <w:t>Nikoli Kruljcu iz Našica, Bana Jelačića 48, Martin</w:t>
      </w:r>
    </w:p>
    <w:p w:rsidRDefault="00E06A9D" w:rsidP="006F62CE" w:rsidR="003B7739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>- Ponuditelj</w:t>
      </w:r>
      <w:r w:rsidR="003B7739" w:rsidRPr="000275D3">
        <w:rPr>
          <w:rFonts w:cs="Times New Roman" w:hAnsi="Times New Roman" w:ascii="Times New Roman"/>
          <w:sz w:val="24"/>
        </w:rPr>
        <w:t>ima:</w:t>
      </w:r>
    </w:p>
    <w:p w:rsidRDefault="003B7739" w:rsidP="006F62CE" w:rsidR="003B7739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 xml:space="preserve">1.  </w:t>
      </w:r>
      <w:r w:rsidRPr="000275D3">
        <w:rPr>
          <w:rFonts w:cs="Times New Roman" w:eastAsia="Arial Unicode MS" w:hAnsi="Times New Roman" w:ascii="Times New Roman"/>
          <w:sz w:val="24"/>
        </w:rPr>
        <w:t xml:space="preserve">MARKU RAŠIĆU, iz Zagreba, Radnička cesta 282/P, </w:t>
      </w:r>
    </w:p>
    <w:p w:rsidRDefault="003B7739" w:rsidP="006F62CE" w:rsidR="003B7739" w:rsidRPr="000275D3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 xml:space="preserve">2. </w:t>
      </w:r>
      <w:r w:rsidRPr="000275D3">
        <w:rPr>
          <w:rFonts w:cs="Times New Roman" w:eastAsia="Arial Unicode MS" w:hAnsi="Times New Roman" w:ascii="Times New Roman"/>
          <w:sz w:val="24"/>
        </w:rPr>
        <w:t xml:space="preserve">Z.T.T. d.o.o. </w:t>
      </w:r>
      <w:r w:rsidR="000275D3" w:rsidRPr="000275D3">
        <w:rPr>
          <w:rFonts w:cs="Times New Roman" w:eastAsia="Arial Unicode MS" w:hAnsi="Times New Roman" w:ascii="Times New Roman"/>
          <w:sz w:val="24"/>
        </w:rPr>
        <w:t>Zagreb</w:t>
      </w:r>
      <w:r w:rsidRPr="000275D3">
        <w:rPr>
          <w:rFonts w:cs="Times New Roman" w:eastAsia="Arial Unicode MS" w:hAnsi="Times New Roman" w:ascii="Times New Roman"/>
          <w:sz w:val="24"/>
        </w:rPr>
        <w:t xml:space="preserve">, </w:t>
      </w:r>
      <w:r w:rsidR="000275D3" w:rsidRPr="000275D3">
        <w:rPr>
          <w:rFonts w:cs="Times New Roman" w:eastAsia="Arial Unicode MS" w:hAnsi="Times New Roman" w:ascii="Times New Roman"/>
          <w:sz w:val="24"/>
        </w:rPr>
        <w:t>Fancevljev pri</w:t>
      </w:r>
      <w:r w:rsidRPr="000275D3">
        <w:rPr>
          <w:rFonts w:cs="Times New Roman" w:eastAsia="Arial Unicode MS" w:hAnsi="Times New Roman" w:ascii="Times New Roman"/>
          <w:sz w:val="24"/>
        </w:rPr>
        <w:t>laz 9</w:t>
      </w:r>
    </w:p>
    <w:p w:rsidRDefault="003B7739" w:rsidP="006F62CE" w:rsidR="003B7739" w:rsidRPr="000275D3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0275D3">
        <w:rPr>
          <w:rFonts w:cs="Times New Roman" w:eastAsia="Arial Unicode MS" w:hAnsi="Times New Roman" w:ascii="Times New Roman"/>
          <w:sz w:val="24"/>
        </w:rPr>
        <w:t>3. MISTIV d.o.o., Split, Karamanova 5,</w:t>
      </w:r>
    </w:p>
    <w:p w:rsidRDefault="003B7739" w:rsidP="006F62CE" w:rsidR="003B7739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eastAsia="Arial Unicode MS" w:hAnsi="Times New Roman" w:ascii="Times New Roman"/>
          <w:sz w:val="24"/>
        </w:rPr>
        <w:t>4. MARIU GRGUREVU iz Zadra, Mile Gojsalić 21</w:t>
      </w:r>
    </w:p>
    <w:p w:rsidRDefault="00760B4A" w:rsidP="006F62CE" w:rsidR="006F62CE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 xml:space="preserve">- </w:t>
      </w:r>
      <w:r w:rsidR="009331D7" w:rsidRPr="000275D3">
        <w:rPr>
          <w:rFonts w:cs="Times New Roman" w:hAnsi="Times New Roman" w:ascii="Times New Roman"/>
          <w:sz w:val="24"/>
        </w:rPr>
        <w:t xml:space="preserve">razlučnom vjerovniku </w:t>
      </w:r>
      <w:r w:rsidR="00A131DF" w:rsidRPr="000275D3">
        <w:rPr>
          <w:rFonts w:cs="Times New Roman" w:hAnsi="Times New Roman" w:ascii="Times New Roman"/>
          <w:sz w:val="24"/>
        </w:rPr>
        <w:t xml:space="preserve">Republika Hrvatska, </w:t>
      </w:r>
      <w:r w:rsidR="00A73D9A" w:rsidRPr="000275D3">
        <w:rPr>
          <w:rFonts w:cs="Times New Roman" w:hAnsi="Times New Roman" w:ascii="Times New Roman"/>
          <w:sz w:val="24"/>
        </w:rPr>
        <w:t>M</w:t>
      </w:r>
      <w:r w:rsidR="00A131DF" w:rsidRPr="000275D3">
        <w:rPr>
          <w:rFonts w:cs="Times New Roman" w:hAnsi="Times New Roman" w:ascii="Times New Roman"/>
          <w:sz w:val="24"/>
        </w:rPr>
        <w:t xml:space="preserve">inistarstvo financija </w:t>
      </w:r>
      <w:r w:rsidR="009331D7" w:rsidRPr="000275D3">
        <w:rPr>
          <w:rFonts w:cs="Times New Roman" w:hAnsi="Times New Roman" w:ascii="Times New Roman"/>
          <w:sz w:val="24"/>
        </w:rPr>
        <w:t>Porezna uprava, Područni ured Zadar</w:t>
      </w:r>
      <w:r w:rsidR="00A131DF" w:rsidRPr="000275D3">
        <w:rPr>
          <w:rFonts w:cs="Times New Roman" w:hAnsi="Times New Roman" w:ascii="Times New Roman"/>
          <w:sz w:val="24"/>
        </w:rPr>
        <w:t xml:space="preserve"> putem ŽDO-a u Zadru</w:t>
      </w:r>
    </w:p>
    <w:p w:rsidRDefault="00A131DF" w:rsidP="006F62CE" w:rsidR="006F62CE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>-</w:t>
      </w:r>
      <w:r w:rsidR="006F62CE" w:rsidRPr="000275D3">
        <w:rPr>
          <w:rFonts w:cs="Times New Roman" w:hAnsi="Times New Roman" w:ascii="Times New Roman"/>
          <w:sz w:val="24"/>
        </w:rPr>
        <w:t xml:space="preserve"> </w:t>
      </w:r>
      <w:r w:rsidR="004C74F1" w:rsidRPr="000275D3">
        <w:rPr>
          <w:rFonts w:cs="Times New Roman" w:hAnsi="Times New Roman" w:ascii="Times New Roman"/>
          <w:sz w:val="24"/>
        </w:rPr>
        <w:t>e-</w:t>
      </w:r>
      <w:r w:rsidR="00D24B96" w:rsidRPr="000275D3">
        <w:rPr>
          <w:rFonts w:cs="Times New Roman" w:hAnsi="Times New Roman" w:ascii="Times New Roman"/>
          <w:sz w:val="24"/>
        </w:rPr>
        <w:t>O</w:t>
      </w:r>
      <w:r w:rsidR="006F62CE" w:rsidRPr="000275D3">
        <w:rPr>
          <w:rFonts w:cs="Times New Roman" w:hAnsi="Times New Roman" w:ascii="Times New Roman"/>
          <w:sz w:val="24"/>
        </w:rPr>
        <w:t>glasnu ploč</w:t>
      </w:r>
      <w:r w:rsidR="00D24B96" w:rsidRPr="000275D3">
        <w:rPr>
          <w:rFonts w:cs="Times New Roman" w:hAnsi="Times New Roman" w:ascii="Times New Roman"/>
          <w:sz w:val="24"/>
        </w:rPr>
        <w:t>a sudova</w:t>
      </w:r>
    </w:p>
    <w:p w:rsidRDefault="00D24B96" w:rsidP="006F62CE" w:rsidR="006F62CE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>- u</w:t>
      </w:r>
      <w:r w:rsidR="006F62CE" w:rsidRPr="000275D3">
        <w:rPr>
          <w:rFonts w:cs="Times New Roman" w:hAnsi="Times New Roman" w:ascii="Times New Roman"/>
          <w:sz w:val="24"/>
        </w:rPr>
        <w:t xml:space="preserve"> spis</w:t>
      </w:r>
    </w:p>
    <w:p w:rsidRDefault="00206BD4" w:rsidP="006F62CE" w:rsidR="00206BD4" w:rsidRPr="000275D3">
      <w:pPr>
        <w:pStyle w:val="Tijeloteksta2"/>
        <w:rPr>
          <w:rFonts w:cs="Times New Roman" w:hAnsi="Times New Roman" w:ascii="Times New Roman"/>
          <w:sz w:val="24"/>
        </w:rPr>
      </w:pPr>
      <w:r w:rsidRPr="000275D3">
        <w:rPr>
          <w:rFonts w:cs="Times New Roman" w:hAnsi="Times New Roman" w:ascii="Times New Roman"/>
          <w:sz w:val="24"/>
        </w:rPr>
        <w:t>-nakon pravomoćnosti spis vratiti u Ref.2</w:t>
      </w:r>
    </w:p>
    <w:p w:rsidRDefault="006F62CE" w:rsidP="006F62CE" w:rsidR="006F62CE" w:rsidRPr="000275D3">
      <w:pPr>
        <w:jc w:val="both"/>
      </w:pPr>
    </w:p>
    <w:p w:rsidRDefault="006F62CE" w:rsidP="006F62CE" w:rsidR="006F62CE" w:rsidRPr="000275D3"/>
    <w:p w:rsidRDefault="006F62CE" w:rsidP="006F62CE" w:rsidR="006F62CE" w:rsidRPr="000275D3"/>
    <w:p w:rsidRDefault="006F62CE" w:rsidP="006F62CE" w:rsidR="006F62CE" w:rsidRPr="000275D3"/>
    <w:p w:rsidRDefault="006F62CE" w:rsidP="006F62CE" w:rsidR="006F62CE" w:rsidRPr="000275D3">
      <w:pPr>
        <w:ind w:left="360"/>
        <w:jc w:val="both"/>
      </w:pPr>
    </w:p>
    <w:p w:rsidRDefault="006F62CE" w:rsidP="006F62CE" w:rsidR="006F62CE" w:rsidRPr="000275D3"/>
    <w:p w:rsidRDefault="006F62CE" w:rsidP="006F62CE" w:rsidR="006F62CE" w:rsidRPr="000275D3"/>
    <w:p w:rsidRDefault="002E63E3" w:rsidP="00800C53" w:rsidR="002E63E3" w:rsidRPr="000275D3">
      <w:pPr>
        <w:pStyle w:val="Tijeloteksta2"/>
        <w:rPr>
          <w:rFonts w:cs="Times New Roman" w:hAnsi="Times New Roman" w:ascii="Times New Roman"/>
          <w:sz w:val="24"/>
        </w:rPr>
      </w:pPr>
    </w:p>
    <w:p w:rsidRDefault="009C5789" w:rsidR="009C5789" w:rsidRPr="000275D3">
      <w:pPr>
        <w:pStyle w:val="Tijeloteksta2"/>
        <w:rPr>
          <w:rFonts w:cs="Times New Roman" w:hAnsi="Times New Roman" w:ascii="Times New Roman"/>
          <w:sz w:val="24"/>
        </w:rPr>
      </w:pPr>
    </w:p>
    <w:sectPr w:rsidSect="000275D3" w:rsidR="009C5789" w:rsidRPr="000275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2B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2E9" w:rsidP="00D24B96" w:rsidR="00D24B96">
    <w:pPr>
      <w:pStyle w:val="Zaglavlje"/>
      <w:jc w:val="right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 w:rsidR="00747151">
      <w:t xml:space="preserve"> Poslovni broj: 2 St-804/16-52</w:t>
    </w:r>
  </w:p>
  <w:p w:rsidRDefault="009132E9" w:rsidR="009132E9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B96" w:rsidP="00D24B96" w:rsidR="00D24B96">
    <w:pPr>
      <w:pStyle w:val="Zaglavlje"/>
      <w:jc w:val="right"/>
    </w:pPr>
    <w:r>
      <w:t>P</w:t>
    </w:r>
    <w:r w:rsidR="00747151">
      <w:t>oslovni broj: 2 St-804/16-52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275D3"/>
    <w:rsid w:val="000359E6"/>
    <w:rsid w:val="00073C40"/>
    <w:rsid w:val="000857D5"/>
    <w:rsid w:val="000D4069"/>
    <w:rsid w:val="000E565B"/>
    <w:rsid w:val="001A2DD1"/>
    <w:rsid w:val="00206BD4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B7739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A6C99"/>
    <w:rsid w:val="006F62CE"/>
    <w:rsid w:val="0070484E"/>
    <w:rsid w:val="00711FDE"/>
    <w:rsid w:val="0074087C"/>
    <w:rsid w:val="00747151"/>
    <w:rsid w:val="007557FD"/>
    <w:rsid w:val="00760B4A"/>
    <w:rsid w:val="007971B4"/>
    <w:rsid w:val="007D21AA"/>
    <w:rsid w:val="007F5A15"/>
    <w:rsid w:val="00800C53"/>
    <w:rsid w:val="008274BF"/>
    <w:rsid w:val="00850698"/>
    <w:rsid w:val="00863BE5"/>
    <w:rsid w:val="008A50E3"/>
    <w:rsid w:val="008C6DB5"/>
    <w:rsid w:val="008F257B"/>
    <w:rsid w:val="009132E9"/>
    <w:rsid w:val="00917FB4"/>
    <w:rsid w:val="009331D7"/>
    <w:rsid w:val="00943F5A"/>
    <w:rsid w:val="00947705"/>
    <w:rsid w:val="00967315"/>
    <w:rsid w:val="00973C05"/>
    <w:rsid w:val="00974B89"/>
    <w:rsid w:val="009A4772"/>
    <w:rsid w:val="009C5789"/>
    <w:rsid w:val="009C7359"/>
    <w:rsid w:val="009E15B3"/>
    <w:rsid w:val="009E68B2"/>
    <w:rsid w:val="00A0618B"/>
    <w:rsid w:val="00A131DF"/>
    <w:rsid w:val="00A241EB"/>
    <w:rsid w:val="00A651E4"/>
    <w:rsid w:val="00A73D9A"/>
    <w:rsid w:val="00A97BCD"/>
    <w:rsid w:val="00AF4DFF"/>
    <w:rsid w:val="00BB6C23"/>
    <w:rsid w:val="00C435A4"/>
    <w:rsid w:val="00CA183F"/>
    <w:rsid w:val="00CC2B13"/>
    <w:rsid w:val="00CD0DAB"/>
    <w:rsid w:val="00D07812"/>
    <w:rsid w:val="00D1059C"/>
    <w:rsid w:val="00D24B96"/>
    <w:rsid w:val="00D411FE"/>
    <w:rsid w:val="00D6087C"/>
    <w:rsid w:val="00D71806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6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C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C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C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C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6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C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C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C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C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96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</izvorni_sadrzaj>
    <derivirana_varijabla naziv="DomainObject.Predmet.PrimjedbaSuca_1">prijave tražbina vjerovnika čuvaju se
u ormaru u sobi br. 42 (2 registratora)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E6959-F83F-4846-9D5E-17F2BE734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845</properties:Words>
  <properties:Characters>4751</properties:Characters>
  <properties:Lines>123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2017-06-21T06:02:00Z</dcterms:created>
  <dc:creator>Administrator</dc:creator>
  <cp:lastModifiedBy>Marijana Žuža</cp:lastModifiedBy>
  <cp:lastPrinted>2017-06-21T06:02:00Z</cp:lastPrinted>
  <dcterms:modified xmlns:xsi="http://www.w3.org/2001/XMLSchema-instance" xsi:type="dcterms:W3CDTF">2017-06-21T06:12:00Z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