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b996" w14:paraId="cd9b996" w:rsidRDefault="00D63025" w:rsidP="00D63025" w:rsidR="00D63025">
      <w:pPr>
        <w:jc w:val="both"/>
        <w15:collapsed w:val="false"/>
      </w:pPr>
    </w:p>
    <w:p w:rsidRDefault="00D63025" w:rsidP="00D63025" w:rsidR="00D63025">
      <w:pPr>
        <w:jc w:val="right"/>
      </w:pPr>
      <w:r>
        <w:t>14 St-</w:t>
      </w:r>
      <w:r w:rsidR="00AD7BAC">
        <w:t>1</w:t>
      </w:r>
      <w:r w:rsidR="00535A12">
        <w:t>7</w:t>
      </w:r>
      <w:r w:rsidR="00AD7BAC">
        <w:t>16</w:t>
      </w:r>
      <w:r>
        <w:t>/</w:t>
      </w:r>
      <w:r w:rsidR="00CB66E2">
        <w:t>17</w:t>
      </w:r>
      <w:r>
        <w:t>-</w:t>
      </w:r>
      <w:r w:rsidR="00AD7BAC">
        <w:t>3</w:t>
      </w:r>
      <w:r w:rsidR="00CD365C">
        <w:t>5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66453B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BF1D3B" w:rsidRPr="00FD27A6">
        <w:t>stečajn</w:t>
      </w:r>
      <w:r w:rsidR="00BF1D3B">
        <w:t>i</w:t>
      </w:r>
      <w:r w:rsidR="00BF1D3B" w:rsidRPr="00FD27A6">
        <w:t>m dužnik</w:t>
      </w:r>
      <w:r w:rsidR="00BF1D3B">
        <w:t>om</w:t>
      </w:r>
      <w:r w:rsidR="00BF1D3B" w:rsidRPr="00FD27A6">
        <w:t xml:space="preserve"> </w:t>
      </w:r>
      <w:r w:rsidR="00717314" w:rsidRPr="00765442">
        <w:t xml:space="preserve">Poljoprivredna zadruga </w:t>
      </w:r>
      <w:r w:rsidR="00717314" w:rsidRPr="007764DD">
        <w:t>SLAVONSKI RIĐI</w:t>
      </w:r>
      <w:r w:rsidR="00717314">
        <w:t xml:space="preserve"> u stečaju</w:t>
      </w:r>
      <w:r w:rsidR="00717314" w:rsidRPr="007764DD">
        <w:t xml:space="preserve">, </w:t>
      </w:r>
      <w:proofErr w:type="spellStart"/>
      <w:r w:rsidR="00717314" w:rsidRPr="007764DD">
        <w:t>Korog</w:t>
      </w:r>
      <w:proofErr w:type="spellEnd"/>
      <w:r w:rsidR="00717314" w:rsidRPr="007764DD">
        <w:t>, Ive Lole Ribara 54, MBS 030088315, OIB: 11356869347</w:t>
      </w:r>
      <w:r>
        <w:t xml:space="preserve">, dana </w:t>
      </w:r>
      <w:r w:rsidR="00717314">
        <w:t>6</w:t>
      </w:r>
      <w:r>
        <w:t xml:space="preserve">. </w:t>
      </w:r>
      <w:r w:rsidR="00535A12">
        <w:t>rujn</w:t>
      </w:r>
      <w:r>
        <w:t>a 201</w:t>
      </w:r>
      <w:r w:rsidR="0084505A">
        <w:t>8</w:t>
      </w:r>
      <w:r>
        <w:t xml:space="preserve">. </w:t>
      </w:r>
    </w:p>
    <w:p w:rsidRDefault="00A61200" w:rsidP="0066453B" w:rsidR="00A61200">
      <w:pPr>
        <w:ind w:firstLine="720"/>
        <w:jc w:val="both"/>
      </w:pPr>
    </w:p>
    <w:p w:rsidRDefault="00626F80" w:rsidP="0066453B" w:rsidR="00626F80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510BB4" w:rsidP="00510BB4" w:rsidR="00510BB4"/>
    <w:p w:rsidRDefault="00626F80" w:rsidP="00510BB4" w:rsidR="00626F80"/>
    <w:p w:rsidRDefault="003D797E" w:rsidP="003D797E" w:rsidR="003D797E"/>
    <w:p w:rsidRDefault="005B0C22" w:rsidP="00C200AE" w:rsidR="003D797E">
      <w:pPr>
        <w:pStyle w:val="Odlomakpopisa"/>
        <w:numPr>
          <w:ilvl w:val="0"/>
          <w:numId w:val="16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PRV</w:t>
      </w:r>
      <w:r w:rsidR="00C200AE" w:rsidRPr="00C200AE">
        <w:rPr>
          <w:rFonts w:cs="Times New Roman" w:hAnsi="Times New Roman" w:ascii="Times New Roman"/>
        </w:rPr>
        <w:t>I VIŠI ISPL</w:t>
      </w:r>
      <w:r w:rsidR="00626F80">
        <w:rPr>
          <w:rFonts w:cs="Times New Roman" w:hAnsi="Times New Roman" w:ascii="Times New Roman"/>
        </w:rPr>
        <w:t>A</w:t>
      </w:r>
      <w:r w:rsidR="00C200AE" w:rsidRPr="00C200AE">
        <w:rPr>
          <w:rFonts w:cs="Times New Roman" w:hAnsi="Times New Roman" w:ascii="Times New Roman"/>
        </w:rPr>
        <w:t>TNI RED</w:t>
      </w:r>
    </w:p>
    <w:p w:rsidRDefault="00626F80" w:rsidP="00626F80" w:rsidR="00626F80" w:rsidRPr="00C200AE">
      <w:pPr>
        <w:pStyle w:val="Odlomakpopisa"/>
        <w:ind w:left="1080"/>
        <w:rPr>
          <w:rFonts w:cs="Times New Roman" w:hAnsi="Times New Roman" w:ascii="Times New Roman"/>
        </w:rPr>
      </w:pPr>
    </w:p>
    <w:p w:rsidRDefault="00A61200" w:rsidP="003D797E" w:rsidR="00A61200" w:rsidRPr="00C200AE"/>
    <w:tbl>
      <w:tblPr>
        <w:tblW w:type="pct" w:w="5000"/>
        <w:tblLook w:val="04A0" w:noVBand="1" w:noHBand="0" w:lastColumn="0" w:firstColumn="1" w:lastRow="0" w:firstRow="1"/>
      </w:tblPr>
      <w:tblGrid>
        <w:gridCol w:w="477"/>
        <w:gridCol w:w="4444"/>
        <w:gridCol w:w="1763"/>
        <w:gridCol w:w="1403"/>
        <w:gridCol w:w="1483"/>
      </w:tblGrid>
      <w:tr w:rsidTr="00CF1943" w:rsidR="00C200AE" w:rsidRPr="00FE1D39">
        <w:trPr>
          <w:trHeight w:val="900"/>
          <w:tblHeader/>
        </w:trPr>
        <w:tc>
          <w:tcPr>
            <w:tcW w:type="pct" w:w="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C200AE" w:rsidP="00CF1943" w:rsidR="00C200AE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CF1943" w:rsidR="00C200AE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B0C22" w:rsidP="009946C6" w:rsidR="00C200AE" w:rsidRPr="00C71413">
            <w:pPr>
              <w:rPr>
                <w:color w:val="000000"/>
              </w:rPr>
            </w:pPr>
            <w:r w:rsidRPr="00FC1A8A">
              <w:t xml:space="preserve">Dario </w:t>
            </w:r>
            <w:proofErr w:type="spellStart"/>
            <w:r w:rsidRPr="00FC1A8A">
              <w:t>Periškić</w:t>
            </w:r>
            <w:proofErr w:type="spellEnd"/>
            <w:r w:rsidRPr="00FC1A8A">
              <w:t xml:space="preserve">, Zagreb, </w:t>
            </w:r>
            <w:proofErr w:type="spellStart"/>
            <w:r w:rsidRPr="00FC1A8A">
              <w:t>Črešnjevec</w:t>
            </w:r>
            <w:proofErr w:type="spellEnd"/>
            <w:r w:rsidRPr="00FC1A8A">
              <w:t xml:space="preserve"> 62, OIB 42836877663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A0751" w:rsidP="00CF1943" w:rsidR="00C200AE" w:rsidRPr="00C71413">
            <w:pPr>
              <w:jc w:val="right"/>
              <w:rPr>
                <w:color w:val="000000"/>
              </w:rPr>
            </w:pPr>
            <w:r w:rsidRPr="006A0751">
              <w:rPr>
                <w:color w:val="000000"/>
              </w:rPr>
              <w:t>15.886,15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A0751" w:rsidP="00CF1943" w:rsidR="00C200AE" w:rsidRPr="00C71413">
            <w:pPr>
              <w:jc w:val="right"/>
              <w:rPr>
                <w:color w:val="000000"/>
              </w:rPr>
            </w:pPr>
            <w:r w:rsidRPr="006A0751">
              <w:rPr>
                <w:color w:val="000000"/>
              </w:rPr>
              <w:t>15.886,15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200AE" w:rsidP="00CF1943" w:rsidR="00C200AE" w:rsidRPr="00C71413">
            <w:pPr>
              <w:jc w:val="right"/>
              <w:rPr>
                <w:color w:val="000000"/>
              </w:rPr>
            </w:pPr>
          </w:p>
        </w:tc>
      </w:tr>
      <w:tr w:rsidTr="00CF1943" w:rsidR="006A0751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A0751" w:rsidP="00CF1943" w:rsidR="006A0751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A0751" w:rsidP="009946C6" w:rsidR="006A0751" w:rsidRPr="00FC1A8A">
            <w:r w:rsidRPr="006A0751">
              <w:t xml:space="preserve">Dejan Dragičević, Ernestinovo, </w:t>
            </w:r>
            <w:proofErr w:type="spellStart"/>
            <w:r w:rsidRPr="006A0751">
              <w:t>I.G</w:t>
            </w:r>
            <w:proofErr w:type="spellEnd"/>
            <w:r w:rsidRPr="006A0751">
              <w:t>. Kovačića 9, OIB 30474120048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56D76" w:rsidP="00CF1943" w:rsidR="006A0751" w:rsidRPr="006A0751">
            <w:pPr>
              <w:jc w:val="right"/>
              <w:rPr>
                <w:color w:val="000000"/>
              </w:rPr>
            </w:pPr>
            <w:r w:rsidRPr="00C56D76">
              <w:rPr>
                <w:color w:val="000000"/>
              </w:rPr>
              <w:t>48.218,12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56D76" w:rsidP="00CF1943" w:rsidR="006A0751" w:rsidRPr="006A0751">
            <w:pPr>
              <w:jc w:val="right"/>
              <w:rPr>
                <w:color w:val="000000"/>
              </w:rPr>
            </w:pPr>
            <w:r w:rsidRPr="00C56D76">
              <w:rPr>
                <w:color w:val="000000"/>
              </w:rPr>
              <w:t>48.218,12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A0751" w:rsidP="00CF1943" w:rsidR="006A0751" w:rsidRPr="00C71413">
            <w:pPr>
              <w:jc w:val="right"/>
              <w:rPr>
                <w:color w:val="000000"/>
              </w:rPr>
            </w:pPr>
          </w:p>
        </w:tc>
      </w:tr>
      <w:tr w:rsidTr="00CF1943" w:rsidR="00C56D76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C56D76" w:rsidP="00CF1943" w:rsidR="00C56D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56D76" w:rsidP="009946C6" w:rsidR="00C56D76" w:rsidRPr="006A0751">
            <w:r>
              <w:t xml:space="preserve">RH, </w:t>
            </w:r>
            <w:r w:rsidRPr="007C1F46">
              <w:t xml:space="preserve">MF, Porezna uprava, </w:t>
            </w:r>
            <w:r>
              <w:t xml:space="preserve">Područni ured </w:t>
            </w:r>
            <w:r w:rsidRPr="007C1F46">
              <w:t>Vukovar, OIB 18683136487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CF1943" w:rsidR="00C56D76" w:rsidRPr="00C56D76">
            <w:pPr>
              <w:jc w:val="right"/>
              <w:rPr>
                <w:color w:val="000000"/>
              </w:rPr>
            </w:pPr>
            <w:r>
              <w:t>47.170,74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CF1943" w:rsidR="00C56D76" w:rsidRPr="00C56D76">
            <w:pPr>
              <w:jc w:val="right"/>
              <w:rPr>
                <w:color w:val="000000"/>
              </w:rPr>
            </w:pPr>
            <w:r>
              <w:t>47.170,74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56D76" w:rsidP="00CF1943" w:rsidR="00C56D76" w:rsidRPr="00C71413">
            <w:pPr>
              <w:jc w:val="right"/>
              <w:rPr>
                <w:color w:val="000000"/>
              </w:rPr>
            </w:pPr>
          </w:p>
        </w:tc>
      </w:tr>
      <w:tr w:rsidTr="00CF1943" w:rsidR="00C200AE" w:rsidRPr="00C50425">
        <w:trPr>
          <w:trHeight w:val="225"/>
        </w:trPr>
        <w:tc>
          <w:tcPr>
            <w:tcW w:type="pct" w:w="25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200AE" w:rsidP="00CF1943" w:rsidR="00C200A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C200AE" w:rsidP="00CF1943" w:rsidR="00C200AE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CF1943" w:rsidR="00C200AE" w:rsidRPr="00C71413">
            <w:pPr>
              <w:jc w:val="right"/>
              <w:rPr>
                <w:b/>
                <w:bCs/>
              </w:rPr>
            </w:pPr>
            <w:r w:rsidRPr="00313312">
              <w:t>111.275,01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CF1943" w:rsidR="00C200AE" w:rsidRPr="00C50425">
            <w:pPr>
              <w:jc w:val="right"/>
              <w:rPr>
                <w:bCs/>
                <w:color w:val="000000"/>
              </w:rPr>
            </w:pPr>
            <w:r w:rsidRPr="00313312">
              <w:t>111.275,01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C50425">
            <w:pPr>
              <w:jc w:val="right"/>
              <w:rPr>
                <w:bCs/>
                <w:color w:val="000000"/>
              </w:rPr>
            </w:pPr>
          </w:p>
        </w:tc>
      </w:tr>
    </w:tbl>
    <w:p w:rsidRDefault="00A61200" w:rsidP="003D797E" w:rsidR="00A61200"/>
    <w:p w:rsidRDefault="00313312" w:rsidP="003D797E" w:rsidR="00313312">
      <w:pPr>
        <w:ind w:hanging="426" w:left="1560"/>
        <w:jc w:val="both"/>
      </w:pPr>
    </w:p>
    <w:p w:rsidRDefault="00626F80" w:rsidP="003D797E" w:rsidR="00626F80">
      <w:pPr>
        <w:ind w:hanging="426" w:left="1560"/>
        <w:jc w:val="both"/>
      </w:pPr>
    </w:p>
    <w:p w:rsidRDefault="00626F80" w:rsidP="003D797E" w:rsidR="00626F80">
      <w:pPr>
        <w:ind w:hanging="426" w:left="1560"/>
        <w:jc w:val="both"/>
      </w:pPr>
    </w:p>
    <w:p w:rsidRDefault="00626F80" w:rsidP="003D797E" w:rsidR="00626F80">
      <w:pPr>
        <w:ind w:hanging="426" w:left="1560"/>
        <w:jc w:val="both"/>
      </w:pPr>
    </w:p>
    <w:p w:rsidRDefault="00626F80" w:rsidP="003D797E" w:rsidR="00626F80">
      <w:pPr>
        <w:ind w:hanging="426" w:left="1560"/>
        <w:jc w:val="both"/>
      </w:pPr>
    </w:p>
    <w:p w:rsidRDefault="00626F80" w:rsidP="003D797E" w:rsidR="00626F80">
      <w:pPr>
        <w:ind w:hanging="426" w:left="1560"/>
        <w:jc w:val="both"/>
      </w:pPr>
    </w:p>
    <w:p w:rsidRDefault="00626F80" w:rsidP="003D797E" w:rsidR="00626F80">
      <w:pPr>
        <w:ind w:hanging="426" w:left="1560"/>
        <w:jc w:val="both"/>
      </w:pPr>
    </w:p>
    <w:p w:rsidRDefault="00313312" w:rsidP="003D797E" w:rsidR="00313312">
      <w:pPr>
        <w:ind w:hanging="426" w:left="1560"/>
        <w:jc w:val="both"/>
      </w:pPr>
    </w:p>
    <w:p w:rsidRDefault="00313312" w:rsidP="00313312" w:rsidR="00313312" w:rsidRPr="00313312">
      <w:pPr>
        <w:pStyle w:val="Odlomakpopisa"/>
        <w:numPr>
          <w:ilvl w:val="0"/>
          <w:numId w:val="16"/>
        </w:numPr>
        <w:jc w:val="both"/>
        <w:rPr>
          <w:rFonts w:cs="Times New Roman" w:hAnsi="Times New Roman" w:ascii="Times New Roman"/>
        </w:rPr>
      </w:pPr>
      <w:r w:rsidRPr="00313312">
        <w:rPr>
          <w:rFonts w:cs="Times New Roman" w:hAnsi="Times New Roman" w:ascii="Times New Roman"/>
        </w:rPr>
        <w:lastRenderedPageBreak/>
        <w:t>DRUGI VIŠI ISPLATNI RED</w:t>
      </w:r>
    </w:p>
    <w:p w:rsidRDefault="00313312" w:rsidP="003D797E" w:rsidR="00313312">
      <w:pPr>
        <w:ind w:hanging="426" w:left="1560"/>
        <w:jc w:val="both"/>
      </w:pPr>
    </w:p>
    <w:p w:rsidRDefault="00313312" w:rsidP="003D797E" w:rsidR="00313312">
      <w:pPr>
        <w:ind w:hanging="426" w:left="1560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16"/>
        <w:gridCol w:w="4332"/>
        <w:gridCol w:w="1763"/>
        <w:gridCol w:w="1476"/>
        <w:gridCol w:w="1483"/>
      </w:tblGrid>
      <w:tr w:rsidTr="00724E43" w:rsidR="00313312" w:rsidRPr="00FE1D39">
        <w:trPr>
          <w:trHeight w:val="900"/>
          <w:tblHeader/>
        </w:trPr>
        <w:tc>
          <w:tcPr>
            <w:tcW w:type="pct" w:w="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313312" w:rsidP="00724E43" w:rsidR="00313312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724E43" w:rsidR="00313312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26F80" w:rsidP="00724E43" w:rsidR="00313312" w:rsidRPr="00C71413">
            <w:pPr>
              <w:rPr>
                <w:color w:val="000000"/>
              </w:rPr>
            </w:pPr>
            <w:r w:rsidRPr="00626F80">
              <w:t>UNIQA OSIGURANJE d.d. Zagreb, Planinska 13A, OIB 75665455333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579F2" w:rsidP="00724E43" w:rsidR="00313312" w:rsidRPr="00C71413">
            <w:pPr>
              <w:jc w:val="right"/>
              <w:rPr>
                <w:color w:val="000000"/>
              </w:rPr>
            </w:pPr>
            <w:r w:rsidRPr="004579F2">
              <w:rPr>
                <w:color w:val="000000"/>
              </w:rPr>
              <w:t>613,33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579F2" w:rsidP="00724E43" w:rsidR="00313312" w:rsidRPr="00C71413">
            <w:pPr>
              <w:jc w:val="right"/>
              <w:rPr>
                <w:color w:val="000000"/>
              </w:rPr>
            </w:pPr>
            <w:r w:rsidRPr="004579F2">
              <w:rPr>
                <w:color w:val="000000"/>
              </w:rPr>
              <w:t>613,33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724E43" w:rsidR="00313312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579F2" w:rsidP="00724E43" w:rsidR="00313312" w:rsidRPr="00FC1A8A">
            <w:r>
              <w:t xml:space="preserve">HRVATSKA </w:t>
            </w:r>
            <w:r w:rsidRPr="00901DCF">
              <w:t>AGENCIJA ZA MALO GOSPODARSTVO INOVACIJE I INVESTICIJE (HAMAG-BICRO), Zagreb, Ksaver 208, 25609559342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579F2" w:rsidP="00724E43" w:rsidR="00313312" w:rsidRPr="006A0751">
            <w:pPr>
              <w:jc w:val="right"/>
              <w:rPr>
                <w:color w:val="000000"/>
              </w:rPr>
            </w:pPr>
            <w:r w:rsidRPr="004579F2">
              <w:rPr>
                <w:color w:val="000000"/>
              </w:rPr>
              <w:t>2.798.292,19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579F2" w:rsidP="00724E43" w:rsidR="00313312" w:rsidRPr="006A0751">
            <w:pPr>
              <w:jc w:val="right"/>
              <w:rPr>
                <w:color w:val="000000"/>
              </w:rPr>
            </w:pPr>
            <w:r w:rsidRPr="004579F2">
              <w:rPr>
                <w:color w:val="000000"/>
              </w:rPr>
              <w:t>2.798.292,19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724E43" w:rsidR="00313312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13312" w:rsidP="00724E43" w:rsidR="0031331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84CF5" w:rsidP="00724E43" w:rsidR="00313312" w:rsidRPr="006A0751">
            <w:r w:rsidRPr="00901DCF">
              <w:t>SCHAUMANN AGRI d.o.o.</w:t>
            </w:r>
            <w:r w:rsidRPr="00901DCF">
              <w:tab/>
            </w:r>
            <w:r w:rsidR="009A474D">
              <w:t xml:space="preserve"> </w:t>
            </w:r>
            <w:proofErr w:type="spellStart"/>
            <w:r w:rsidRPr="00901DCF">
              <w:t>Kunovec</w:t>
            </w:r>
            <w:proofErr w:type="spellEnd"/>
            <w:r w:rsidRPr="00901DCF">
              <w:t xml:space="preserve"> </w:t>
            </w:r>
            <w:proofErr w:type="spellStart"/>
            <w:r w:rsidRPr="00901DCF">
              <w:t>Breg</w:t>
            </w:r>
            <w:proofErr w:type="spellEnd"/>
            <w:r w:rsidRPr="00901DCF">
              <w:t>, Koprivnička 5-7, OIB 87757871090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84CF5" w:rsidP="00724E43" w:rsidR="00313312" w:rsidRPr="00C56D76">
            <w:pPr>
              <w:jc w:val="right"/>
              <w:rPr>
                <w:color w:val="000000"/>
              </w:rPr>
            </w:pPr>
            <w:r w:rsidRPr="00C84CF5">
              <w:t>60.058,07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84CF5" w:rsidP="00724E43" w:rsidR="00313312" w:rsidRPr="00C56D76">
            <w:pPr>
              <w:jc w:val="right"/>
              <w:rPr>
                <w:color w:val="000000"/>
              </w:rPr>
            </w:pPr>
            <w:r w:rsidRPr="00C84CF5">
              <w:t>60.058,07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724E43" w:rsidR="002E50BF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E50BF" w:rsidP="00724E43" w:rsidR="002E50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901DCF">
            <w:r w:rsidRPr="00901DCF">
              <w:t>VIPNET d.o.o. Zagreb, Vrtni put 1, OIB 29524210204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84CF5">
            <w:pPr>
              <w:jc w:val="right"/>
            </w:pPr>
            <w:r w:rsidRPr="00901DCF">
              <w:t>2.659,72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84CF5">
            <w:pPr>
              <w:jc w:val="right"/>
            </w:pPr>
            <w:r w:rsidRPr="00901DCF">
              <w:t>2.659,72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71413">
            <w:pPr>
              <w:jc w:val="right"/>
              <w:rPr>
                <w:color w:val="000000"/>
              </w:rPr>
            </w:pPr>
          </w:p>
        </w:tc>
      </w:tr>
      <w:tr w:rsidTr="00724E43" w:rsidR="002E50BF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E50BF" w:rsidP="00724E43" w:rsidR="002E50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901DCF">
            <w:r w:rsidRPr="00901DCF">
              <w:t>VODOVOD-OSIJEK d.o.o.  Osijek, Poljski put 1, OIB 43654507669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901DCF">
            <w:pPr>
              <w:jc w:val="right"/>
            </w:pPr>
            <w:r w:rsidRPr="00901DCF">
              <w:t>28.760,72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901DCF">
            <w:pPr>
              <w:jc w:val="right"/>
            </w:pPr>
            <w:r w:rsidRPr="00901DCF">
              <w:t>28.760,72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71413">
            <w:pPr>
              <w:jc w:val="right"/>
              <w:rPr>
                <w:color w:val="000000"/>
              </w:rPr>
            </w:pPr>
          </w:p>
        </w:tc>
      </w:tr>
      <w:tr w:rsidTr="00724E43" w:rsidR="002E50BF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E50BF" w:rsidP="00724E43" w:rsidR="002E50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30C99" w:rsidP="00724E43" w:rsidR="002E50BF" w:rsidRPr="00901DCF">
            <w:r>
              <w:t xml:space="preserve">HEP ELEKTRA d.o.o. Zagreb, </w:t>
            </w:r>
            <w:r w:rsidRPr="00901DCF">
              <w:t>Ulica grada Vukovara 37, OIB 43965974818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30C99" w:rsidP="00724E43" w:rsidR="002E50BF" w:rsidRPr="00901DCF">
            <w:pPr>
              <w:jc w:val="right"/>
            </w:pPr>
            <w:r w:rsidRPr="00901DCF">
              <w:t>13.804,38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30C99" w:rsidP="00724E43" w:rsidR="002E50BF" w:rsidRPr="00901DCF">
            <w:pPr>
              <w:jc w:val="right"/>
            </w:pPr>
            <w:r w:rsidRPr="00901DCF">
              <w:t>13.804,38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71413">
            <w:pPr>
              <w:jc w:val="right"/>
              <w:rPr>
                <w:color w:val="000000"/>
              </w:rPr>
            </w:pPr>
          </w:p>
        </w:tc>
      </w:tr>
      <w:tr w:rsidTr="00724E43" w:rsidR="00B30C99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B30C99" w:rsidP="00724E43" w:rsidR="00B30C9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30C99" w:rsidP="00724E43" w:rsidR="00B30C99">
            <w:r w:rsidRPr="00901DCF">
              <w:t>HRVATSKA BANKA ZA OBNOVU I RAZVITAK (HBOR), Zagreb, Strossmayerov trg 9, OIB 26702280390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30C99" w:rsidP="00724E43" w:rsidR="00B30C99" w:rsidRPr="00901DCF">
            <w:pPr>
              <w:jc w:val="right"/>
            </w:pPr>
            <w:r w:rsidRPr="00901DCF">
              <w:t>5.995.621,83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071A4" w:rsidP="00724E43" w:rsidR="00B30C99" w:rsidRPr="00901DCF">
            <w:pPr>
              <w:jc w:val="right"/>
            </w:pPr>
            <w:r w:rsidRPr="00901DCF">
              <w:t>3.197.329,64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071A4" w:rsidP="00724E43" w:rsidR="00B30C99" w:rsidRPr="00C71413">
            <w:pPr>
              <w:jc w:val="right"/>
              <w:rPr>
                <w:color w:val="000000"/>
              </w:rPr>
            </w:pPr>
            <w:r w:rsidRPr="00901DCF">
              <w:t>2.798.292,19</w:t>
            </w:r>
          </w:p>
        </w:tc>
      </w:tr>
      <w:tr w:rsidTr="00724E43" w:rsidR="002071A4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071A4" w:rsidP="00724E43" w:rsidR="002071A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071A4" w:rsidP="002071A4" w:rsidR="002071A4" w:rsidRPr="00901DCF">
            <w:r w:rsidRPr="00901DCF">
              <w:t>ŽITO d</w:t>
            </w:r>
            <w:r>
              <w:t xml:space="preserve">.o.o. Osijek, Đakovština 3, OIB </w:t>
            </w:r>
            <w:r w:rsidRPr="00901DCF">
              <w:t>03834418154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46A57" w:rsidP="00724E43" w:rsidR="002071A4" w:rsidRPr="00901DCF">
            <w:pPr>
              <w:jc w:val="right"/>
            </w:pPr>
            <w:r w:rsidRPr="00901DCF">
              <w:t>367.763,97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46A57" w:rsidP="00724E43" w:rsidR="002071A4" w:rsidRPr="00901DCF">
            <w:pPr>
              <w:jc w:val="right"/>
            </w:pPr>
            <w:r w:rsidRPr="00901DCF">
              <w:t>367.763,97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071A4" w:rsidP="00724E43" w:rsidR="002071A4" w:rsidRPr="00901DCF">
            <w:pPr>
              <w:jc w:val="right"/>
            </w:pPr>
          </w:p>
        </w:tc>
      </w:tr>
      <w:tr w:rsidTr="00724E43" w:rsidR="00646A57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46A57" w:rsidP="00724E43" w:rsidR="00646A5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46A57" w:rsidP="002071A4" w:rsidR="00646A57" w:rsidRPr="00901DCF">
            <w:r w:rsidRPr="00901DCF">
              <w:t>CROATIA OSIGURANJE d.d.</w:t>
            </w:r>
            <w:r w:rsidRPr="00901DCF">
              <w:tab/>
              <w:t xml:space="preserve"> Zagreb, Vatroslava Jagića 33, OIB 26187994862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E3866" w:rsidP="00724E43" w:rsidR="00646A57" w:rsidRPr="00901DCF">
            <w:pPr>
              <w:jc w:val="right"/>
            </w:pPr>
            <w:r w:rsidRPr="00901DCF">
              <w:t>10.133,15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E3866" w:rsidP="00724E43" w:rsidR="00646A57" w:rsidRPr="00901DCF">
            <w:pPr>
              <w:jc w:val="right"/>
            </w:pPr>
            <w:r w:rsidRPr="00901DCF">
              <w:t>10.133,15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46A57" w:rsidP="00724E43" w:rsidR="00646A57" w:rsidRPr="00901DCF">
            <w:pPr>
              <w:jc w:val="right"/>
            </w:pPr>
          </w:p>
        </w:tc>
      </w:tr>
      <w:tr w:rsidTr="00724E43" w:rsidR="001E3866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1E3866" w:rsidP="00724E43" w:rsidR="001E386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E3866" w:rsidP="002071A4" w:rsidR="001E3866" w:rsidRPr="00901DCF">
            <w:r w:rsidRPr="00901DCF">
              <w:t>RH, MF, Porezna uprava, Područni ured Vukovar, Vukovar, Trg Republike Hrvatske 5, OIB 18683136487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E3866" w:rsidP="00724E43" w:rsidR="001E3866" w:rsidRPr="00901DCF">
            <w:pPr>
              <w:jc w:val="right"/>
            </w:pPr>
            <w:r w:rsidRPr="00901DCF">
              <w:t>171.528,91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E3866" w:rsidP="00724E43" w:rsidR="001E3866" w:rsidRPr="00901DCF">
            <w:pPr>
              <w:jc w:val="right"/>
            </w:pPr>
            <w:r w:rsidRPr="00901DCF">
              <w:t>171.528,91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E3866" w:rsidP="00724E43" w:rsidR="001E3866" w:rsidRPr="00901DCF">
            <w:pPr>
              <w:jc w:val="right"/>
            </w:pPr>
          </w:p>
        </w:tc>
      </w:tr>
      <w:tr w:rsidTr="00724E43" w:rsidR="004D1311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4D1311" w:rsidP="00724E43" w:rsidR="004D13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D1311" w:rsidP="002071A4" w:rsidR="004D1311" w:rsidRPr="00901DCF">
            <w:r>
              <w:t xml:space="preserve">FINANCIJSKA </w:t>
            </w:r>
            <w:r w:rsidRPr="00901DCF">
              <w:t>AGENCIJA Zagreb, Ulica grada Vukovara 70, OIB 85821130368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D1311" w:rsidP="00724E43" w:rsidR="004D1311" w:rsidRPr="00901DCF">
            <w:pPr>
              <w:jc w:val="right"/>
            </w:pPr>
            <w:r w:rsidRPr="00901DCF">
              <w:t>9.124,84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D1311" w:rsidP="00724E43" w:rsidR="004D1311" w:rsidRPr="00901DCF">
            <w:pPr>
              <w:jc w:val="right"/>
            </w:pPr>
            <w:r w:rsidRPr="00901DCF">
              <w:t>9.124,84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D1311" w:rsidP="00724E43" w:rsidR="004D1311" w:rsidRPr="00901DCF">
            <w:pPr>
              <w:jc w:val="right"/>
            </w:pPr>
          </w:p>
        </w:tc>
      </w:tr>
      <w:tr w:rsidTr="00724E43" w:rsidR="00BC623A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BC623A" w:rsidP="004D1311" w:rsidR="00BC62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4D1311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C623A" w:rsidP="002071A4" w:rsidR="00BC623A" w:rsidRPr="00901DCF">
            <w:r w:rsidRPr="00901DCF">
              <w:t>ZAGREBAČKI HOLDING d.o.o. Zagreb, Ulica grada Vukovara 41, OIB 85584865987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C623A" w:rsidP="00724E43" w:rsidR="00BC623A" w:rsidRPr="00901DCF">
            <w:pPr>
              <w:jc w:val="right"/>
            </w:pPr>
            <w:r w:rsidRPr="00901DCF">
              <w:t>2.156,47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C623A" w:rsidP="00724E43" w:rsidR="00BC623A" w:rsidRPr="00901DCF">
            <w:pPr>
              <w:jc w:val="right"/>
            </w:pPr>
            <w:r w:rsidRPr="00901DCF">
              <w:t>2.156,47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C623A" w:rsidP="00724E43" w:rsidR="00BC623A" w:rsidRPr="00901DCF">
            <w:pPr>
              <w:jc w:val="right"/>
            </w:pPr>
          </w:p>
        </w:tc>
      </w:tr>
      <w:tr w:rsidTr="00724E43" w:rsidR="00313312" w:rsidRPr="00C50425">
        <w:trPr>
          <w:trHeight w:val="225"/>
        </w:trPr>
        <w:tc>
          <w:tcPr>
            <w:tcW w:type="pct" w:w="25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312" w:rsidP="00724E43" w:rsidR="0031331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313312" w:rsidP="00724E43" w:rsidR="00313312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D1311" w:rsidP="00724E43" w:rsidR="00313312" w:rsidRPr="00C71413">
            <w:pPr>
              <w:jc w:val="right"/>
              <w:rPr>
                <w:b/>
                <w:bCs/>
              </w:rPr>
            </w:pPr>
            <w:r>
              <w:t>9.460.517,03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D1311" w:rsidP="00724E43" w:rsidR="00313312" w:rsidRPr="00C50425">
            <w:pPr>
              <w:jc w:val="right"/>
              <w:rPr>
                <w:bCs/>
                <w:color w:val="000000"/>
              </w:rPr>
            </w:pPr>
            <w:r>
              <w:t>6.662.224,84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071A4" w:rsidP="00724E43" w:rsidR="00313312" w:rsidRPr="00C50425">
            <w:pPr>
              <w:jc w:val="right"/>
              <w:rPr>
                <w:bCs/>
                <w:color w:val="000000"/>
              </w:rPr>
            </w:pPr>
            <w:r w:rsidRPr="00901DCF">
              <w:t>2.798.292,19</w:t>
            </w:r>
          </w:p>
        </w:tc>
      </w:tr>
    </w:tbl>
    <w:p w:rsidRDefault="00313312" w:rsidP="003D797E" w:rsidR="00313312">
      <w:pPr>
        <w:ind w:hanging="426" w:left="1560"/>
        <w:jc w:val="both"/>
      </w:pPr>
    </w:p>
    <w:p w:rsidRDefault="009A474D" w:rsidP="003D797E" w:rsidR="009A474D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lastRenderedPageBreak/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A61200" w:rsidP="003D797E" w:rsidR="00A6120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A61200" w:rsidP="003D797E" w:rsidR="00A61200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717314">
        <w:rPr>
          <w:bCs/>
        </w:rPr>
        <w:t>6</w:t>
      </w:r>
      <w:r>
        <w:t>.</w:t>
      </w:r>
      <w:r w:rsidR="00206AA4">
        <w:t>0</w:t>
      </w:r>
      <w:r w:rsidR="00F67600">
        <w:t>9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387B02" w:rsidRPr="00387B02">
        <w:t xml:space="preserve">stečajnim dužnikom </w:t>
      </w:r>
      <w:r w:rsidR="009A474D" w:rsidRPr="009A474D">
        <w:t xml:space="preserve">Poljoprivredna zadruga SLAVONSKI RIĐI u stečaju, </w:t>
      </w:r>
      <w:proofErr w:type="spellStart"/>
      <w:r w:rsidR="009A474D" w:rsidRPr="009A474D">
        <w:t>Korog</w:t>
      </w:r>
      <w:proofErr w:type="spellEnd"/>
      <w:r w:rsidR="009A474D" w:rsidRPr="009A474D">
        <w:t>, Ive Lole Ribara 54, MBS 030088315, OIB: 11356869347</w:t>
      </w:r>
      <w:r>
        <w:rPr>
          <w:bCs/>
        </w:rPr>
        <w:t>,</w:t>
      </w:r>
      <w:r>
        <w:t xml:space="preserve"> na kojemu je stečajn</w:t>
      </w:r>
      <w:r w:rsidR="001532FB">
        <w:t>i</w:t>
      </w:r>
      <w:r>
        <w:t xml:space="preserve"> upravitelj da</w:t>
      </w:r>
      <w:r w:rsidR="001532FB">
        <w:t>o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1532FB">
        <w:t>i</w:t>
      </w:r>
      <w:r>
        <w:t xml:space="preserve"> upravitelj je na propisanom obrascu sastavi</w:t>
      </w:r>
      <w:r w:rsidR="001532FB">
        <w:t>o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 xml:space="preserve">, dalje: SZ) te je </w:t>
      </w:r>
      <w:proofErr w:type="spellStart"/>
      <w:r>
        <w:t>postupljeno</w:t>
      </w:r>
      <w:proofErr w:type="spellEnd"/>
      <w:r>
        <w:t xml:space="preserve"> sukladno odredbi čl. 259. SZ-a.</w:t>
      </w:r>
    </w:p>
    <w:p w:rsidRDefault="003D797E" w:rsidP="003D797E" w:rsidR="003D797E">
      <w:pPr>
        <w:jc w:val="both"/>
      </w:pPr>
    </w:p>
    <w:p w:rsidRDefault="00206AA4" w:rsidP="009A474D" w:rsidR="009A474D">
      <w:pPr>
        <w:jc w:val="both"/>
      </w:pPr>
      <w:r>
        <w:tab/>
      </w:r>
      <w:r w:rsidR="003D797E">
        <w:t>Na ročištu se stečajn</w:t>
      </w:r>
      <w:r w:rsidR="001532FB">
        <w:t>i</w:t>
      </w:r>
      <w:r w:rsidR="003D797E">
        <w:t xml:space="preserve"> upravitelj</w:t>
      </w:r>
      <w:r w:rsidR="001532FB">
        <w:t xml:space="preserve"> </w:t>
      </w:r>
      <w:r w:rsidR="003D797E">
        <w:t>izjašnjava</w:t>
      </w:r>
      <w:r w:rsidR="001532FB">
        <w:t>o</w:t>
      </w:r>
      <w:r w:rsidR="003D797E">
        <w:t xml:space="preserve"> o prijavljenim tražbinama, te je nave</w:t>
      </w:r>
      <w:r w:rsidR="001532FB">
        <w:t>o</w:t>
      </w:r>
      <w:r w:rsidR="003D797E">
        <w:t xml:space="preserve"> da je zaprimi</w:t>
      </w:r>
      <w:r w:rsidR="001532FB">
        <w:t>o</w:t>
      </w:r>
      <w:r w:rsidR="003D797E">
        <w:t xml:space="preserve"> </w:t>
      </w:r>
      <w:r w:rsidR="009A474D">
        <w:t>3 prijave tražbina vjerovnika I. višeg isplatnog reda u ukupnom iznosu od 111.275,01 koji iznos je priznat u cijelosti i to:</w:t>
      </w:r>
    </w:p>
    <w:p w:rsidRDefault="009A474D" w:rsidP="009A474D" w:rsidR="009A474D">
      <w:pPr>
        <w:jc w:val="both"/>
      </w:pPr>
    </w:p>
    <w:p w:rsidRDefault="009A474D" w:rsidP="009A474D" w:rsidR="009A474D" w:rsidRPr="00F80913">
      <w:pPr>
        <w:pStyle w:val="Odlomakpopisa"/>
        <w:numPr>
          <w:ilvl w:val="0"/>
          <w:numId w:val="19"/>
        </w:numPr>
        <w:spacing w:after="200"/>
        <w:jc w:val="both"/>
        <w:rPr>
          <w:rFonts w:hAnsi="Times New Roman" w:ascii="Times New Roman"/>
          <w:lang w:val="hr-HR"/>
        </w:rPr>
      </w:pPr>
      <w:r w:rsidRPr="00F80913">
        <w:rPr>
          <w:rFonts w:hAnsi="Times New Roman" w:ascii="Times New Roman"/>
          <w:lang w:val="hr-HR"/>
        </w:rPr>
        <w:t xml:space="preserve">Dario </w:t>
      </w:r>
      <w:proofErr w:type="spellStart"/>
      <w:r w:rsidRPr="00F80913">
        <w:rPr>
          <w:rFonts w:hAnsi="Times New Roman" w:ascii="Times New Roman"/>
          <w:lang w:val="hr-HR"/>
        </w:rPr>
        <w:t>Periškić</w:t>
      </w:r>
      <w:proofErr w:type="spellEnd"/>
      <w:r w:rsidRPr="00F80913">
        <w:rPr>
          <w:rFonts w:hAnsi="Times New Roman" w:ascii="Times New Roman"/>
          <w:lang w:val="hr-HR"/>
        </w:rPr>
        <w:t xml:space="preserve">, Zagreb, </w:t>
      </w:r>
      <w:proofErr w:type="spellStart"/>
      <w:r w:rsidRPr="00F80913">
        <w:rPr>
          <w:rFonts w:hAnsi="Times New Roman" w:ascii="Times New Roman"/>
          <w:lang w:val="hr-HR"/>
        </w:rPr>
        <w:t>Črešnjevec</w:t>
      </w:r>
      <w:proofErr w:type="spellEnd"/>
      <w:r w:rsidRPr="00F80913">
        <w:rPr>
          <w:rFonts w:hAnsi="Times New Roman" w:ascii="Times New Roman"/>
          <w:lang w:val="hr-HR"/>
        </w:rPr>
        <w:t xml:space="preserve"> 62, OIB 42836877663, prijavljen je iznos od 15.886,15 kn koji iznos je priznat u cijelosti</w:t>
      </w:r>
    </w:p>
    <w:p w:rsidRDefault="009A474D" w:rsidP="009A474D" w:rsidR="009A474D" w:rsidRPr="00F80913">
      <w:pPr>
        <w:pStyle w:val="Odlomakpopisa"/>
        <w:numPr>
          <w:ilvl w:val="0"/>
          <w:numId w:val="19"/>
        </w:numPr>
        <w:spacing w:after="200"/>
        <w:jc w:val="both"/>
        <w:rPr>
          <w:rFonts w:hAnsi="Times New Roman" w:ascii="Times New Roman"/>
          <w:lang w:val="hr-HR"/>
        </w:rPr>
      </w:pPr>
      <w:r w:rsidRPr="00F80913">
        <w:rPr>
          <w:rFonts w:hAnsi="Times New Roman" w:ascii="Times New Roman"/>
          <w:lang w:val="hr-HR"/>
        </w:rPr>
        <w:t xml:space="preserve">Dejan Dragičević, Ernestinovo, </w:t>
      </w:r>
      <w:proofErr w:type="spellStart"/>
      <w:r w:rsidRPr="00F80913">
        <w:rPr>
          <w:rFonts w:hAnsi="Times New Roman" w:ascii="Times New Roman"/>
          <w:lang w:val="hr-HR"/>
        </w:rPr>
        <w:t>I.G</w:t>
      </w:r>
      <w:proofErr w:type="spellEnd"/>
      <w:r w:rsidRPr="00F80913">
        <w:rPr>
          <w:rFonts w:hAnsi="Times New Roman" w:ascii="Times New Roman"/>
          <w:lang w:val="hr-HR"/>
        </w:rPr>
        <w:t>. Kovačića 9, OIB 30474120048, prijavljen je iznos od 48.218,12 kn koji iznos je priznat u cijelosti</w:t>
      </w:r>
    </w:p>
    <w:p w:rsidRDefault="009A474D" w:rsidP="009A474D" w:rsidR="009A474D" w:rsidRPr="00F80913">
      <w:pPr>
        <w:pStyle w:val="Odlomakpopisa"/>
        <w:numPr>
          <w:ilvl w:val="0"/>
          <w:numId w:val="19"/>
        </w:numPr>
        <w:spacing w:after="200"/>
        <w:jc w:val="both"/>
        <w:rPr>
          <w:lang w:val="hr-HR"/>
        </w:rPr>
      </w:pPr>
      <w:r w:rsidRPr="00F80913">
        <w:rPr>
          <w:rFonts w:hAnsi="Times New Roman" w:ascii="Times New Roman"/>
          <w:lang w:val="hr-HR"/>
        </w:rPr>
        <w:t xml:space="preserve">RH, MF, Porezna uprava, Područni ured Vukovar, OIB 18683136487, prijavljen je </w:t>
      </w:r>
      <w:proofErr w:type="spellStart"/>
      <w:r w:rsidRPr="00F80913">
        <w:rPr>
          <w:rFonts w:hAnsi="Times New Roman" w:ascii="Times New Roman"/>
          <w:lang w:val="hr-HR"/>
        </w:rPr>
        <w:t>je</w:t>
      </w:r>
      <w:proofErr w:type="spellEnd"/>
      <w:r w:rsidRPr="00F80913">
        <w:rPr>
          <w:rFonts w:hAnsi="Times New Roman" w:ascii="Times New Roman"/>
          <w:lang w:val="hr-HR"/>
        </w:rPr>
        <w:t xml:space="preserve"> iznos od 47.170,74 kn koji iznos je priznat u cijelosti.</w:t>
      </w:r>
    </w:p>
    <w:p w:rsidRDefault="009A474D" w:rsidP="009A474D" w:rsidR="009A474D" w:rsidRPr="00F80913">
      <w:pPr>
        <w:jc w:val="both"/>
      </w:pPr>
      <w:r w:rsidRPr="00F80913">
        <w:t xml:space="preserve"> </w:t>
      </w:r>
    </w:p>
    <w:p w:rsidRDefault="009A474D" w:rsidP="009A474D" w:rsidR="009A474D" w:rsidRPr="00F80913">
      <w:pPr>
        <w:jc w:val="both"/>
      </w:pPr>
      <w:r w:rsidRPr="00F80913">
        <w:tab/>
        <w:t xml:space="preserve">Nadalje </w:t>
      </w:r>
      <w:r w:rsidR="00F80913">
        <w:t>je</w:t>
      </w:r>
      <w:r w:rsidRPr="00F80913">
        <w:t xml:space="preserve"> zaprimio 12 prijava tražbina vjerovnika II. višeg isplatnog reda u iznosu od 9.460.517,03 kn od čega je priznat iznos od 6.662.224,84 kn, a osporen je iznos od 2.798.292,19 kn i to:</w:t>
      </w:r>
    </w:p>
    <w:p w:rsidRDefault="009A474D" w:rsidP="009A474D" w:rsidR="009A474D" w:rsidRPr="00F80913">
      <w:pPr>
        <w:jc w:val="both"/>
      </w:pPr>
    </w:p>
    <w:p w:rsidRDefault="009A474D" w:rsidP="009A474D" w:rsidR="009A474D" w:rsidRPr="00F80913">
      <w:pPr>
        <w:pStyle w:val="Odlomakpopisa"/>
        <w:numPr>
          <w:ilvl w:val="0"/>
          <w:numId w:val="15"/>
        </w:numPr>
        <w:spacing w:after="200"/>
        <w:jc w:val="both"/>
        <w:rPr>
          <w:rFonts w:hAnsi="Times New Roman" w:ascii="Times New Roman"/>
          <w:lang w:val="hr-HR"/>
        </w:rPr>
      </w:pPr>
      <w:r w:rsidRPr="00F80913">
        <w:rPr>
          <w:rFonts w:hAnsi="Times New Roman" w:ascii="Times New Roman"/>
          <w:lang w:val="hr-HR"/>
        </w:rPr>
        <w:t>UNIQA OSIGURANJE d.d. Zagreb, Planinska 13A, OIB 75665455333, prijavljen je iznos od 613,33 kn koji iznos je priznat u cijelosti</w:t>
      </w:r>
    </w:p>
    <w:p w:rsidRDefault="009A474D" w:rsidP="009A474D" w:rsidR="009A474D" w:rsidRPr="00F80913">
      <w:pPr>
        <w:pStyle w:val="Odlomakpopisa"/>
        <w:numPr>
          <w:ilvl w:val="0"/>
          <w:numId w:val="15"/>
        </w:numPr>
        <w:spacing w:after="200"/>
        <w:jc w:val="both"/>
        <w:rPr>
          <w:rFonts w:hAnsi="Times New Roman" w:ascii="Times New Roman"/>
          <w:lang w:val="hr-HR"/>
        </w:rPr>
      </w:pPr>
      <w:r w:rsidRPr="00F80913">
        <w:rPr>
          <w:rFonts w:hAnsi="Times New Roman" w:ascii="Times New Roman"/>
          <w:lang w:val="hr-HR"/>
        </w:rPr>
        <w:t>HRVATSKA AGENCIJA ZA MALO GOSPODARSTVO INOVACIJE I INVESTICIJE (HAMAG-BICRO), Zagreb, Ksaver 208, 25609559342, prijavljen je iznos od 2.798.292,19 kn koji iznos je priznat u cijelosti</w:t>
      </w:r>
    </w:p>
    <w:p w:rsidRDefault="009A474D" w:rsidP="009A474D" w:rsidR="009A474D" w:rsidRPr="00F80913">
      <w:pPr>
        <w:pStyle w:val="Odlomakpopisa"/>
        <w:numPr>
          <w:ilvl w:val="0"/>
          <w:numId w:val="15"/>
        </w:numPr>
        <w:spacing w:after="200"/>
        <w:jc w:val="both"/>
        <w:rPr>
          <w:rFonts w:hAnsi="Times New Roman" w:ascii="Times New Roman"/>
          <w:lang w:val="hr-HR"/>
        </w:rPr>
      </w:pPr>
      <w:r w:rsidRPr="00F80913">
        <w:rPr>
          <w:rFonts w:hAnsi="Times New Roman" w:ascii="Times New Roman"/>
          <w:lang w:val="hr-HR"/>
        </w:rPr>
        <w:t>SCHAUMANN AGRI d.o.o.</w:t>
      </w:r>
      <w:r w:rsidRPr="00F80913">
        <w:rPr>
          <w:rFonts w:hAnsi="Times New Roman" w:ascii="Times New Roman"/>
          <w:lang w:val="hr-HR"/>
        </w:rPr>
        <w:tab/>
      </w:r>
      <w:proofErr w:type="spellStart"/>
      <w:r w:rsidRPr="00F80913">
        <w:rPr>
          <w:rFonts w:hAnsi="Times New Roman" w:ascii="Times New Roman"/>
          <w:lang w:val="hr-HR"/>
        </w:rPr>
        <w:t>Kunovec</w:t>
      </w:r>
      <w:proofErr w:type="spellEnd"/>
      <w:r w:rsidRPr="00F80913">
        <w:rPr>
          <w:rFonts w:hAnsi="Times New Roman" w:ascii="Times New Roman"/>
          <w:lang w:val="hr-HR"/>
        </w:rPr>
        <w:t xml:space="preserve"> </w:t>
      </w:r>
      <w:proofErr w:type="spellStart"/>
      <w:r w:rsidRPr="00F80913">
        <w:rPr>
          <w:rFonts w:hAnsi="Times New Roman" w:ascii="Times New Roman"/>
          <w:lang w:val="hr-HR"/>
        </w:rPr>
        <w:t>Breg</w:t>
      </w:r>
      <w:proofErr w:type="spellEnd"/>
      <w:r w:rsidRPr="00F80913">
        <w:rPr>
          <w:rFonts w:hAnsi="Times New Roman" w:ascii="Times New Roman"/>
          <w:lang w:val="hr-HR"/>
        </w:rPr>
        <w:t>, Koprivnička 5-7, OIB 87757871090, prijavljen je iznos od 60.058,07 kn koji iznos je priznat u cijelosti</w:t>
      </w:r>
    </w:p>
    <w:p w:rsidRDefault="009A474D" w:rsidP="009A474D" w:rsidR="009A474D" w:rsidRPr="00F80913">
      <w:pPr>
        <w:pStyle w:val="Odlomakpopisa"/>
        <w:numPr>
          <w:ilvl w:val="0"/>
          <w:numId w:val="15"/>
        </w:numPr>
        <w:spacing w:after="200"/>
        <w:jc w:val="both"/>
        <w:rPr>
          <w:rFonts w:hAnsi="Times New Roman" w:ascii="Times New Roman"/>
          <w:lang w:val="hr-HR"/>
        </w:rPr>
      </w:pPr>
      <w:r w:rsidRPr="00F80913">
        <w:rPr>
          <w:rFonts w:hAnsi="Times New Roman" w:ascii="Times New Roman"/>
          <w:lang w:val="hr-HR"/>
        </w:rPr>
        <w:lastRenderedPageBreak/>
        <w:t>VIPNET d.o.o. Zagreb, Vrtni put 1, OIB 29524210204</w:t>
      </w:r>
      <w:r w:rsidRPr="00F80913">
        <w:rPr>
          <w:rFonts w:hAnsi="Times New Roman" w:ascii="Times New Roman"/>
          <w:lang w:val="hr-HR"/>
        </w:rPr>
        <w:tab/>
        <w:t>, prijavljen je iznos od 2.659,72 kn koji iznos je priznat u cijelosti</w:t>
      </w:r>
    </w:p>
    <w:p w:rsidRDefault="009A474D" w:rsidP="009A474D" w:rsidR="009A474D" w:rsidRPr="00F80913">
      <w:pPr>
        <w:pStyle w:val="Odlomakpopisa"/>
        <w:numPr>
          <w:ilvl w:val="0"/>
          <w:numId w:val="15"/>
        </w:numPr>
        <w:spacing w:after="200"/>
        <w:jc w:val="both"/>
        <w:rPr>
          <w:rFonts w:hAnsi="Times New Roman" w:ascii="Times New Roman"/>
          <w:lang w:val="hr-HR"/>
        </w:rPr>
      </w:pPr>
      <w:r w:rsidRPr="00F80913">
        <w:rPr>
          <w:rFonts w:hAnsi="Times New Roman" w:ascii="Times New Roman"/>
          <w:lang w:val="hr-HR"/>
        </w:rPr>
        <w:t>VODOVOD-OSIJEK d.o.o.  Osijek, Poljski put 1, OIB 43654507669, prijavljen je iznos 28.760,72 kn koji iznos je priznat u cijelosti</w:t>
      </w:r>
      <w:r w:rsidRPr="00F80913">
        <w:rPr>
          <w:rFonts w:hAnsi="Times New Roman" w:ascii="Times New Roman"/>
          <w:lang w:val="hr-HR"/>
        </w:rPr>
        <w:tab/>
      </w:r>
    </w:p>
    <w:p w:rsidRDefault="009A474D" w:rsidP="009A474D" w:rsidR="009A474D" w:rsidRPr="00F80913">
      <w:pPr>
        <w:pStyle w:val="Odlomakpopisa"/>
        <w:numPr>
          <w:ilvl w:val="0"/>
          <w:numId w:val="15"/>
        </w:numPr>
        <w:spacing w:after="200"/>
        <w:jc w:val="both"/>
        <w:rPr>
          <w:rFonts w:hAnsi="Times New Roman" w:ascii="Times New Roman"/>
          <w:lang w:val="hr-HR"/>
        </w:rPr>
      </w:pPr>
      <w:r w:rsidRPr="00F80913">
        <w:rPr>
          <w:rFonts w:hAnsi="Times New Roman" w:ascii="Times New Roman"/>
          <w:lang w:val="hr-HR"/>
        </w:rPr>
        <w:t>HEP ELEKTRA d.o.o. Zagreb,</w:t>
      </w:r>
      <w:r w:rsidRPr="00F80913">
        <w:rPr>
          <w:rFonts w:hAnsi="Times New Roman" w:ascii="Times New Roman"/>
          <w:lang w:val="hr-HR"/>
        </w:rPr>
        <w:tab/>
        <w:t>Ulica grada Vukovara 37, OIB 43965974818, prijavljen je iznos od 13.804,38 kn koji iznos je priznat u cijelosti</w:t>
      </w:r>
      <w:r w:rsidRPr="00F80913">
        <w:rPr>
          <w:rFonts w:hAnsi="Times New Roman" w:ascii="Times New Roman"/>
          <w:lang w:val="hr-HR"/>
        </w:rPr>
        <w:tab/>
      </w:r>
    </w:p>
    <w:p w:rsidRDefault="009A474D" w:rsidP="009A474D" w:rsidR="009A474D" w:rsidRPr="00F80913">
      <w:pPr>
        <w:pStyle w:val="Odlomakpopisa"/>
        <w:numPr>
          <w:ilvl w:val="0"/>
          <w:numId w:val="15"/>
        </w:numPr>
        <w:spacing w:after="200"/>
        <w:jc w:val="both"/>
        <w:rPr>
          <w:rFonts w:hAnsi="Times New Roman" w:ascii="Times New Roman"/>
          <w:lang w:val="hr-HR"/>
        </w:rPr>
      </w:pPr>
      <w:r w:rsidRPr="00F80913">
        <w:rPr>
          <w:rFonts w:hAnsi="Times New Roman" w:ascii="Times New Roman"/>
          <w:lang w:val="hr-HR"/>
        </w:rPr>
        <w:t>HRVATSKA BANKA ZA OBNOVU I RAZVITAK (HBOR), Zagreb, Strossmayerov trg 9, OIB 26702280390</w:t>
      </w:r>
      <w:r w:rsidRPr="00F80913">
        <w:rPr>
          <w:rFonts w:hAnsi="Times New Roman" w:ascii="Times New Roman"/>
          <w:lang w:val="hr-HR"/>
        </w:rPr>
        <w:tab/>
        <w:t xml:space="preserve">, prijavljen je iznos od 5.995.621,83, od čega je priznat iznos od 3.197.329,64 kn, a osporen je iznos od 2.798.292,19 kn iz razloga jer je vjerovnik pod rednim brojem 2 ove tablice HAMAG-BICRO kao jamac dužnika dana 6.08.2018. godine platio vjerovniku HBOR iznos od 2.798.292,19 kn  </w:t>
      </w:r>
    </w:p>
    <w:p w:rsidRDefault="009A474D" w:rsidP="009A474D" w:rsidR="009A474D" w:rsidRPr="00F80913">
      <w:pPr>
        <w:pStyle w:val="Odlomakpopisa"/>
        <w:numPr>
          <w:ilvl w:val="0"/>
          <w:numId w:val="15"/>
        </w:numPr>
        <w:spacing w:after="200"/>
        <w:jc w:val="both"/>
        <w:rPr>
          <w:rFonts w:hAnsi="Times New Roman" w:ascii="Times New Roman"/>
          <w:lang w:val="hr-HR"/>
        </w:rPr>
      </w:pPr>
      <w:r w:rsidRPr="00F80913">
        <w:rPr>
          <w:rFonts w:hAnsi="Times New Roman" w:ascii="Times New Roman"/>
          <w:lang w:val="hr-HR"/>
        </w:rPr>
        <w:t>ŽITO d.o.o. Osijek, Đakovština 3, OIB</w:t>
      </w:r>
      <w:r w:rsidRPr="00F80913">
        <w:rPr>
          <w:rFonts w:hAnsi="Times New Roman" w:ascii="Times New Roman"/>
          <w:lang w:val="hr-HR"/>
        </w:rPr>
        <w:tab/>
      </w:r>
      <w:r w:rsidR="00F80913">
        <w:rPr>
          <w:rFonts w:hAnsi="Times New Roman" w:ascii="Times New Roman"/>
          <w:lang w:val="hr-HR"/>
        </w:rPr>
        <w:t xml:space="preserve">03834418154, </w:t>
      </w:r>
      <w:r w:rsidRPr="00F80913">
        <w:rPr>
          <w:rFonts w:hAnsi="Times New Roman" w:ascii="Times New Roman"/>
          <w:lang w:val="hr-HR"/>
        </w:rPr>
        <w:t>prijavljen je iznos od 367.763,97 kn koji iznos je priznat u cijelosti</w:t>
      </w:r>
    </w:p>
    <w:p w:rsidRDefault="009A474D" w:rsidP="009A474D" w:rsidR="009A474D" w:rsidRPr="00F80913">
      <w:pPr>
        <w:pStyle w:val="Odlomakpopisa"/>
        <w:numPr>
          <w:ilvl w:val="0"/>
          <w:numId w:val="15"/>
        </w:numPr>
        <w:spacing w:after="200"/>
        <w:jc w:val="both"/>
        <w:rPr>
          <w:rFonts w:hAnsi="Times New Roman" w:ascii="Times New Roman"/>
          <w:lang w:val="hr-HR"/>
        </w:rPr>
      </w:pPr>
      <w:r w:rsidRPr="00F80913">
        <w:rPr>
          <w:rFonts w:hAnsi="Times New Roman" w:ascii="Times New Roman"/>
          <w:lang w:val="hr-HR"/>
        </w:rPr>
        <w:t>CROATIA OSIGURANJE d.d.</w:t>
      </w:r>
      <w:r w:rsidRPr="00F80913">
        <w:rPr>
          <w:rFonts w:hAnsi="Times New Roman" w:ascii="Times New Roman"/>
          <w:lang w:val="hr-HR"/>
        </w:rPr>
        <w:tab/>
        <w:t xml:space="preserve"> Zagreb, Vatroslava Jagića 33, OIB 26187994862, prijavljen je iznos od 10.133,15 kn koji iznos je priznat u cijelosti</w:t>
      </w:r>
    </w:p>
    <w:p w:rsidRDefault="009A474D" w:rsidP="009A474D" w:rsidR="009A474D" w:rsidRPr="00F80913">
      <w:pPr>
        <w:pStyle w:val="Odlomakpopisa"/>
        <w:numPr>
          <w:ilvl w:val="0"/>
          <w:numId w:val="15"/>
        </w:numPr>
        <w:spacing w:after="200"/>
        <w:jc w:val="both"/>
        <w:rPr>
          <w:rFonts w:hAnsi="Times New Roman" w:ascii="Times New Roman"/>
          <w:lang w:val="hr-HR"/>
        </w:rPr>
      </w:pPr>
      <w:r w:rsidRPr="00F80913">
        <w:rPr>
          <w:rFonts w:hAnsi="Times New Roman" w:ascii="Times New Roman"/>
          <w:lang w:val="hr-HR"/>
        </w:rPr>
        <w:t xml:space="preserve">RH, MF, Porezna uprava, Područni ured Vukovar, Vukovar, Trg Republike Hrvatske 5, OIB 18683136487, prijavljen je </w:t>
      </w:r>
      <w:proofErr w:type="spellStart"/>
      <w:r w:rsidRPr="00F80913">
        <w:rPr>
          <w:rFonts w:hAnsi="Times New Roman" w:ascii="Times New Roman"/>
          <w:lang w:val="hr-HR"/>
        </w:rPr>
        <w:t>je</w:t>
      </w:r>
      <w:proofErr w:type="spellEnd"/>
      <w:r w:rsidRPr="00F80913">
        <w:rPr>
          <w:rFonts w:hAnsi="Times New Roman" w:ascii="Times New Roman"/>
          <w:lang w:val="hr-HR"/>
        </w:rPr>
        <w:t xml:space="preserve"> iznos od 171.528,91 kn koji iznos je priznat u cijelosti</w:t>
      </w:r>
    </w:p>
    <w:p w:rsidRDefault="009A474D" w:rsidP="009A474D" w:rsidR="009A474D" w:rsidRPr="00F80913">
      <w:pPr>
        <w:pStyle w:val="Odlomakpopisa"/>
        <w:numPr>
          <w:ilvl w:val="0"/>
          <w:numId w:val="15"/>
        </w:numPr>
        <w:spacing w:after="200"/>
        <w:jc w:val="both"/>
        <w:rPr>
          <w:rFonts w:hAnsi="Times New Roman" w:ascii="Times New Roman"/>
          <w:lang w:val="hr-HR"/>
        </w:rPr>
      </w:pPr>
      <w:r w:rsidRPr="00F80913">
        <w:rPr>
          <w:rFonts w:hAnsi="Times New Roman" w:ascii="Times New Roman"/>
          <w:lang w:val="hr-HR"/>
        </w:rPr>
        <w:t>FINANCIJSKA AGENCIJA Zagreb, Ulica grada Vukovara 70, OIB 85821130368, prijavljen je iznos od 9.124,84 kn koji iznos je priznat u cijelosti</w:t>
      </w:r>
    </w:p>
    <w:p w:rsidRDefault="009A474D" w:rsidP="009A474D" w:rsidR="00FD02DA" w:rsidRPr="00F80913">
      <w:pPr>
        <w:pStyle w:val="Odlomakpopisa"/>
        <w:numPr>
          <w:ilvl w:val="0"/>
          <w:numId w:val="15"/>
        </w:numPr>
        <w:spacing w:after="200"/>
        <w:jc w:val="both"/>
        <w:rPr>
          <w:rFonts w:hAnsi="Times New Roman" w:ascii="Times New Roman"/>
          <w:lang w:val="hr-HR"/>
        </w:rPr>
      </w:pPr>
      <w:r w:rsidRPr="00F80913">
        <w:rPr>
          <w:rFonts w:hAnsi="Times New Roman" w:ascii="Times New Roman"/>
          <w:lang w:val="hr-HR"/>
        </w:rPr>
        <w:t>ZAGREBAČKI HOLDING d.o.o. Zagreb, Ulica grada Vukovara 41, OIB 85584865987, prijavljen je iznos od 2.156,47 kn koji iznos je priznat u cijelosti.</w:t>
      </w: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A61200" w:rsidP="003D797E" w:rsidR="00A61200">
      <w:pPr>
        <w:jc w:val="both"/>
      </w:pPr>
    </w:p>
    <w:p w:rsidRDefault="003D797E" w:rsidP="003D797E" w:rsidR="003D797E">
      <w:pPr>
        <w:jc w:val="both"/>
      </w:pPr>
      <w:r>
        <w:tab/>
        <w:t>Slijedom navedenoga odlučeno je kao u izreci temeljem odredbi čl. 257., 259., 263., 265.-267. i 269. SZ-a.</w:t>
      </w:r>
    </w:p>
    <w:p w:rsidRDefault="00A61200" w:rsidP="003D797E" w:rsidR="00A61200">
      <w:pPr>
        <w:jc w:val="both"/>
      </w:pPr>
    </w:p>
    <w:p w:rsidRDefault="003D797E" w:rsidP="00206B28" w:rsidR="00A61200" w:rsidRPr="00206B28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F80913">
        <w:rPr>
          <w:b w:val="false"/>
          <w:bCs w:val="false"/>
        </w:rPr>
        <w:t>6</w:t>
      </w:r>
      <w:r w:rsidR="00FB2CF3" w:rsidRPr="00FB2CF3">
        <w:rPr>
          <w:b w:val="false"/>
          <w:bCs w:val="false"/>
        </w:rPr>
        <w:t xml:space="preserve">. </w:t>
      </w:r>
      <w:r w:rsidR="00821ED7">
        <w:rPr>
          <w:b w:val="false"/>
          <w:bCs w:val="false"/>
        </w:rPr>
        <w:t>rujn</w:t>
      </w:r>
      <w:r w:rsidR="00FB2CF3" w:rsidRPr="00FB2CF3">
        <w:rPr>
          <w:b w:val="false"/>
          <w:bCs w:val="false"/>
        </w:rPr>
        <w:t>a 2018</w:t>
      </w:r>
      <w:r>
        <w:rPr>
          <w:b w:val="false"/>
          <w:bCs w:val="false"/>
        </w:rPr>
        <w:t>.</w:t>
      </w:r>
    </w:p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A61200" w:rsidP="003D797E" w:rsidR="00A61200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A61200" w:rsidP="003D797E" w:rsidR="00A61200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A61200">
        <w:t>i</w:t>
      </w:r>
      <w:r>
        <w:t xml:space="preserve"> upravitelj </w:t>
      </w:r>
      <w:r w:rsidR="00F80913">
        <w:t xml:space="preserve">Bojan </w:t>
      </w:r>
      <w:proofErr w:type="spellStart"/>
      <w:r w:rsidR="00F80913">
        <w:t>Sudarević</w:t>
      </w:r>
      <w:proofErr w:type="spellEnd"/>
    </w:p>
    <w:p w:rsidRDefault="00F21D0E" w:rsidP="00B17043" w:rsidR="00F21D0E">
      <w:pPr>
        <w:numPr>
          <w:ilvl w:val="0"/>
          <w:numId w:val="11"/>
        </w:numPr>
      </w:pPr>
      <w:r w:rsidRPr="00901DCF">
        <w:t>HRVATSKA BANKA ZA OBNOVU I RAZVITAK (HBOR), Zagreb, Strossmayerov trg 9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486" w:rsidR="00DD6486">
      <w:r>
        <w:separator/>
      </w:r>
    </w:p>
  </w:endnote>
  <w:endnote w:id="0" w:type="continuationSeparator">
    <w:p w:rsidRDefault="00DD6486" w:rsidR="00DD6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0C3" w:rsidR="00F120C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0C3" w:rsidR="00F120C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486" w:rsidR="00DD6486">
      <w:r>
        <w:separator/>
      </w:r>
    </w:p>
  </w:footnote>
  <w:footnote w:id="0" w:type="continuationSeparator">
    <w:p w:rsidRDefault="00DD6486" w:rsidR="00DD64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20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482871" w:rsidR="003F70D6">
    <w:pPr>
      <w:jc w:val="right"/>
    </w:pPr>
    <w:r>
      <w:tab/>
    </w:r>
    <w:r>
      <w:tab/>
    </w:r>
    <w:r w:rsidR="00952AE8">
      <w:t xml:space="preserve">14 </w:t>
    </w:r>
    <w:r w:rsidR="00952AE8">
      <w:t>St-</w:t>
    </w:r>
    <w:r w:rsidR="00AD7BAC" w:rsidRPr="00AD7BAC">
      <w:t>1716/</w:t>
    </w:r>
    <w:r w:rsidR="00F120C3">
      <w:t>17</w:t>
    </w:r>
    <w:bookmarkStart w:name="_GoBack" w:id="0"/>
    <w:bookmarkEnd w:id="0"/>
    <w:r w:rsidR="00AD7BAC" w:rsidRPr="00AD7BAC">
      <w:t>-3</w:t>
    </w:r>
    <w:r w:rsidR="00CD365C">
      <w:t>5</w:t>
    </w:r>
  </w:p>
  <w:p w:rsidRDefault="003F70D6" w:rsidR="003F70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0C3" w:rsidR="00F120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703F39"/>
    <w:multiLevelType w:val="hybridMultilevel"/>
    <w:tmpl w:val="6EA4FF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8A1EC7"/>
    <w:multiLevelType w:val="hybridMultilevel"/>
    <w:tmpl w:val="F408586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5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7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6835728"/>
    <w:multiLevelType w:val="hybridMultilevel"/>
    <w:tmpl w:val="F900FDF6"/>
    <w:lvl w:tplc="26607F02" w:ilvl="0">
      <w:start w:val="14"/>
      <w:numFmt w:val="bullet"/>
      <w:lvlText w:val="-"/>
      <w:lvlJc w:val="left"/>
      <w:pPr>
        <w:ind w:hanging="360" w:left="1080"/>
      </w:pPr>
      <w:rPr>
        <w:rFonts w:cs="Times New Roman" w:eastAsia="SimSu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CE5357A"/>
    <w:multiLevelType w:val="hybridMultilevel"/>
    <w:tmpl w:val="99E21972"/>
    <w:lvl w:tplc="8B9672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C77BA4"/>
    <w:multiLevelType w:val="hybridMultilevel"/>
    <w:tmpl w:val="0E4E3FB2"/>
    <w:lvl w:tplc="BEE840D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6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553B3F"/>
    <w:multiLevelType w:val="hybridMultilevel"/>
    <w:tmpl w:val="47ACE786"/>
    <w:lvl w:tplc="E0CECF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3"/>
  </w:num>
  <w:num w:numId="15">
    <w:abstractNumId w:val="12"/>
  </w:num>
  <w:num w:numId="16">
    <w:abstractNumId w:val="13"/>
  </w:num>
  <w:num w:numId="17">
    <w:abstractNumId w:val="2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E37B6"/>
    <w:rsid w:val="000F1662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2FB"/>
    <w:rsid w:val="0015361E"/>
    <w:rsid w:val="00156465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C1A8A"/>
    <w:rsid w:val="001C77A9"/>
    <w:rsid w:val="001D24C1"/>
    <w:rsid w:val="001D6CC5"/>
    <w:rsid w:val="001E3866"/>
    <w:rsid w:val="001E554E"/>
    <w:rsid w:val="00206AA4"/>
    <w:rsid w:val="00206B28"/>
    <w:rsid w:val="002071A4"/>
    <w:rsid w:val="00222985"/>
    <w:rsid w:val="00227441"/>
    <w:rsid w:val="002309B7"/>
    <w:rsid w:val="00234D61"/>
    <w:rsid w:val="00241AEE"/>
    <w:rsid w:val="002442D3"/>
    <w:rsid w:val="0024534F"/>
    <w:rsid w:val="00247A74"/>
    <w:rsid w:val="0025029D"/>
    <w:rsid w:val="00255029"/>
    <w:rsid w:val="00255640"/>
    <w:rsid w:val="0025777C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012C"/>
    <w:rsid w:val="002C1D97"/>
    <w:rsid w:val="002D379B"/>
    <w:rsid w:val="002D4A69"/>
    <w:rsid w:val="002D7B85"/>
    <w:rsid w:val="002E3B3A"/>
    <w:rsid w:val="002E50BF"/>
    <w:rsid w:val="002E7349"/>
    <w:rsid w:val="002F32E3"/>
    <w:rsid w:val="002F443E"/>
    <w:rsid w:val="00300230"/>
    <w:rsid w:val="00301A82"/>
    <w:rsid w:val="0030662E"/>
    <w:rsid w:val="00311D2F"/>
    <w:rsid w:val="00313312"/>
    <w:rsid w:val="00316507"/>
    <w:rsid w:val="003175F0"/>
    <w:rsid w:val="00317773"/>
    <w:rsid w:val="00317870"/>
    <w:rsid w:val="0032620E"/>
    <w:rsid w:val="00333EFD"/>
    <w:rsid w:val="00340190"/>
    <w:rsid w:val="00361FD0"/>
    <w:rsid w:val="00371A4B"/>
    <w:rsid w:val="0037638F"/>
    <w:rsid w:val="0038344C"/>
    <w:rsid w:val="00387B02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17551"/>
    <w:rsid w:val="00430189"/>
    <w:rsid w:val="00436EF9"/>
    <w:rsid w:val="00450AE7"/>
    <w:rsid w:val="00456E35"/>
    <w:rsid w:val="004579F2"/>
    <w:rsid w:val="0046117D"/>
    <w:rsid w:val="0046659E"/>
    <w:rsid w:val="00467929"/>
    <w:rsid w:val="00474112"/>
    <w:rsid w:val="00476730"/>
    <w:rsid w:val="004801AF"/>
    <w:rsid w:val="00482871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2E59"/>
    <w:rsid w:val="004D0825"/>
    <w:rsid w:val="004D0A05"/>
    <w:rsid w:val="004D1311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5A12"/>
    <w:rsid w:val="00537F04"/>
    <w:rsid w:val="0054037B"/>
    <w:rsid w:val="00552E90"/>
    <w:rsid w:val="00563213"/>
    <w:rsid w:val="005644C7"/>
    <w:rsid w:val="00571EB4"/>
    <w:rsid w:val="00574C9B"/>
    <w:rsid w:val="00576C91"/>
    <w:rsid w:val="00592389"/>
    <w:rsid w:val="00597F84"/>
    <w:rsid w:val="00597F88"/>
    <w:rsid w:val="005A320F"/>
    <w:rsid w:val="005A73F6"/>
    <w:rsid w:val="005B0602"/>
    <w:rsid w:val="005B0C22"/>
    <w:rsid w:val="005B32E2"/>
    <w:rsid w:val="005C169B"/>
    <w:rsid w:val="005C5A85"/>
    <w:rsid w:val="005C5FEF"/>
    <w:rsid w:val="005C791F"/>
    <w:rsid w:val="005D0D36"/>
    <w:rsid w:val="005D63CA"/>
    <w:rsid w:val="005F40BF"/>
    <w:rsid w:val="0060079E"/>
    <w:rsid w:val="00601CEB"/>
    <w:rsid w:val="00615E0F"/>
    <w:rsid w:val="006244A2"/>
    <w:rsid w:val="00626F80"/>
    <w:rsid w:val="00637939"/>
    <w:rsid w:val="00643273"/>
    <w:rsid w:val="00646A57"/>
    <w:rsid w:val="00651A4B"/>
    <w:rsid w:val="0065665D"/>
    <w:rsid w:val="00660E15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0751"/>
    <w:rsid w:val="006A17BA"/>
    <w:rsid w:val="006B1845"/>
    <w:rsid w:val="006B1987"/>
    <w:rsid w:val="006B5D32"/>
    <w:rsid w:val="006B6049"/>
    <w:rsid w:val="006D6B89"/>
    <w:rsid w:val="006F4348"/>
    <w:rsid w:val="00715943"/>
    <w:rsid w:val="00717314"/>
    <w:rsid w:val="007208AB"/>
    <w:rsid w:val="007214D9"/>
    <w:rsid w:val="0072290D"/>
    <w:rsid w:val="0072486E"/>
    <w:rsid w:val="0072737B"/>
    <w:rsid w:val="007633F9"/>
    <w:rsid w:val="00782162"/>
    <w:rsid w:val="007838AE"/>
    <w:rsid w:val="007845B1"/>
    <w:rsid w:val="007922BB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1ED7"/>
    <w:rsid w:val="00823302"/>
    <w:rsid w:val="00824BF6"/>
    <w:rsid w:val="00842E78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1DBF"/>
    <w:rsid w:val="008C61E4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946C6"/>
    <w:rsid w:val="009A25D2"/>
    <w:rsid w:val="009A2FE1"/>
    <w:rsid w:val="009A474D"/>
    <w:rsid w:val="009A6759"/>
    <w:rsid w:val="009B2C97"/>
    <w:rsid w:val="009B7FB0"/>
    <w:rsid w:val="009C0496"/>
    <w:rsid w:val="009C60C6"/>
    <w:rsid w:val="009C64D8"/>
    <w:rsid w:val="009C6F26"/>
    <w:rsid w:val="009D572A"/>
    <w:rsid w:val="009F19F0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923F6"/>
    <w:rsid w:val="00A968D1"/>
    <w:rsid w:val="00AB1BAE"/>
    <w:rsid w:val="00AB51DF"/>
    <w:rsid w:val="00AB5CD5"/>
    <w:rsid w:val="00AC5B44"/>
    <w:rsid w:val="00AC7D16"/>
    <w:rsid w:val="00AD7BAC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30C99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9796A"/>
    <w:rsid w:val="00BA4401"/>
    <w:rsid w:val="00BB6472"/>
    <w:rsid w:val="00BC252C"/>
    <w:rsid w:val="00BC623A"/>
    <w:rsid w:val="00BD0F4A"/>
    <w:rsid w:val="00BD34A3"/>
    <w:rsid w:val="00BE4A6E"/>
    <w:rsid w:val="00BE75BA"/>
    <w:rsid w:val="00BF1C21"/>
    <w:rsid w:val="00BF1D3B"/>
    <w:rsid w:val="00BF5F61"/>
    <w:rsid w:val="00BF7A0D"/>
    <w:rsid w:val="00C03212"/>
    <w:rsid w:val="00C03EEF"/>
    <w:rsid w:val="00C07D19"/>
    <w:rsid w:val="00C1193E"/>
    <w:rsid w:val="00C124F5"/>
    <w:rsid w:val="00C200AE"/>
    <w:rsid w:val="00C3221C"/>
    <w:rsid w:val="00C3739F"/>
    <w:rsid w:val="00C50425"/>
    <w:rsid w:val="00C50B40"/>
    <w:rsid w:val="00C53A95"/>
    <w:rsid w:val="00C56D76"/>
    <w:rsid w:val="00C613D2"/>
    <w:rsid w:val="00C71055"/>
    <w:rsid w:val="00C71413"/>
    <w:rsid w:val="00C7265E"/>
    <w:rsid w:val="00C756BA"/>
    <w:rsid w:val="00C769B5"/>
    <w:rsid w:val="00C845CD"/>
    <w:rsid w:val="00C84CF5"/>
    <w:rsid w:val="00C97C19"/>
    <w:rsid w:val="00CB66E2"/>
    <w:rsid w:val="00CC6036"/>
    <w:rsid w:val="00CC6C56"/>
    <w:rsid w:val="00CD23AC"/>
    <w:rsid w:val="00CD365C"/>
    <w:rsid w:val="00CD6314"/>
    <w:rsid w:val="00CF3132"/>
    <w:rsid w:val="00CF4B7E"/>
    <w:rsid w:val="00CF5BF2"/>
    <w:rsid w:val="00D06A30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C31D5"/>
    <w:rsid w:val="00DD4557"/>
    <w:rsid w:val="00DD4AD5"/>
    <w:rsid w:val="00DD6486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20C3"/>
    <w:rsid w:val="00F144AE"/>
    <w:rsid w:val="00F16D6E"/>
    <w:rsid w:val="00F17547"/>
    <w:rsid w:val="00F21D0E"/>
    <w:rsid w:val="00F301CD"/>
    <w:rsid w:val="00F34C10"/>
    <w:rsid w:val="00F452DA"/>
    <w:rsid w:val="00F557A5"/>
    <w:rsid w:val="00F60686"/>
    <w:rsid w:val="00F60AF1"/>
    <w:rsid w:val="00F619B2"/>
    <w:rsid w:val="00F631BE"/>
    <w:rsid w:val="00F67600"/>
    <w:rsid w:val="00F75896"/>
    <w:rsid w:val="00F77204"/>
    <w:rsid w:val="00F80913"/>
    <w:rsid w:val="00F8491B"/>
    <w:rsid w:val="00F91201"/>
    <w:rsid w:val="00FB1B5D"/>
    <w:rsid w:val="00FB2CF3"/>
    <w:rsid w:val="00FB39A0"/>
    <w:rsid w:val="00FC7305"/>
    <w:rsid w:val="00FD02DA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97C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7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C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97C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7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C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St-1716/2017-35</izvorni_sadrzaj>
    <derivirana_varijabla naziv="DomainObject.Oznaka_1">St-1716/2017-35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St-1716/2017</izvorni_sadrzaj>
    <derivirana_varijabla naziv="DomainObject.Predmet.OznakaBroj_1">St-1716/2017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SLAVONSKI RIĐI</izvorni_sadrzaj>
    <derivirana_varijabla naziv="DomainObject.Predmet.ProtustrankaFormated_1">  Poljoprivredna zadruga SLAVONSKI RIĐI</derivirana_varijabla>
  </DomainObject.Predmet.ProtustrankaFormated>
  <DomainObject.Predmet.ProtustrankaFormatedOIB>
    <izvorni_sadrzaj>  Poljoprivredna zadruga SLAVONSKI RIĐI, OIB 11356869347</izvorni_sadrzaj>
    <derivirana_varijabla naziv="DomainObject.Predmet.ProtustrankaFormatedOIB_1">  Poljoprivredna zadruga SLAVONSKI RIĐI, OIB 11356869347</derivirana_varijabla>
  </DomainObject.Predmet.ProtustrankaFormatedOIB>
  <DomainObject.Predmet.ProtustrankaFormatedWithAdress>
    <izvorni_sadrzaj> Poljoprivredna zadruga SLAVONSKI RIĐI, Ive Lole Ribara 54, 32211 Korog</izvorni_sadrzaj>
    <derivirana_varijabla naziv="DomainObject.Predmet.ProtustrankaFormatedWithAdress_1"> Poljoprivredna zadruga SLAVONSKI RIĐI, Ive Lole Ribara 54, 32211 Korog</derivirana_varijabla>
  </DomainObject.Predmet.ProtustrankaFormatedWithAdress>
  <DomainObject.Predmet.ProtustrankaFormatedWithAdressOIB>
    <izvorni_sadrzaj> Poljoprivredna zadruga SLAVONSKI RIĐI, OIB 11356869347, Ive Lole Ribara 54, 32211 Korog</izvorni_sadrzaj>
    <derivirana_varijabla naziv="DomainObject.Predmet.ProtustrankaFormatedWithAdressOIB_1"> Poljoprivredna zadruga SLAVONSKI RIĐI, OIB 11356869347, Ive Lole Ribara 54, 32211 Korog</derivirana_varijabla>
  </DomainObject.Predmet.ProtustrankaFormatedWithAdressOIB>
  <DomainObject.Predmet.ProtustrankaWithAdress>
    <izvorni_sadrzaj>Poljoprivredna zadruga SLAVONSKI RIĐI Ive Lole Ribara 54, 32211 Korog</izvorni_sadrzaj>
    <derivirana_varijabla naziv="DomainObject.Predmet.ProtustrankaWithAdress_1">Poljoprivredna zadruga SLAVONSKI RIĐI Ive Lole Ribara 54, 32211 Korog</derivirana_varijabla>
  </DomainObject.Predmet.ProtustrankaWithAdress>
  <DomainObject.Predmet.ProtustrankaWithAdressOIB>
    <izvorni_sadrzaj>Poljoprivredna zadruga SLAVONSKI RIĐI, OIB 11356869347, Ive Lole Ribara 54, 32211 Korog</izvorni_sadrzaj>
    <derivirana_varijabla naziv="DomainObject.Predmet.ProtustrankaWithAdressOIB_1">Poljoprivredna zadruga SLAVONSKI RIĐI, OIB 11356869347, Ive Lole Ribara 54, 32211 Korog</derivirana_varijabla>
  </DomainObject.Predmet.ProtustrankaWithAdressOIB>
  <DomainObject.Predmet.ProtustrankaNazivFormated>
    <izvorni_sadrzaj>Poljoprivredna zadruga SLAVONSKI RIĐI</izvorni_sadrzaj>
    <derivirana_varijabla naziv="DomainObject.Predmet.ProtustrankaNazivFormated_1">Poljoprivredna zadruga SLAVONSKI RIĐI</derivirana_varijabla>
  </DomainObject.Predmet.ProtustrankaNazivFormated>
  <DomainObject.Predmet.ProtustrankaNazivFormatedOIB>
    <izvorni_sadrzaj>Poljoprivredna zadruga SLAVONSKI RIĐI, OIB 11356869347</izvorni_sadrzaj>
    <derivirana_varijabla naziv="DomainObject.Predmet.ProtustrankaNazivFormatedOIB_1">Poljoprivredna zadruga SLAVONSKI RIĐI, OIB 11356869347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SLAVONSKI RIĐI</item>
    </izvorni_sadrzaj>
    <derivirana_varijabla naziv="DomainObject.Predmet.ProtuStrankaListFormated_1">
      <item>Poljoprivredna zadruga SLAVONSKI RIĐI</item>
    </derivirana_varijabla>
  </DomainObject.Predmet.ProtuStrankaListFormated>
  <DomainObject.Predmet.ProtuStrankaListFormatedOIB>
    <izvorni_sadrzaj>
      <item>Poljoprivredna zadruga SLAVONSKI RIĐI, OIB 11356869347</item>
    </izvorni_sadrzaj>
    <derivirana_varijabla naziv="DomainObject.Predmet.ProtuStrankaListFormatedOIB_1">
      <item>Poljoprivredna zadruga SLAVONSKI RIĐI, OIB 11356869347</item>
    </derivirana_varijabla>
  </DomainObject.Predmet.ProtuStrankaListFormatedOIB>
  <DomainObject.Predmet.ProtuStrankaListFormatedWithAdress>
    <izvorni_sadrzaj>
      <item>Poljoprivredna zadruga SLAVONSKI RIĐI, Ive Lole Ribara 54, 32211 Korog</item>
    </izvorni_sadrzaj>
    <derivirana_varijabla naziv="DomainObject.Predmet.ProtuStrankaListFormatedWithAdress_1">
      <item>Poljoprivredna zadruga SLAVONSKI RIĐI, Ive Lole Ribara 54, 32211 Korog</item>
    </derivirana_varijabla>
  </DomainObject.Predmet.ProtuStrankaListFormatedWithAdress>
  <DomainObject.Predmet.ProtuStrankaListFormatedWithAdressOIB>
    <izvorni_sadrzaj>
      <item>Poljoprivredna zadruga SLAVONSKI RIĐI, OIB 11356869347, Ive Lole Ribara 54, 32211 Korog</item>
    </izvorni_sadrzaj>
    <derivirana_varijabla naziv="DomainObject.Predmet.ProtuStrankaListFormatedWithAdressOIB_1">
      <item>Poljoprivredna zadruga SLAVONSKI RIĐI, OIB 11356869347, Ive Lole Ribara 54, 32211 Korog</item>
    </derivirana_varijabla>
  </DomainObject.Predmet.ProtuStrankaListFormatedWithAdressOIB>
  <DomainObject.Predmet.ProtuStrankaListNazivFormated>
    <izvorni_sadrzaj>
      <item>Poljoprivredna zadruga SLAVONSKI RIĐI</item>
    </izvorni_sadrzaj>
    <derivirana_varijabla naziv="DomainObject.Predmet.ProtuStrankaListNazivFormated_1">
      <item>Poljoprivredna zadruga SLAVONSKI RIĐI</item>
    </derivirana_varijabla>
  </DomainObject.Predmet.ProtuStrankaListNazivFormated>
  <DomainObject.Predmet.ProtuStrankaListNazivFormatedOIB>
    <izvorni_sadrzaj>
      <item>Poljoprivredna zadruga SLAVONSKI RIĐI, OIB 11356869347</item>
    </izvorni_sadrzaj>
    <derivirana_varijabla naziv="DomainObject.Predmet.ProtuStrankaListNazivFormatedOIB_1">
      <item>Poljoprivredna zadruga SLAVONSKI RIĐI, OIB 11356869347</item>
    </derivirana_varijabla>
  </DomainObject.Predmet.ProtuStrankaListNazivFormatedOIB>
  <DomainObject.Predmet.OstaliListFormated>
    <izvorni_sadrzaj>
      <item>Dario Periškić</item>
    </izvorni_sadrzaj>
    <derivirana_varijabla naziv="DomainObject.Predmet.OstaliListFormated_1">
      <item>Dario Periškić</item>
    </derivirana_varijabla>
  </DomainObject.Predmet.OstaliListFormated>
  <DomainObject.Predmet.OstaliListFormatedOIB>
    <izvorni_sadrzaj>
      <item>Dario Periškić, OIB 42836877663</item>
    </izvorni_sadrzaj>
    <derivirana_varijabla naziv="DomainObject.Predmet.OstaliListFormatedOIB_1">
      <item>Dario Periškić, OIB 42836877663</item>
    </derivirana_varijabla>
  </DomainObject.Predmet.OstaliListFormatedOIB>
  <DomainObject.Predmet.OstaliListFormatedWithAdress>
    <izvorni_sadrzaj>
      <item>Dario Periškić</item>
    </izvorni_sadrzaj>
    <derivirana_varijabla naziv="DomainObject.Predmet.OstaliListFormatedWithAdress_1">
      <item>Dario Periškić</item>
    </derivirana_varijabla>
  </DomainObject.Predmet.OstaliListFormatedWithAdress>
  <DomainObject.Predmet.OstaliListFormatedWithAdressOIB>
    <izvorni_sadrzaj>
      <item>Dario Periškić, OIB 42836877663</item>
    </izvorni_sadrzaj>
    <derivirana_varijabla naziv="DomainObject.Predmet.OstaliListFormatedWithAdressOIB_1">
      <item>Dario Periškić, OIB 42836877663</item>
    </derivirana_varijabla>
  </DomainObject.Predmet.OstaliListFormatedWithAdressOIB>
  <DomainObject.Predmet.OstaliListNazivFormated>
    <izvorni_sadrzaj>
      <item>Dario Periškić</item>
    </izvorni_sadrzaj>
    <derivirana_varijabla naziv="DomainObject.Predmet.OstaliListNazivFormated_1">
      <item>Dario Periškić</item>
    </derivirana_varijabla>
  </DomainObject.Predmet.OstaliListNazivFormated>
  <DomainObject.Predmet.OstaliListNazivFormatedOIB>
    <izvorni_sadrzaj>
      <item>Dario Periškić, OIB 42836877663</item>
    </izvorni_sadrzaj>
    <derivirana_varijabla naziv="DomainObject.Predmet.OstaliListNazivFormatedOIB_1">
      <item>Dario Periškić, OIB 42836877663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St-1716/2017-35</izvorni_sadrzaj>
    <derivirana_varijabla naziv="DomainObject.PoslovniBrojDokumenta_1">St-1716/2017-35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SLAVONSKI RIĐI</izvorni_sadrzaj>
    <derivirana_varijabla naziv="DomainObject.Predmet.ProtustrankaIDrugi_1">Poljoprivredna zadruga SLAVONSKI RIĐI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Poljoprivredna zadruga SLAVONSKI RIĐI, OIB 11356869347, Ive Lole Ribara 54, 32211 Korog</izvorni_sadrzaj>
    <derivirana_varijabla naziv="DomainObject.Predmet.ProtustrankaIDrugiAdressOIB_1">Poljoprivredna zadruga SLAVONSKI RIĐI, OIB 11356869347, Ive Lole Ribara 54, 32211 Korog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SLAVONSKI RIĐI</item>
      <item>Dario Periškić</item>
    </izvorni_sadrzaj>
    <derivirana_varijabla naziv="DomainObject.Predmet.SudioniciListNaziv_1">
      <item>FINA RC OSIJEK</item>
      <item>Poljoprivredna zadruga SLAVONSKI RIĐI</item>
      <item>Dario Periškić</item>
    </derivirana_varijabla>
  </DomainObject.Predmet.SudioniciListNaziv>
  <DomainObject.Predmet.SudioniciListAdressOIB>
    <izvorni_sadrzaj>
      <item>FINA RC OSIJEK, OIB 85821130368</item>
      <item>Poljoprivredna zadruga SLAVONSKI RIĐI, OIB 11356869347, Ive Lole Ribara 54,32211 Korog</item>
      <item>Dario Periškić, OIB 42836877663</item>
    </izvorni_sadrzaj>
    <derivirana_varijabla naziv="DomainObject.Predmet.SudioniciListAdressOIB_1">
      <item>FINA RC OSIJEK, OIB 85821130368</item>
      <item>Poljoprivredna zadruga SLAVONSKI RIĐI, OIB 11356869347, Ive Lole Ribara 54,32211 Korog</item>
      <item>Dario Periškić, OIB 42836877663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11356869347</item>
      <item>, OIB 42836877663</item>
    </izvorni_sadrzaj>
    <derivirana_varijabla naziv="DomainObject.Predmet.SudioniciListNazivOIB_1">
      <item>, OIB 85821130368</item>
      <item>, OIB 11356869347</item>
      <item>, OIB 42836877663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6FE56-B53A-45A0-BB3B-E80A3B320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1067</properties:Words>
  <properties:Characters>5903</properties:Characters>
  <properties:Lines>251</properties:Lines>
  <properties:Paragraphs>122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2018-06-05T11:54:00Z</dcterms:created>
  <dc:creator>banka</dc:creator>
  <cp:lastModifiedBy>Snježana Markotić Jurić</cp:lastModifiedBy>
  <cp:lastPrinted>2018-09-06T10:13:00Z</cp:lastPrinted>
  <dcterms:modified xmlns:xsi="http://www.w3.org/2001/XMLSchema-instance" xsi:type="dcterms:W3CDTF">2018-09-06T11:53:00Z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St-1716/2017-35 / Odluka - Rješenje - utvrđene i osporene tražbine (Rješenje_isp._ročište._ročište)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