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4dd2" w14:paraId="0374dd2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603FF3">
        <w:t>74</w:t>
      </w:r>
      <w:r w:rsidR="006B338C">
        <w:t>/</w:t>
      </w:r>
      <w:r w:rsidR="00DC1EA5">
        <w:t>20</w:t>
      </w:r>
      <w:r w:rsidR="004946C2">
        <w:t>18</w:t>
      </w:r>
      <w:r w:rsidR="006B338C">
        <w:t>-</w:t>
      </w:r>
      <w:r w:rsidR="001F0529">
        <w:t>11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</w:t>
      </w:r>
      <w:r w:rsidR="0012480A">
        <w:t xml:space="preserve"> Zadru u ime Republike Hrvatske</w:t>
      </w:r>
      <w:r w:rsidR="000C3CA4">
        <w:t>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603FF3">
        <w:t>OSCAR ZADAR</w:t>
      </w:r>
      <w:r w:rsidR="00603FF3" w:rsidRPr="00FF60D5">
        <w:t xml:space="preserve"> d.o.o., Zadar, </w:t>
      </w:r>
      <w:r w:rsidR="00603FF3">
        <w:t>Mihovila Klaića 4</w:t>
      </w:r>
      <w:r w:rsidR="00603FF3" w:rsidRPr="00FF60D5">
        <w:t xml:space="preserve">, OIB: </w:t>
      </w:r>
      <w:r w:rsidR="00603FF3">
        <w:t>92833497458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F57E82">
        <w:t>22</w:t>
      </w:r>
      <w:r w:rsidR="00874578">
        <w:t>.</w:t>
      </w:r>
      <w:r w:rsidR="009753DE">
        <w:t xml:space="preserve"> </w:t>
      </w:r>
      <w:r w:rsidR="00A31F56">
        <w:t>kolovoza</w:t>
      </w:r>
      <w:r w:rsidR="001B751E">
        <w:t xml:space="preserve">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603FF3">
        <w:t>OSCAR ZADAR</w:t>
      </w:r>
      <w:r w:rsidR="00603FF3" w:rsidRPr="00FF60D5">
        <w:t xml:space="preserve"> d.o.o., Zadar, </w:t>
      </w:r>
      <w:r w:rsidR="00603FF3">
        <w:t>Mihovila Klaića 4</w:t>
      </w:r>
      <w:r w:rsidR="00603FF3" w:rsidRPr="00FF60D5">
        <w:t xml:space="preserve">, OIB: </w:t>
      </w:r>
      <w:r w:rsidR="00603FF3">
        <w:t>92833497458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603FF3">
        <w:t>OSCAR ZADAR</w:t>
      </w:r>
      <w:r w:rsidR="00603FF3" w:rsidRPr="00FF60D5">
        <w:t xml:space="preserve"> d.o.o., Zadar, </w:t>
      </w:r>
      <w:r w:rsidR="00603FF3">
        <w:t>Mihovila Klaića 4</w:t>
      </w:r>
      <w:r w:rsidR="00603FF3" w:rsidRPr="00FF60D5">
        <w:t xml:space="preserve">, OIB: </w:t>
      </w:r>
      <w:r w:rsidR="00603FF3">
        <w:t>92833497458</w:t>
      </w:r>
      <w:r>
        <w:t>.</w:t>
      </w:r>
    </w:p>
    <w:p w:rsidRDefault="002C663D" w:rsidP="004946C2" w:rsidR="002C663D"/>
    <w:p w:rsidRDefault="000302FB" w:rsidP="002C663D" w:rsidR="000302FB" w:rsidRPr="000C3CA4">
      <w:pPr>
        <w:pStyle w:val="Odlomakpopisa"/>
        <w:ind w:left="600"/>
        <w:jc w:val="center"/>
      </w:pPr>
      <w:r w:rsidRPr="000C3CA4">
        <w:t>Obrazloženje</w:t>
      </w:r>
    </w:p>
    <w:p w:rsidRDefault="000302FB" w:rsidP="000302FB" w:rsidR="000302FB" w:rsidRPr="000C3CA4"/>
    <w:p w:rsidRDefault="00603FF3" w:rsidP="00A31F56" w:rsidR="00A31F56">
      <w:pPr>
        <w:ind w:firstLine="708"/>
        <w:jc w:val="both"/>
      </w:pPr>
      <w:r>
        <w:t>Financijska agencija je 27</w:t>
      </w:r>
      <w:r w:rsidR="00A31F56">
        <w:t xml:space="preserve">. </w:t>
      </w:r>
      <w:r>
        <w:t>veljače</w:t>
      </w:r>
      <w:r w:rsidR="00A31F56">
        <w:t xml:space="preserve"> 2018.</w:t>
      </w:r>
      <w:r w:rsidR="00A31F56" w:rsidRPr="000C3CA4">
        <w:t xml:space="preserve"> podnijela </w:t>
      </w:r>
      <w:r w:rsidR="00A31F56">
        <w:t xml:space="preserve">prijedlog za otvaranje </w:t>
      </w:r>
      <w:r w:rsidR="00A31F56" w:rsidRPr="000C3CA4">
        <w:t xml:space="preserve">stečajnog postupka nad stečajnim dužnikom </w:t>
      </w:r>
      <w:r>
        <w:t>OSCAR ZADAR</w:t>
      </w:r>
      <w:r w:rsidRPr="00FF60D5">
        <w:t xml:space="preserve"> d.o.o., Zadar, </w:t>
      </w:r>
      <w:r>
        <w:t>Mihovila Klaića 4</w:t>
      </w:r>
      <w:r w:rsidRPr="00FF60D5">
        <w:t xml:space="preserve">, OIB: </w:t>
      </w:r>
      <w:r>
        <w:t>92833497458</w:t>
      </w:r>
      <w:r w:rsidR="00A31F56" w:rsidRPr="000C3CA4">
        <w:t>.</w:t>
      </w:r>
      <w:r w:rsidR="00A31F56">
        <w:t xml:space="preserve">   </w:t>
      </w:r>
    </w:p>
    <w:p w:rsidRDefault="00A31F56" w:rsidP="00A31F56" w:rsidR="00A31F56">
      <w:pPr>
        <w:jc w:val="both"/>
      </w:pPr>
      <w:r w:rsidRPr="0066271E">
        <w:t xml:space="preserve">           </w:t>
      </w:r>
      <w:r>
        <w:t>Postupajući po prijedlogu rješenjem je pokrenut prethodni postupak i određeno ročište radi utvrđivanja uvjeta za otva</w:t>
      </w:r>
      <w:r w:rsidR="00603FF3">
        <w:t>ranje stečajnog postupka. Dana 27</w:t>
      </w:r>
      <w:r>
        <w:t xml:space="preserve">. </w:t>
      </w:r>
      <w:r w:rsidR="00603FF3">
        <w:t>lipnja</w:t>
      </w:r>
      <w:r>
        <w:t xml:space="preserve"> 2018. dužnik je dostavio potvrdu o blokadi računa i novčanih sredstava ovršenika iz kojeg proizlazi da na dan 2</w:t>
      </w:r>
      <w:r w:rsidR="00603FF3">
        <w:t>6</w:t>
      </w:r>
      <w:r>
        <w:t xml:space="preserve">. </w:t>
      </w:r>
      <w:r w:rsidR="00603FF3">
        <w:t>lipnja</w:t>
      </w:r>
      <w:r>
        <w:t xml:space="preserve"> 2018. dužnik nema nepodmirenih osnova za plaćanje evidentiranih u Očevidniku redoslijeda za plaćanje. </w:t>
      </w:r>
    </w:p>
    <w:p w:rsidRDefault="00A31F56" w:rsidP="00A31F56" w:rsidR="00A31F56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 i 104/17).</w:t>
      </w:r>
    </w:p>
    <w:p w:rsidRDefault="00A31F56" w:rsidP="00A31F56" w:rsidR="00A31F56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A31F56" w:rsidP="00A31F56" w:rsidR="00A31F56">
      <w:pPr>
        <w:jc w:val="both"/>
      </w:pPr>
      <w:r>
        <w:tab/>
        <w:t xml:space="preserve">Stoga je odlučeno kao u izreci. </w:t>
      </w:r>
    </w:p>
    <w:p w:rsidRDefault="004946C2" w:rsidP="005D673D" w:rsidR="00E10F14">
      <w:pPr>
        <w:jc w:val="both"/>
      </w:pPr>
      <w:r>
        <w:t xml:space="preserve"> </w:t>
      </w:r>
    </w:p>
    <w:p w:rsidRDefault="00E10F14" w:rsidP="00E10F14" w:rsidR="00E10F14">
      <w:pPr>
        <w:jc w:val="center"/>
      </w:pPr>
      <w:r w:rsidRPr="000C3CA4">
        <w:t xml:space="preserve">U Zadru, </w:t>
      </w:r>
      <w:r w:rsidR="00F57E82">
        <w:t>22</w:t>
      </w:r>
      <w:r w:rsidR="00874578">
        <w:t>.</w:t>
      </w:r>
      <w:r w:rsidR="002112F3">
        <w:t xml:space="preserve"> </w:t>
      </w:r>
      <w:r w:rsidR="00A31F56">
        <w:t>kolovoza</w:t>
      </w:r>
      <w:r w:rsidR="001B751E">
        <w:t xml:space="preserve">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FA5DE5" w:rsidP="0027790B" w:rsidR="00277E4F" w:rsidRPr="00277E4F">
      <w:r>
        <w:t>Za točnost otpravka – ovlašteni službenik</w:t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FA5DE5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EA53EE" w:rsidP="00E10F14" w:rsidR="00E10F14" w:rsidRPr="000C3CA4">
      <w:r>
        <w:lastRenderedPageBreak/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2C663D" w:rsidR="000302FB" w:rsidRPr="000C3CA4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DE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603FF3">
          <w:t>74</w:t>
        </w:r>
        <w:r w:rsidR="00212FAE">
          <w:t>/</w:t>
        </w:r>
        <w:r w:rsidR="00DC1EA5">
          <w:t>20</w:t>
        </w:r>
        <w:r w:rsidR="004946C2">
          <w:t>18</w:t>
        </w:r>
        <w:r w:rsidR="00212FAE">
          <w:t>-</w:t>
        </w:r>
        <w:r w:rsidR="001F0529">
          <w:t>11</w:t>
        </w:r>
      </w:p>
      <w:p w:rsidRDefault="00FA5DE5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2480A"/>
    <w:rsid w:val="00192D9A"/>
    <w:rsid w:val="001B751E"/>
    <w:rsid w:val="001C0852"/>
    <w:rsid w:val="001D24A1"/>
    <w:rsid w:val="001E2BFA"/>
    <w:rsid w:val="001E362E"/>
    <w:rsid w:val="001F0529"/>
    <w:rsid w:val="002065E7"/>
    <w:rsid w:val="002112F3"/>
    <w:rsid w:val="00212FAE"/>
    <w:rsid w:val="0021510A"/>
    <w:rsid w:val="0027651C"/>
    <w:rsid w:val="0027790B"/>
    <w:rsid w:val="00277E4F"/>
    <w:rsid w:val="00280BEC"/>
    <w:rsid w:val="002C663D"/>
    <w:rsid w:val="00383202"/>
    <w:rsid w:val="00391689"/>
    <w:rsid w:val="003A47CB"/>
    <w:rsid w:val="003D4686"/>
    <w:rsid w:val="00487ACA"/>
    <w:rsid w:val="004946C2"/>
    <w:rsid w:val="00494727"/>
    <w:rsid w:val="004A1C35"/>
    <w:rsid w:val="004A3683"/>
    <w:rsid w:val="004B3D6E"/>
    <w:rsid w:val="004B5CBF"/>
    <w:rsid w:val="004C13EC"/>
    <w:rsid w:val="004D7D3C"/>
    <w:rsid w:val="00517489"/>
    <w:rsid w:val="00522510"/>
    <w:rsid w:val="005236EA"/>
    <w:rsid w:val="0053370D"/>
    <w:rsid w:val="005D673D"/>
    <w:rsid w:val="005E1043"/>
    <w:rsid w:val="00603FF3"/>
    <w:rsid w:val="00633176"/>
    <w:rsid w:val="0066271E"/>
    <w:rsid w:val="00664993"/>
    <w:rsid w:val="006B338C"/>
    <w:rsid w:val="006D5987"/>
    <w:rsid w:val="006D6236"/>
    <w:rsid w:val="006E513C"/>
    <w:rsid w:val="0072373B"/>
    <w:rsid w:val="00731021"/>
    <w:rsid w:val="00745785"/>
    <w:rsid w:val="00772D8A"/>
    <w:rsid w:val="00791D68"/>
    <w:rsid w:val="007A66AD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15A94"/>
    <w:rsid w:val="009217D3"/>
    <w:rsid w:val="009753DE"/>
    <w:rsid w:val="009B6ECB"/>
    <w:rsid w:val="009D0ABE"/>
    <w:rsid w:val="009E05AD"/>
    <w:rsid w:val="009E11FF"/>
    <w:rsid w:val="00A247C3"/>
    <w:rsid w:val="00A31F56"/>
    <w:rsid w:val="00A57FE5"/>
    <w:rsid w:val="00A92464"/>
    <w:rsid w:val="00A93FCA"/>
    <w:rsid w:val="00A94666"/>
    <w:rsid w:val="00AC3FF5"/>
    <w:rsid w:val="00B1693D"/>
    <w:rsid w:val="00B265EE"/>
    <w:rsid w:val="00BE6C59"/>
    <w:rsid w:val="00C052B0"/>
    <w:rsid w:val="00C55CCE"/>
    <w:rsid w:val="00C60565"/>
    <w:rsid w:val="00C91D22"/>
    <w:rsid w:val="00D21088"/>
    <w:rsid w:val="00D21F59"/>
    <w:rsid w:val="00DC1EA5"/>
    <w:rsid w:val="00DC56CB"/>
    <w:rsid w:val="00DE7F26"/>
    <w:rsid w:val="00DF177E"/>
    <w:rsid w:val="00E10F14"/>
    <w:rsid w:val="00E504E7"/>
    <w:rsid w:val="00E65736"/>
    <w:rsid w:val="00EA53EE"/>
    <w:rsid w:val="00EF6514"/>
    <w:rsid w:val="00F05A94"/>
    <w:rsid w:val="00F35B43"/>
    <w:rsid w:val="00F47496"/>
    <w:rsid w:val="00F50B17"/>
    <w:rsid w:val="00F57E82"/>
    <w:rsid w:val="00F62090"/>
    <w:rsid w:val="00F6439B"/>
    <w:rsid w:val="00FA5DE5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47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7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7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7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7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47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7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7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7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7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OSCAR ZADAR d.o.o. za proizvodnju i usluge</izvorni_sadrzaj>
    <derivirana_varijabla naziv="DomainObject.Predmet.ProtustrankaFormated_1">  OSCAR ZADAR d.o.o. za proizvodnju i usluge</derivirana_varijabla>
  </DomainObject.Predmet.ProtustrankaFormated>
  <DomainObject.Predmet.ProtustrankaFormatedOIB>
    <izvorni_sadrzaj>  OSCAR ZADAR d.o.o. za proizvodnju i usluge, OIB 92833497458</izvorni_sadrzaj>
    <derivirana_varijabla naziv="DomainObject.Predmet.ProtustrankaFormatedOIB_1">  OSCAR ZADAR d.o.o. za proizvodnju i usluge, OIB 92833497458</derivirana_varijabla>
  </DomainObject.Predmet.ProtustrankaFormatedOIB>
  <DomainObject.Predmet.ProtustrankaFormatedWithAdress>
    <izvorni_sadrzaj> OSCAR ZADAR d.o.o. za proizvodnju i usluge, Mihovila Klaića 4, 23000 Zadar</izvorni_sadrzaj>
    <derivirana_varijabla naziv="DomainObject.Predmet.ProtustrankaFormatedWithAdress_1"> OSCAR ZADAR d.o.o. za proizvodnju i usluge, Mihovila Klaića 4, 23000 Zadar</derivirana_varijabla>
  </DomainObject.Predmet.ProtustrankaFormatedWithAdress>
  <DomainObject.Predmet.ProtustrankaFormatedWithAdressOIB>
    <izvorni_sadrzaj> OSCAR ZADAR d.o.o. za proizvodnju i usluge, OIB 92833497458, Mihovila Klaića 4, 23000 Zadar</izvorni_sadrzaj>
    <derivirana_varijabla naziv="DomainObject.Predmet.ProtustrankaFormatedWithAdressOIB_1"> OSCAR ZADAR d.o.o. za proizvodnju i usluge, OIB 92833497458, Mihovila Klaića 4, 23000 Zadar</derivirana_varijabla>
  </DomainObject.Predmet.ProtustrankaFormatedWithAdressOIB>
  <DomainObject.Predmet.ProtustrankaWithAdress>
    <izvorni_sadrzaj>OSCAR ZADAR d.o.o. za proizvodnju i usluge Mihovila Klaića 4, 23000 Zadar</izvorni_sadrzaj>
    <derivirana_varijabla naziv="DomainObject.Predmet.ProtustrankaWithAdress_1">OSCAR ZADAR d.o.o. za proizvodnju i usluge Mihovila Klaića 4, 23000 Zadar</derivirana_varijabla>
  </DomainObject.Predmet.ProtustrankaWithAdress>
  <DomainObject.Predmet.ProtustrankaWithAdressOIB>
    <izvorni_sadrzaj>OSCAR ZADAR d.o.o. za proizvodnju i usluge, OIB 92833497458, Mihovila Klaića 4, 23000 Zadar</izvorni_sadrzaj>
    <derivirana_varijabla naziv="DomainObject.Predmet.ProtustrankaWithAdressOIB_1">OSCAR ZADAR d.o.o. za proizvodnju i usluge, OIB 92833497458, Mihovila Klaića 4, 23000 Zadar</derivirana_varijabla>
  </DomainObject.Predmet.ProtustrankaWithAdressOIB>
  <DomainObject.Predmet.ProtustrankaNazivFormated>
    <izvorni_sadrzaj>OSCAR ZADAR d.o.o. za proizvodnju i usluge</izvorni_sadrzaj>
    <derivirana_varijabla naziv="DomainObject.Predmet.ProtustrankaNazivFormated_1">OSCAR ZADAR d.o.o. za proizvodnju i usluge</derivirana_varijabla>
  </DomainObject.Predmet.ProtustrankaNazivFormated>
  <DomainObject.Predmet.ProtustrankaNazivFormatedOIB>
    <izvorni_sadrzaj>OSCAR ZADAR d.o.o. za proizvodnju i usluge, OIB 92833497458</izvorni_sadrzaj>
    <derivirana_varijabla naziv="DomainObject.Predmet.ProtustrankaNazivFormatedOIB_1">OSCAR ZADAR d.o.o. za proizvodnju i usluge, OIB 92833497458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228178.20</izvorni_sadrzaj>
    <derivirana_varijabla naziv="DomainObject.Predmet.TrenutnaVrijednost_1">228178.20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OSCAR ZADAR d.o.o. za proizvodnju i usluge</item>
    </izvorni_sadrzaj>
    <derivirana_varijabla naziv="DomainObject.Predmet.ProtuStrankaListFormated_1">
      <item>OSCAR ZADAR d.o.o. za proizvodnju i usluge</item>
    </derivirana_varijabla>
  </DomainObject.Predmet.ProtuStrankaListFormated>
  <DomainObject.Predmet.ProtuStrankaListFormatedOIB>
    <izvorni_sadrzaj>
      <item>OSCAR ZADAR d.o.o. za proizvodnju i usluge, OIB 92833497458</item>
    </izvorni_sadrzaj>
    <derivirana_varijabla naziv="DomainObject.Predmet.ProtuStrankaListFormatedOIB_1">
      <item>OSCAR ZADAR d.o.o. za proizvodnju i usluge, OIB 92833497458</item>
    </derivirana_varijabla>
  </DomainObject.Predmet.ProtuStrankaListFormatedOIB>
  <DomainObject.Predmet.ProtuStrankaListFormatedWithAdress>
    <izvorni_sadrzaj>
      <item>OSCAR ZADAR d.o.o. za proizvodnju i usluge, Mihovila Klaića 4, 23000 Zadar</item>
    </izvorni_sadrzaj>
    <derivirana_varijabla naziv="DomainObject.Predmet.ProtuStrankaListFormatedWithAdress_1">
      <item>OSCAR ZADAR d.o.o. za proizvodnju i usluge, Mihovila Klaića 4, 23000 Zadar</item>
    </derivirana_varijabla>
  </DomainObject.Predmet.ProtuStrankaListFormatedWithAdress>
  <DomainObject.Predmet.ProtuStrankaListFormatedWithAdressOIB>
    <izvorni_sadrzaj>
      <item>OSCAR ZADAR d.o.o. za proizvodnju i usluge, OIB 92833497458, Mihovila Klaića 4, 23000 Zadar</item>
    </izvorni_sadrzaj>
    <derivirana_varijabla naziv="DomainObject.Predmet.ProtuStrankaListFormatedWithAdressOIB_1">
      <item>OSCAR ZADAR d.o.o. za proizvodnju i usluge, OIB 92833497458, Mihovila Klaića 4, 23000 Zadar</item>
    </derivirana_varijabla>
  </DomainObject.Predmet.ProtuStrankaListFormatedWithAdressOIB>
  <DomainObject.Predmet.ProtuStrankaListNazivFormated>
    <izvorni_sadrzaj>
      <item>OSCAR ZADAR d.o.o. za proizvodnju i usluge</item>
    </izvorni_sadrzaj>
    <derivirana_varijabla naziv="DomainObject.Predmet.ProtuStrankaListNazivFormated_1">
      <item>OSCAR ZADAR d.o.o. za proizvodnju i usluge</item>
    </derivirana_varijabla>
  </DomainObject.Predmet.ProtuStrankaListNazivFormated>
  <DomainObject.Predmet.ProtuStrankaListNazivFormatedOIB>
    <izvorni_sadrzaj>
      <item>OSCAR ZADAR d.o.o. za proizvodnju i usluge, OIB 92833497458</item>
    </izvorni_sadrzaj>
    <derivirana_varijabla naziv="DomainObject.Predmet.ProtuStrankaListNazivFormatedOIB_1">
      <item>OSCAR ZADAR d.o.o. za proizvodnju i usluge, OIB 92833497458</item>
    </derivirana_varijabla>
  </DomainObject.Predmet.ProtuStrankaListNazivFormatedOIB>
  <DomainObject.Predmet.OstaliListFormated>
    <izvorni_sadrzaj>
      <item>Branko Bungur</item>
    </izvorni_sadrzaj>
    <derivirana_varijabla naziv="DomainObject.Predmet.OstaliListFormated_1">
      <item>Branko Bungur</item>
    </derivirana_varijabla>
  </DomainObject.Predmet.OstaliListFormated>
  <DomainObject.Predmet.OstaliListFormatedOIB>
    <izvorni_sadrzaj>
      <item>Branko Bungur, OIB 68243361455</item>
    </izvorni_sadrzaj>
    <derivirana_varijabla naziv="DomainObject.Predmet.OstaliListFormatedOIB_1">
      <item>Branko Bungur, OIB 68243361455</item>
    </derivirana_varijabla>
  </DomainObject.Predmet.OstaliListFormatedOIB>
  <DomainObject.Predmet.OstaliListFormatedWithAdress>
    <izvorni_sadrzaj>
      <item>Branko Bungur, Kraljice Jelene 17, 23210 Pakoštane</item>
    </izvorni_sadrzaj>
    <derivirana_varijabla naziv="DomainObject.Predmet.OstaliListFormatedWithAdress_1">
      <item>Branko Bungur, Kraljice Jelene 17, 23210 Pakoštane</item>
    </derivirana_varijabla>
  </DomainObject.Predmet.OstaliListFormatedWithAdress>
  <DomainObject.Predmet.OstaliListFormatedWithAdressOIB>
    <izvorni_sadrzaj>
      <item>Branko Bungur, OIB 68243361455, Kraljice Jelene 17, 23210 Pakoštane</item>
    </izvorni_sadrzaj>
    <derivirana_varijabla naziv="DomainObject.Predmet.OstaliListFormatedWithAdressOIB_1">
      <item>Branko Bungur, OIB 68243361455, Kraljice Jelene 17, 23210 Pakoštane</item>
    </derivirana_varijabla>
  </DomainObject.Predmet.OstaliListFormatedWithAdressOIB>
  <DomainObject.Predmet.OstaliListNazivFormated>
    <izvorni_sadrzaj>
      <item>Branko Bungur</item>
    </izvorni_sadrzaj>
    <derivirana_varijabla naziv="DomainObject.Predmet.OstaliListNazivFormated_1">
      <item>Branko Bungur</item>
    </derivirana_varijabla>
  </DomainObject.Predmet.OstaliListNazivFormated>
  <DomainObject.Predmet.OstaliListNazivFormatedOIB>
    <izvorni_sadrzaj>
      <item>Branko Bungur, OIB 68243361455</item>
    </izvorni_sadrzaj>
    <derivirana_varijabla naziv="DomainObject.Predmet.OstaliListNazivFormatedOIB_1">
      <item>Branko Bungur, OIB 68243361455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OSCAR ZADAR d.o.o. za proizvodnju i usluge</izvorni_sadrzaj>
    <derivirana_varijabla naziv="DomainObject.Predmet.ProtustrankaIDrugi_1">OSCAR ZADAR d.o.o. za proizvodnju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OSCAR ZADAR d.o.o. za proizvodnju i usluge, OIB 92833497458, Mihovila Klaića 4, 23000 Zadar</izvorni_sadrzaj>
    <derivirana_varijabla naziv="DomainObject.Predmet.ProtustrankaIDrugiAdressOIB_1">OSCAR ZADAR d.o.o. za proizvodnju i usluge, OIB 92833497458, Mihovila Klaića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OSCAR ZADAR d.o.o. za proizvodnju i usluge</item>
      <item>Branko Bungur</item>
    </izvorni_sadrzaj>
    <derivirana_varijabla naziv="DomainObject.Predmet.SudioniciListNaziv_1">
      <item>FINA</item>
      <item>OSCAR ZADAR d.o.o. za proizvodnju i usluge</item>
      <item>Branko Bungur</item>
    </derivirana_varijabla>
  </DomainObject.Predmet.SudioniciListNaziv>
  <DomainObject.Predmet.SudioniciListAdressOIB>
    <izvorni_sadrzaj>
      <item>FINA, OIB 85821130368</item>
      <item>OSCAR ZADAR d.o.o. za proizvodnju i usluge, OIB 92833497458, Mihovila Klaića 4,23000 Zadar</item>
      <item>Branko Bungur, OIB 68243361455, Kraljice Jelene 17,23210 Pakoštane</item>
    </izvorni_sadrzaj>
    <derivirana_varijabla naziv="DomainObject.Predmet.SudioniciListAdressOIB_1">
      <item>FINA, OIB 85821130368</item>
      <item>OSCAR ZADAR d.o.o. za proizvodnju i usluge, OIB 92833497458, Mihovila Klaića 4,23000 Zadar</item>
      <item>Branko Bungur, OIB 68243361455, Kraljice Jelene 17,23210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92833497458</item>
      <item>, OIB 68243361455</item>
    </izvorni_sadrzaj>
    <derivirana_varijabla naziv="DomainObject.Predmet.SudioniciListNazivOIB_1">
      <item>, OIB 85821130368</item>
      <item>, OIB 92833497458</item>
      <item>, OIB 68243361455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355</properties:Words>
  <properties:Characters>1818</properties:Characters>
  <properties:Lines>63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2018-08-16T06:34:00Z</dcterms:created>
  <dc:creator>Ardena Bajlo</dc:creator>
  <cp:lastModifiedBy>Ante Rubelj</cp:lastModifiedBy>
  <cp:lastPrinted>2018-08-23T10:52:00Z</cp:lastPrinted>
  <dcterms:modified xmlns:xsi="http://www.w3.org/2001/XMLSchema-instance" xsi:type="dcterms:W3CDTF">2018-08-23T10:52:00Z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(St-74-18__-_obustava_prethodnog_i_brisanje_zabilježbe_pp_-_prestao_stečajni_razlog_-__po_novom.docx)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