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91f2" w14:paraId="1ce91f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</w:t>
      </w:r>
      <w:r w:rsidR="00D42EE3">
        <w:rPr>
          <w:lang w:val="hr-HR"/>
        </w:rPr>
        <w:t>-</w:t>
      </w:r>
      <w:r w:rsidR="008C2358">
        <w:rPr>
          <w:lang w:val="hr-HR"/>
        </w:rPr>
        <w:t>5</w:t>
      </w:r>
      <w:r w:rsidR="005A3E3C">
        <w:rPr>
          <w:lang w:val="hr-HR"/>
        </w:rPr>
        <w:t>20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66260">
        <w:rPr>
          <w:lang w:val="hr-HR"/>
        </w:rPr>
        <w:t xml:space="preserve"> </w:t>
      </w:r>
      <w:r w:rsidR="005A3E3C">
        <w:rPr>
          <w:lang w:val="hr-HR"/>
        </w:rPr>
        <w:t>DOMINUM d.o.o. za ugostiteljstvo i usluge, Slatina, Stublovačka 49</w:t>
      </w:r>
      <w:r w:rsidR="00151C8B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5A3E3C">
        <w:rPr>
          <w:lang w:val="hr-HR"/>
        </w:rPr>
        <w:t>010080276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5A3E3C">
        <w:rPr>
          <w:lang w:val="hr-HR"/>
        </w:rPr>
        <w:t>90051384719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C2358">
        <w:rPr>
          <w:lang w:val="hr-HR"/>
        </w:rPr>
        <w:t>5</w:t>
      </w:r>
      <w:r w:rsidR="005A3E3C">
        <w:rPr>
          <w:lang w:val="hr-HR"/>
        </w:rPr>
        <w:t>20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A3E3C">
        <w:rPr>
          <w:lang w:val="hr-HR"/>
        </w:rPr>
        <w:t>95.664,22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8C7CA9">
        <w:rPr>
          <w:lang w:val="hr-HR"/>
        </w:rPr>
        <w:t xml:space="preserve"> </w:t>
      </w:r>
      <w:r w:rsidR="005A3E3C">
        <w:rPr>
          <w:lang w:val="hr-HR"/>
        </w:rPr>
        <w:t>Danijel Majstorović, iz Slatine, Stublovačka 49</w:t>
      </w:r>
      <w:r w:rsidR="00D42EE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A3E3C">
        <w:rPr>
          <w:lang w:val="hr-HR"/>
        </w:rPr>
        <w:t>06720724619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C2358">
        <w:rPr>
          <w:lang w:val="hr-HR"/>
        </w:rPr>
        <w:t>31</w:t>
      </w:r>
      <w:r w:rsidR="00CF6168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8C2358">
        <w:rPr>
          <w:lang w:val="hr-HR"/>
        </w:rPr>
        <w:t>31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636" w:rsidR="00020636">
      <w:r>
        <w:separator/>
      </w:r>
    </w:p>
  </w:endnote>
  <w:endnote w:id="0" w:type="continuationSeparator">
    <w:p w:rsidRDefault="00020636" w:rsidR="00020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636" w:rsidR="00020636">
      <w:r>
        <w:separator/>
      </w:r>
    </w:p>
  </w:footnote>
  <w:footnote w:id="0" w:type="continuationSeparator">
    <w:p w:rsidRDefault="00020636" w:rsidR="000206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636"/>
    <w:rsid w:val="00020AD1"/>
    <w:rsid w:val="00071E80"/>
    <w:rsid w:val="00080DAD"/>
    <w:rsid w:val="000B218C"/>
    <w:rsid w:val="000B6A05"/>
    <w:rsid w:val="000E2229"/>
    <w:rsid w:val="000E2494"/>
    <w:rsid w:val="00135F65"/>
    <w:rsid w:val="00151C8B"/>
    <w:rsid w:val="00170D33"/>
    <w:rsid w:val="00184DF0"/>
    <w:rsid w:val="001B397D"/>
    <w:rsid w:val="00230CD2"/>
    <w:rsid w:val="00266260"/>
    <w:rsid w:val="0032457F"/>
    <w:rsid w:val="003A10F9"/>
    <w:rsid w:val="003E56D2"/>
    <w:rsid w:val="003F72C8"/>
    <w:rsid w:val="004006EF"/>
    <w:rsid w:val="004525DA"/>
    <w:rsid w:val="004629E7"/>
    <w:rsid w:val="004B0A09"/>
    <w:rsid w:val="004B7E8E"/>
    <w:rsid w:val="004E2A79"/>
    <w:rsid w:val="00505F14"/>
    <w:rsid w:val="0052619D"/>
    <w:rsid w:val="005609E1"/>
    <w:rsid w:val="005A21BE"/>
    <w:rsid w:val="005A3E3C"/>
    <w:rsid w:val="005D3406"/>
    <w:rsid w:val="00605F99"/>
    <w:rsid w:val="006107FD"/>
    <w:rsid w:val="00617995"/>
    <w:rsid w:val="00655553"/>
    <w:rsid w:val="00666165"/>
    <w:rsid w:val="00674F9D"/>
    <w:rsid w:val="006767EE"/>
    <w:rsid w:val="006B32F7"/>
    <w:rsid w:val="007733EB"/>
    <w:rsid w:val="007916AB"/>
    <w:rsid w:val="007E14B6"/>
    <w:rsid w:val="007E27E0"/>
    <w:rsid w:val="008259B1"/>
    <w:rsid w:val="00831DA7"/>
    <w:rsid w:val="008517A6"/>
    <w:rsid w:val="00891DB5"/>
    <w:rsid w:val="008A217A"/>
    <w:rsid w:val="008C2358"/>
    <w:rsid w:val="008C7CA9"/>
    <w:rsid w:val="008E00AB"/>
    <w:rsid w:val="008E3DB0"/>
    <w:rsid w:val="0091341F"/>
    <w:rsid w:val="00943BD9"/>
    <w:rsid w:val="0097587E"/>
    <w:rsid w:val="00985844"/>
    <w:rsid w:val="009E6C69"/>
    <w:rsid w:val="009F1B25"/>
    <w:rsid w:val="00A475FF"/>
    <w:rsid w:val="00A73B9E"/>
    <w:rsid w:val="00A94EDF"/>
    <w:rsid w:val="00AB4255"/>
    <w:rsid w:val="00B24E12"/>
    <w:rsid w:val="00B5024E"/>
    <w:rsid w:val="00B53C1D"/>
    <w:rsid w:val="00B7583B"/>
    <w:rsid w:val="00B97F89"/>
    <w:rsid w:val="00BA6367"/>
    <w:rsid w:val="00BE2EE0"/>
    <w:rsid w:val="00C10334"/>
    <w:rsid w:val="00C435AB"/>
    <w:rsid w:val="00C46B62"/>
    <w:rsid w:val="00C57F8B"/>
    <w:rsid w:val="00CA6057"/>
    <w:rsid w:val="00CD08D1"/>
    <w:rsid w:val="00CD6B0C"/>
    <w:rsid w:val="00CF6168"/>
    <w:rsid w:val="00D3236E"/>
    <w:rsid w:val="00D42EE3"/>
    <w:rsid w:val="00D46E25"/>
    <w:rsid w:val="00D73D5F"/>
    <w:rsid w:val="00D81A66"/>
    <w:rsid w:val="00DC7979"/>
    <w:rsid w:val="00E568AC"/>
    <w:rsid w:val="00E97333"/>
    <w:rsid w:val="00EC2C0D"/>
    <w:rsid w:val="00F12ADC"/>
    <w:rsid w:val="00F178C7"/>
    <w:rsid w:val="00F61972"/>
    <w:rsid w:val="00F7033E"/>
    <w:rsid w:val="00FA3C36"/>
    <w:rsid w:val="00FB7F79"/>
    <w:rsid w:val="00FF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5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2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2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2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2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5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2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2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2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2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St-520/2015</izvorni_sadrzaj>
    <derivirana_varijabla naziv="DomainObject.Predmet.OznakaBroj_1">St-520/2015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DOMINUM d.o.o. za ugostiteljstvo i usluge, Slatina zastupanog po punomoćniku Danijel Majstorović</izvorni_sadrzaj>
    <derivirana_varijabla naziv="DomainObject.Predmet.ProtustrankaFormated_1">  DOMINUM d.o.o. za ugostiteljstvo i usluge, Slatina zastupanog po punomoćniku Danijel Majstorović</derivirana_varijabla>
  </DomainObject.Predmet.ProtustrankaFormated>
  <DomainObject.Predmet.ProtustrankaFormatedOIB>
    <izvorni_sadrzaj>  DOMINUM d.o.o. za ugostiteljstvo i usluge, Slatina, OIB 90051384719 zastupanog po punomoćniku Danijel Majstorović</izvorni_sadrzaj>
    <derivirana_varijabla naziv="DomainObject.Predmet.ProtustrankaFormatedOIB_1">  DOMINUM d.o.o. za ugostiteljstvo i usluge, Slatina, OIB 90051384719 zastupanog po punomoćniku Danijel Majstorović</derivirana_varijabla>
  </DomainObject.Predmet.ProtustrankaFormatedOIB>
  <DomainObject.Predmet.ProtustrankaFormatedWithAdress>
    <izvorni_sadrzaj> DOMINUM d.o.o. za ugostiteljstvo i usluge, Slatina, Stublovačka 49, 33520 Slatina zastupanog po punomoćniku Danijel Majstorović</izvorni_sadrzaj>
    <derivirana_varijabla naziv="DomainObject.Predmet.ProtustrankaFormatedWithAdress_1"> DOMINUM d.o.o. za ugostiteljstvo i usluge, Slatina, Stublovačka 49, 33520 Slatina zastupanog po punomoćniku Danijel Majstorović</derivirana_varijabla>
  </DomainObject.Predmet.ProtustrankaFormatedWithAdress>
  <DomainObject.Predmet.ProtustrankaFormatedWithAdressOIB>
    <izvorni_sadrzaj> DOMINUM d.o.o. za ugostiteljstvo i usluge, Slatina, OIB 90051384719, Stublovačka 49, 33520 Slatina zastupanog po punomoćniku Danijel Majstorović</izvorni_sadrzaj>
    <derivirana_varijabla naziv="DomainObject.Predmet.ProtustrankaFormatedWithAdressOIB_1"> DOMINUM d.o.o. za ugostiteljstvo i usluge, Slatina, OIB 90051384719, Stublovačka 49, 33520 Slatina zastupanog po punomoćniku Danijel Majstorović</derivirana_varijabla>
  </DomainObject.Predmet.ProtustrankaFormatedWithAdressOIB>
  <DomainObject.Predmet.ProtustrankaWithAdress>
    <izvorni_sadrzaj>DOMINUM d.o.o. za ugostiteljstvo i usluge, Slatina Stublovačka 49, 33520 Slatina</izvorni_sadrzaj>
    <derivirana_varijabla naziv="DomainObject.Predmet.ProtustrankaWithAdress_1">DOMINUM d.o.o. za ugostiteljstvo i usluge, Slatina Stublovačka 49, 33520 Slatina</derivirana_varijabla>
  </DomainObject.Predmet.ProtustrankaWithAdress>
  <DomainObject.Predmet.ProtustrankaWithAdressOIB>
    <izvorni_sadrzaj>DOMINUM d.o.o. za ugostiteljstvo i usluge, Slatina, OIB 90051384719, Stublovačka 49, 33520 Slatina</izvorni_sadrzaj>
    <derivirana_varijabla naziv="DomainObject.Predmet.ProtustrankaWithAdressOIB_1">DOMINUM d.o.o. za ugostiteljstvo i usluge, Slatina, OIB 90051384719, Stublovačka 49, 33520 Slatina</derivirana_varijabla>
  </DomainObject.Predmet.ProtustrankaWithAdressOIB>
  <DomainObject.Predmet.ProtustrankaNazivFormated>
    <izvorni_sadrzaj>DOMINUM d.o.o. za ugostiteljstvo i usluge, Slatina</izvorni_sadrzaj>
    <derivirana_varijabla naziv="DomainObject.Predmet.ProtustrankaNazivFormated_1">DOMINUM d.o.o. za ugostiteljstvo i usluge, Slatina</derivirana_varijabla>
  </DomainObject.Predmet.ProtustrankaNazivFormated>
  <DomainObject.Predmet.ProtustrankaNazivFormatedOIB>
    <izvorni_sadrzaj>DOMINUM d.o.o. za ugostiteljstvo i usluge, Slatina, OIB 90051384719</izvorni_sadrzaj>
    <derivirana_varijabla naziv="DomainObject.Predmet.ProtustrankaNazivFormatedOIB_1">DOMINUM d.o.o. za ugostiteljstvo i usluge, Slatina, OIB 90051384719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DOMINUM d.o.o. za ugostiteljstvo i usluge, Slatina zastupanog po punomoćniku Danijel Majstorović</item>
    </izvorni_sadrzaj>
    <derivirana_varijabla naziv="DomainObject.Predmet.ProtuStrankaListFormated_1">
      <item>DOMINUM d.o.o. za ugostiteljstvo i usluge, Slatina zastupanog po punomoćniku Danijel Majstorović</item>
    </derivirana_varijabla>
  </DomainObject.Predmet.ProtuStrankaListFormated>
  <DomainObject.Predmet.ProtuStrankaListFormatedOIB>
    <izvorni_sadrzaj>
      <item>DOMINUM d.o.o. za ugostiteljstvo i usluge, Slatina, OIB 90051384719 zastupanog po punomoćniku Danijel Majstorović</item>
    </izvorni_sadrzaj>
    <derivirana_varijabla naziv="DomainObject.Predmet.ProtuStrankaListFormatedOIB_1">
      <item>DOMINUM d.o.o. za ugostiteljstvo i usluge, Slatina, OIB 90051384719 zastupanog po punomoćniku Danijel Majstorović</item>
    </derivirana_varijabla>
  </DomainObject.Predmet.ProtuStrankaListFormatedOIB>
  <DomainObject.Predmet.ProtuStrankaListFormatedWithAdress>
    <izvorni_sadrzaj>
      <item>DOMINUM d.o.o. za ugostiteljstvo i usluge, Slatina, Stublovačka 49, 33520 Slatina zastupanog po punomoćniku Danijel Majstorović</item>
    </izvorni_sadrzaj>
    <derivirana_varijabla naziv="DomainObject.Predmet.ProtuStrankaListFormatedWithAdress_1">
      <item>DOMINUM d.o.o. za ugostiteljstvo i usluge, Slatina, Stublovačka 49, 33520 Slatina zastupanog po punomoćniku Danijel Majstorović</item>
    </derivirana_varijabla>
  </DomainObject.Predmet.ProtuStrankaListFormatedWithAdress>
  <DomainObject.Predmet.ProtuStrankaListFormatedWithAdressOIB>
    <izvorni_sadrzaj>
      <item>DOMINUM d.o.o. za ugostiteljstvo i usluge, Slatina, OIB 90051384719, Stublovačka 49, 33520 Slatina zastupanog po punomoćniku Danijel Majstorović</item>
    </izvorni_sadrzaj>
    <derivirana_varijabla naziv="DomainObject.Predmet.ProtuStrankaListFormatedWithAdressOIB_1">
      <item>DOMINUM d.o.o. za ugostiteljstvo i usluge, Slatina, OIB 90051384719, Stublovačka 49, 33520 Slatina zastupanog po punomoćniku Danijel Majstorović</item>
    </derivirana_varijabla>
  </DomainObject.Predmet.ProtuStrankaListFormatedWithAdressOIB>
  <DomainObject.Predmet.ProtuStrankaListNazivFormated>
    <izvorni_sadrzaj>
      <item>DOMINUM d.o.o. za ugostiteljstvo i usluge, Slatina</item>
    </izvorni_sadrzaj>
    <derivirana_varijabla naziv="DomainObject.Predmet.ProtuStrankaListNazivFormated_1">
      <item>DOMINUM d.o.o. za ugostiteljstvo i usluge, Slatina</item>
    </derivirana_varijabla>
  </DomainObject.Predmet.ProtuStrankaListNazivFormated>
  <DomainObject.Predmet.ProtuStrankaListNazivFormatedOIB>
    <izvorni_sadrzaj>
      <item>DOMINUM d.o.o. za ugostiteljstvo i usluge, Slatina, OIB 90051384719</item>
    </izvorni_sadrzaj>
    <derivirana_varijabla naziv="DomainObject.Predmet.ProtuStrankaListNazivFormatedOIB_1">
      <item>DOMINUM d.o.o. za ugostiteljstvo i usluge, Slatina, OIB 90051384719</item>
    </derivirana_varijabla>
  </DomainObject.Predmet.ProtuStrankaListNazivFormatedOIB>
  <DomainObject.Predmet.OstaliListFormated>
    <izvorni_sadrzaj>
      <item>Danijel Majstorović punomoćnik sudionika u postupku DOMINUM d.o.o. za ugostiteljstvo i usluge, Slatina</item>
    </izvorni_sadrzaj>
    <derivirana_varijabla naziv="DomainObject.Predmet.OstaliListFormated_1">
      <item>Danijel Majstorović punomoćnik sudionika u postupku DOMINUM d.o.o. za ugostiteljstvo i usluge, Slatina</item>
    </derivirana_varijabla>
  </DomainObject.Predmet.OstaliListFormated>
  <DomainObject.Predmet.OstaliListFormatedOIB>
    <izvorni_sadrzaj>
      <item>Danijel Majstorović, OIB 06720724619 punomoćnik sudionika u postupku DOMINUM d.o.o. za ugostiteljstvo i usluge, Slatina</item>
    </izvorni_sadrzaj>
    <derivirana_varijabla naziv="DomainObject.Predmet.OstaliListFormatedOIB_1">
      <item>Danijel Majstorović, OIB 06720724619 punomoćnik sudionika u postupku DOMINUM d.o.o. za ugostiteljstvo i usluge, Slatina</item>
    </derivirana_varijabla>
  </DomainObject.Predmet.OstaliListFormatedOIB>
  <DomainObject.Predmet.OstaliListFormatedWithAdress>
    <izvorni_sadrzaj>
      <item>Danijel Majstorović, Stublovačka 49, 33520 Slatina punomoćnik sudionika u postupku DOMINUM d.o.o. za ugostiteljstvo i usluge, Slatina</item>
    </izvorni_sadrzaj>
    <derivirana_varijabla naziv="DomainObject.Predmet.OstaliListFormatedWithAdress_1">
      <item>Danijel Majstorović, Stublovačka 49, 33520 Slatina punomoćnik sudionika u postupku DOMINUM d.o.o. za ugostiteljstvo i usluge, Slatina</item>
    </derivirana_varijabla>
  </DomainObject.Predmet.OstaliListFormatedWithAdress>
  <DomainObject.Predmet.OstaliListFormatedWithAdressOIB>
    <izvorni_sadrzaj>
      <item>Danijel Majstorović, OIB 06720724619, Stublovačka 49, 33520 Slatina punomoćnik sudionika u postupku DOMINUM d.o.o. za ugostiteljstvo i usluge, Slatina</item>
    </izvorni_sadrzaj>
    <derivirana_varijabla naziv="DomainObject.Predmet.OstaliListFormatedWithAdressOIB_1">
      <item>Danijel Majstorović, OIB 06720724619, Stublovačka 49, 33520 Slatina punomoćnik sudionika u postupku DOMINUM d.o.o. za ugostiteljstvo i usluge, Slatina</item>
    </derivirana_varijabla>
  </DomainObject.Predmet.OstaliListFormatedWithAdressOIB>
  <DomainObject.Predmet.OstaliListNazivFormated>
    <izvorni_sadrzaj>
      <item>Danijel Majstorović</item>
    </izvorni_sadrzaj>
    <derivirana_varijabla naziv="DomainObject.Predmet.OstaliListNazivFormated_1">
      <item>Danijel Majstorović</item>
    </derivirana_varijabla>
  </DomainObject.Predmet.OstaliListNazivFormated>
  <DomainObject.Predmet.OstaliListNazivFormatedOIB>
    <izvorni_sadrzaj>
      <item>Danijel Majstorović, OIB 06720724619</item>
    </izvorni_sadrzaj>
    <derivirana_varijabla naziv="DomainObject.Predmet.OstaliListNazivFormatedOIB_1">
      <item>Danijel Majstorović, OIB 06720724619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DOMINUM d.o.o. za ugostiteljstvo i usluge, Slatina</izvorni_sadrzaj>
    <derivirana_varijabla naziv="DomainObject.Predmet.ProtustrankaIDrugi_1">DOMINUM d.o.o. za ugostiteljstvo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DOMINUM d.o.o. za ugostiteljstvo i usluge, Slatina, OIB 90051384719, Stublovačka 49, 33520 Slatina</izvorni_sadrzaj>
    <derivirana_varijabla naziv="DomainObject.Predmet.ProtustrankaIDrugiAdressOIB_1">DOMINUM d.o.o. za ugostiteljstvo i usluge, Slatina, OIB 90051384719, Stublovačka 49,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DOMINUM d.o.o. za ugostiteljstvo i usluge, Slatina</item>
      <item>Danijel Majstorović</item>
    </izvorni_sadrzaj>
    <derivirana_varijabla naziv="DomainObject.Predmet.SudioniciListNaziv_1">
      <item>FINA, RC ZAGREB, Podružnica Bjelovar</item>
      <item>DOMINUM d.o.o. za ugostiteljstvo i usluge, Slatina</item>
      <item>Danijel Majstorović</item>
    </derivirana_varijabla>
  </DomainObject.Predmet.SudioniciListNaziv>
  <DomainObject.Predmet.SudioniciListAdressOIB>
    <izvorni_sadrzaj>
      <item>FINA, RC ZAGREB, Podružnica Bjelovar, OIB 85821130368, F. Supila 4,43000 Bjelovar</item>
      <item>DOMINUM d.o.o. za ugostiteljstvo i usluge, Slatina, OIB 90051384719, Stublovačka 49,33520 Slatina</item>
      <item>Danijel Majstorović, OIB 06720724619, Stublovačka 49,33520 Slatina</item>
    </izvorni_sadrzaj>
    <derivirana_varijabla naziv="DomainObject.Predmet.SudioniciListAdressOIB_1">
      <item>FINA, RC ZAGREB, Podružnica Bjelovar, OIB 85821130368, F. Supila 4,43000 Bjelovar</item>
      <item>DOMINUM d.o.o. za ugostiteljstvo i usluge, Slatina, OIB 90051384719, Stublovačka 49,33520 Slatina</item>
      <item>Danijel Majstorović, OIB 06720724619, Stublovačka 49,33520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90051384719</item>
      <item>, OIB 06720724619</item>
    </izvorni_sadrzaj>
    <derivirana_varijabla naziv="DomainObject.Predmet.SudioniciListNazivOIB_1">
      <item>, OIB 85821130368</item>
      <item>, OIB 90051384719</item>
      <item>, OIB 06720724619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A58D9D-1B07-409C-A8B2-3955523FCD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305</properties:Words>
  <properties:Characters>1722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2015-12-31T07:49:00Z</dcterms:created>
  <dc:creator>ssabljic</dc:creator>
  <cp:lastModifiedBy>Miroslav Lovreković</cp:lastModifiedBy>
  <cp:lastPrinted>2015-12-15T06:55:00Z</cp:lastPrinted>
  <dcterms:modified xmlns:xsi="http://www.w3.org/2001/XMLSchema-instance" xsi:type="dcterms:W3CDTF">2015-12-31T07:50:00Z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