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A86B5A" w:rsidR="00401AFC" w:rsidRPr="002D251B">
        <w:trPr>
          <w:trHeight w:val="565"/>
        </w:trPr>
        <w:tc>
          <w:tcPr>
            <w:tcW w:type="dxa" w:w="2531"/>
          </w:tcPr>
          <w:p w:rsidRDefault="00401AFC" w:rsidP="00A86B5A" w:rsidR="00401AFC" w:rsidRPr="002D251B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2D251B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01AFC" w:rsidP="00A86B5A" w:rsidR="00401AFC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Republika Hrvatska</w:t>
            </w:r>
          </w:p>
          <w:p w:rsidRDefault="00401AFC" w:rsidP="00A86B5A" w:rsidR="00401AFC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Trgovački sud u Splitu</w:t>
            </w:r>
          </w:p>
          <w:p w:rsidRDefault="00401AFC" w:rsidP="00A86B5A" w:rsidR="00401AFC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Split, Sukoišanska 6</w:t>
            </w:r>
          </w:p>
        </w:tc>
      </w:tr>
    </w:tbl>
    <w:p w14:textId="60891dc" w14:paraId="60891dc" w:rsidRDefault="00401AFC" w:rsidP="00401AFC" w:rsidR="00401AFC">
      <w:pPr>
        <w:jc w:val="right"/>
        <w15:collapsed w:val="false"/>
      </w:pPr>
      <w:r w:rsidRPr="002D251B">
        <w:t>Poslovni broj: 4. St-266/2018-</w:t>
      </w:r>
      <w:r>
        <w:t>11</w:t>
      </w:r>
    </w:p>
    <w:p w:rsidRDefault="00D72693" w:rsidP="00D72693" w:rsidR="00D72693">
      <w:pPr>
        <w:rPr>
          <w:sz w:val="22"/>
          <w:szCs w:val="22"/>
          <w:lang w:val="hr-HR"/>
        </w:rPr>
      </w:pPr>
    </w:p>
    <w:p w:rsidRDefault="00401AFC" w:rsidP="00401AFC" w:rsidR="00401AFC" w:rsidRPr="002D251B">
      <w:pPr>
        <w:pStyle w:val="Naslov1"/>
        <w:rPr>
          <w:b w:val="false"/>
        </w:rPr>
      </w:pPr>
      <w:r w:rsidRPr="002D251B">
        <w:rPr>
          <w:b w:val="false"/>
        </w:rPr>
        <w:t>R E P U B L I K A   H R V A T S K A</w:t>
      </w:r>
    </w:p>
    <w:p w:rsidRDefault="00401AFC" w:rsidP="00401AFC" w:rsidR="00401AFC" w:rsidRPr="002D251B">
      <w:pPr>
        <w:rPr>
          <w:lang w:eastAsia="hr-HR" w:val="hr-HR"/>
        </w:rPr>
      </w:pPr>
    </w:p>
    <w:p w:rsidRDefault="00401AFC" w:rsidP="00401AFC" w:rsidR="00401AFC" w:rsidRPr="002D251B">
      <w:pPr>
        <w:pStyle w:val="Naslov2"/>
        <w:rPr>
          <w:bCs/>
          <w:szCs w:val="24"/>
        </w:rPr>
      </w:pPr>
      <w:r w:rsidRPr="002D251B">
        <w:rPr>
          <w:bCs/>
          <w:szCs w:val="24"/>
        </w:rPr>
        <w:t>R J E Š E NJ E</w:t>
      </w:r>
    </w:p>
    <w:p w:rsidRDefault="00401AFC" w:rsidP="00401AFC" w:rsidR="00401AFC" w:rsidRPr="002D251B">
      <w:pPr>
        <w:rPr>
          <w:lang w:val="hr-HR"/>
        </w:rPr>
      </w:pPr>
    </w:p>
    <w:p w:rsidRDefault="00401AFC" w:rsidP="00401AFC" w:rsidR="00401AFC" w:rsidRPr="002D251B">
      <w:pPr>
        <w:pStyle w:val="Tijeloteksta"/>
        <w:ind w:firstLine="708"/>
        <w:rPr>
          <w:szCs w:val="24"/>
          <w:lang w:val="hr-HR"/>
        </w:rPr>
      </w:pPr>
      <w:r w:rsidRPr="002D251B">
        <w:rPr>
          <w:szCs w:val="24"/>
          <w:lang w:val="hr-HR"/>
        </w:rPr>
        <w:t xml:space="preserve">Trgovački sud u Splitu, po sucu tog suda Katarini Mikulić, kao stečajnom sucu, u predstečajnom postupku povodom prijedloga predlagatelja – dužnika PEKANOVIĆ, d.o.o., Težački put 24, Zmijavci, OIB: 81479674300, za otvaranje predstečajnog postupka, </w:t>
      </w:r>
      <w:r w:rsidR="00380FA5">
        <w:rPr>
          <w:szCs w:val="24"/>
          <w:lang w:val="hr-HR"/>
        </w:rPr>
        <w:t>10</w:t>
      </w:r>
      <w:r w:rsidRPr="002D251B">
        <w:rPr>
          <w:szCs w:val="24"/>
          <w:lang w:val="hr-HR"/>
        </w:rPr>
        <w:t xml:space="preserve">. svibnja 2018. </w:t>
      </w:r>
    </w:p>
    <w:p w:rsidRDefault="00401AFC" w:rsidP="00401AFC" w:rsidR="00401AFC" w:rsidRPr="002D251B">
      <w:pPr>
        <w:jc w:val="center"/>
        <w:rPr>
          <w:lang w:val="hr-HR"/>
        </w:rPr>
      </w:pPr>
      <w:r w:rsidRPr="002D251B">
        <w:rPr>
          <w:lang w:val="hr-HR"/>
        </w:rPr>
        <w:t xml:space="preserve">r i j e š i o   j e     </w:t>
      </w:r>
    </w:p>
    <w:p w:rsidRDefault="00D72693" w:rsidP="00D72693" w:rsidR="00D72693">
      <w:pPr>
        <w:pStyle w:val="Naslov3"/>
        <w:ind w:left="705"/>
        <w:rPr>
          <w:b w:val="false"/>
          <w:szCs w:val="24"/>
        </w:rPr>
      </w:pPr>
    </w:p>
    <w:p w:rsidRDefault="00D72693" w:rsidP="00401AFC" w:rsidR="00D72693">
      <w:pPr>
        <w:jc w:val="both"/>
        <w:rPr>
          <w:lang w:val="hr-HR"/>
        </w:rPr>
      </w:pPr>
      <w:r>
        <w:rPr>
          <w:lang w:val="hr-HR"/>
        </w:rPr>
        <w:t xml:space="preserve">I. Određuje se naknada Financijskoj agenciji, OIB: 85821130368, za obavljanje poslova u predstečajnom postupku u iznosu od 950,00 kn. </w:t>
      </w:r>
    </w:p>
    <w:p w:rsidRDefault="00D72693" w:rsidP="00401AFC" w:rsidR="00D72693">
      <w:pPr>
        <w:jc w:val="both"/>
        <w:rPr>
          <w:lang w:val="hr-HR"/>
        </w:rPr>
      </w:pPr>
    </w:p>
    <w:p w:rsidRDefault="00D72693" w:rsidP="00401AFC" w:rsidR="00D72693">
      <w:pPr>
        <w:jc w:val="both"/>
        <w:rPr>
          <w:lang w:val="hr-HR"/>
        </w:rPr>
      </w:pPr>
      <w:r>
        <w:rPr>
          <w:lang w:val="hr-HR"/>
        </w:rPr>
        <w:t>II. Nalaže se računovodstvu ovog suda da iz predujmljenih sredstava na kartici ovog predmeta isplati Financijskoj agenciji, nakon pravomoćnosti ovog rješenja, iznos od 950,00 kn i to na žiro račun broj: HR4223900011100017042, model HR05, poziv na broj 7524005-</w:t>
      </w:r>
      <w:r w:rsidR="00401AFC">
        <w:rPr>
          <w:lang w:val="hr-HR"/>
        </w:rPr>
        <w:t>81479674300</w:t>
      </w:r>
      <w:r>
        <w:rPr>
          <w:lang w:val="hr-HR"/>
        </w:rPr>
        <w:t xml:space="preserve">.  </w:t>
      </w:r>
    </w:p>
    <w:p w:rsidRDefault="00D72693" w:rsidP="00D72693" w:rsidR="00D72693">
      <w:pPr>
        <w:jc w:val="both"/>
        <w:rPr>
          <w:sz w:val="20"/>
          <w:szCs w:val="20"/>
          <w:lang w:val="hr-HR"/>
        </w:rPr>
      </w:pPr>
    </w:p>
    <w:p w:rsidRDefault="00D72693" w:rsidP="00D72693" w:rsidR="00D72693">
      <w:pPr>
        <w:ind w:left="705"/>
        <w:jc w:val="both"/>
        <w:rPr>
          <w:sz w:val="18"/>
          <w:szCs w:val="18"/>
          <w:lang w:val="hr-HR"/>
        </w:rPr>
      </w:pPr>
    </w:p>
    <w:p w:rsidRDefault="00D72693" w:rsidP="00D72693" w:rsidR="00D72693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72693" w:rsidP="00D72693" w:rsidR="00D72693">
      <w:pPr>
        <w:jc w:val="center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prijedloga predlagatelja–dužnika </w:t>
      </w:r>
      <w:r w:rsidR="00401AFC" w:rsidRPr="002D251B">
        <w:rPr>
          <w:lang w:val="hr-HR"/>
        </w:rPr>
        <w:t>PEKANOVIĆ, d.o.o., Težački put 24, Zmijavci, OIB: 81479674300</w:t>
      </w:r>
      <w:r>
        <w:rPr>
          <w:lang w:val="hr-HR"/>
        </w:rPr>
        <w:t xml:space="preserve">, rješenjem ovog suda </w:t>
      </w:r>
      <w:r w:rsidR="00401AFC">
        <w:rPr>
          <w:lang w:val="hr-HR"/>
        </w:rPr>
        <w:t>pod gornjim poslovnim brojem</w:t>
      </w:r>
      <w:r>
        <w:rPr>
          <w:lang w:val="hr-HR"/>
        </w:rPr>
        <w:t xml:space="preserve"> od </w:t>
      </w:r>
      <w:r w:rsidR="00401AFC">
        <w:rPr>
          <w:lang w:val="hr-HR"/>
        </w:rPr>
        <w:t xml:space="preserve">2. svibnja </w:t>
      </w:r>
      <w:r>
        <w:rPr>
          <w:lang w:val="hr-HR"/>
        </w:rPr>
        <w:t>2018. otvoren je predstečajni postupak nad dužnikom.</w:t>
      </w:r>
    </w:p>
    <w:p w:rsidRDefault="00D72693" w:rsidP="00D72693" w:rsidR="00D72693">
      <w:pPr>
        <w:ind w:firstLine="708"/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>Dužnik je prilikom podnošenja prijedloga, a sukladno odredbama čl</w:t>
      </w:r>
      <w:r w:rsidR="00401AFC">
        <w:rPr>
          <w:lang w:val="hr-HR"/>
        </w:rPr>
        <w:t>anka</w:t>
      </w:r>
      <w:r>
        <w:rPr>
          <w:lang w:val="hr-HR"/>
        </w:rPr>
        <w:t xml:space="preserve"> 28. st</w:t>
      </w:r>
      <w:r w:rsidR="00401AFC">
        <w:rPr>
          <w:lang w:val="hr-HR"/>
        </w:rPr>
        <w:t>avak</w:t>
      </w:r>
      <w:r>
        <w:rPr>
          <w:lang w:val="hr-HR"/>
        </w:rPr>
        <w:t xml:space="preserve"> 1. Stečajnog zakona (Narodne novine broj 71/15 i 104/17, dalje SZ), uplatio na depozitni račun ovog suda predujam za troškove predstečajnog postupka u iznosu od 5.000,00 kn.</w:t>
      </w:r>
    </w:p>
    <w:p w:rsidRDefault="00D72693" w:rsidP="00D72693" w:rsidR="00D72693">
      <w:pPr>
        <w:ind w:firstLine="708"/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donošenja rješenja o otvaranju predstečajnog postupka, Financijska agencija je </w:t>
      </w:r>
      <w:r w:rsidR="00401AFC">
        <w:rPr>
          <w:lang w:val="hr-HR"/>
        </w:rPr>
        <w:t>7. svibnja</w:t>
      </w:r>
      <w:r>
        <w:rPr>
          <w:lang w:val="hr-HR"/>
        </w:rPr>
        <w:t xml:space="preserve"> 2018. podnijela ovom sudu zahtjeva za naknadu troškova predstečajnog postupka predlažući da joj sud odredi naknadu za obavljanje poslova u predstečajnom postupku, sukladno odredbama čl</w:t>
      </w:r>
      <w:r w:rsidR="00401AFC">
        <w:rPr>
          <w:lang w:val="hr-HR"/>
        </w:rPr>
        <w:t>anka</w:t>
      </w:r>
      <w:r>
        <w:rPr>
          <w:lang w:val="hr-HR"/>
        </w:rPr>
        <w:t xml:space="preserve"> 2. Pravilnika o vrsti i visini naknade troškova Financijske agencije u predstečajnom postupku i o visini naknade troška Financijske agencije za podnošenje prijedloga za otvaranje stečajnog postupka (Narodne novine br. 106/15, dalje Pravilnik) i odredbama SZ-a, u iznosu od 950,00 kn (760,00 kn uvećano za porez na dodanu vrijednost).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401AFC">
        <w:rPr>
          <w:lang w:val="hr-HR"/>
        </w:rPr>
        <w:t>anka</w:t>
      </w:r>
      <w:r>
        <w:rPr>
          <w:lang w:val="hr-HR"/>
        </w:rPr>
        <w:t xml:space="preserve"> 44. st</w:t>
      </w:r>
      <w:r w:rsidR="00401AFC">
        <w:rPr>
          <w:lang w:val="hr-HR"/>
        </w:rPr>
        <w:t>avak 3. SZ</w:t>
      </w:r>
      <w:r>
        <w:rPr>
          <w:lang w:val="hr-HR"/>
        </w:rPr>
        <w:t xml:space="preserve"> propisano je da Financijska agencija ima pravo na naknadu stvarnih troškova, a vrstu i visinu naknade troškova propisat će pravilnikom ministar nadležan za poslove pravosuđa. Prema čl</w:t>
      </w:r>
      <w:r w:rsidR="00401AFC">
        <w:rPr>
          <w:lang w:val="hr-HR"/>
        </w:rPr>
        <w:t>anku</w:t>
      </w:r>
      <w:r>
        <w:rPr>
          <w:lang w:val="hr-HR"/>
        </w:rPr>
        <w:t xml:space="preserve"> 44. st</w:t>
      </w:r>
      <w:r w:rsidR="00401AFC">
        <w:rPr>
          <w:lang w:val="hr-HR"/>
        </w:rPr>
        <w:t>avak 4. SZ</w:t>
      </w:r>
      <w:r>
        <w:rPr>
          <w:lang w:val="hr-HR"/>
        </w:rPr>
        <w:t>, naknada stvarnih troškova iz stavka 3. tog članka isplaćuje se iz sredstava predujma iz čl</w:t>
      </w:r>
      <w:r w:rsidR="00401AFC">
        <w:rPr>
          <w:lang w:val="hr-HR"/>
        </w:rPr>
        <w:t>anka</w:t>
      </w:r>
      <w:r>
        <w:rPr>
          <w:lang w:val="hr-HR"/>
        </w:rPr>
        <w:t xml:space="preserve"> 28. st</w:t>
      </w:r>
      <w:r w:rsidR="00401AFC">
        <w:rPr>
          <w:lang w:val="hr-HR"/>
        </w:rPr>
        <w:t>avka 1. SZ</w:t>
      </w:r>
      <w:r>
        <w:rPr>
          <w:lang w:val="hr-HR"/>
        </w:rPr>
        <w:t>.</w:t>
      </w:r>
    </w:p>
    <w:p w:rsidRDefault="00D72693" w:rsidP="00D72693" w:rsidR="00D72693">
      <w:pPr>
        <w:ind w:firstLine="708"/>
        <w:jc w:val="both"/>
        <w:rPr>
          <w:lang w:val="hr-HR"/>
        </w:rPr>
      </w:pPr>
    </w:p>
    <w:p w:rsidRDefault="00D72693" w:rsidP="00401AFC" w:rsidR="00D72693">
      <w:pPr>
        <w:ind w:firstLine="708"/>
        <w:jc w:val="both"/>
        <w:rPr>
          <w:lang w:val="hr-HR"/>
        </w:rPr>
      </w:pPr>
      <w:r>
        <w:rPr>
          <w:lang w:val="hr-HR"/>
        </w:rPr>
        <w:t>Odredbom č</w:t>
      </w:r>
      <w:r w:rsidR="00401AFC">
        <w:rPr>
          <w:lang w:val="hr-HR"/>
        </w:rPr>
        <w:t>lanka</w:t>
      </w:r>
      <w:r>
        <w:rPr>
          <w:lang w:val="hr-HR"/>
        </w:rPr>
        <w:t xml:space="preserve"> 2. st</w:t>
      </w:r>
      <w:r w:rsidR="00401AFC">
        <w:rPr>
          <w:lang w:val="hr-HR"/>
        </w:rPr>
        <w:t>avka</w:t>
      </w:r>
      <w:r>
        <w:rPr>
          <w:lang w:val="hr-HR"/>
        </w:rPr>
        <w:t xml:space="preserve"> 1. Pravilnika propisano je da Financijska agencija ima pravo na naknadu za obavljanje poslova u predstečajnom postupku propisanih odredbama Stečajnog zakona u iznosu od 760,00 kn uvećanom za porez na dodanu vrijednost. U čl</w:t>
      </w:r>
      <w:r w:rsidR="00401AFC">
        <w:rPr>
          <w:lang w:val="hr-HR"/>
        </w:rPr>
        <w:t>anku</w:t>
      </w:r>
      <w:r>
        <w:rPr>
          <w:lang w:val="hr-HR"/>
        </w:rPr>
        <w:t xml:space="preserve"> 2. st</w:t>
      </w:r>
      <w:r w:rsidR="00401AFC">
        <w:rPr>
          <w:lang w:val="hr-HR"/>
        </w:rPr>
        <w:t xml:space="preserve">avak </w:t>
      </w:r>
      <w:r>
        <w:rPr>
          <w:lang w:val="hr-HR"/>
        </w:rPr>
        <w:t>2. Pravilnika navedeni su poslovi odnosno radnje koje obuhvaća ta naknada.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401AFC">
        <w:rPr>
          <w:lang w:val="hr-HR"/>
        </w:rPr>
        <w:t>anka</w:t>
      </w:r>
      <w:r>
        <w:rPr>
          <w:lang w:val="hr-HR"/>
        </w:rPr>
        <w:t xml:space="preserve"> 2. st</w:t>
      </w:r>
      <w:r w:rsidR="00401AFC">
        <w:rPr>
          <w:lang w:val="hr-HR"/>
        </w:rPr>
        <w:t>avka</w:t>
      </w:r>
      <w:r>
        <w:rPr>
          <w:lang w:val="hr-HR"/>
        </w:rPr>
        <w:t xml:space="preserve"> 4. Pravilnika propisano je da se naknada troškova iz stavka 1. tog članka isplaćuje iz sredstava predujma za otvaranje predstečajnog postupka nakon donošenja rješenja o otvaranju postupka. U stavku 5. tog članka Pravilnika naveden je broj žiro računa na koji se uplaćuje naknada Financijskoj agenciji.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  <w:r>
        <w:rPr>
          <w:lang w:val="hr-HR"/>
        </w:rPr>
        <w:tab/>
        <w:t>Kako je dakle n</w:t>
      </w:r>
      <w:r w:rsidR="00401AFC">
        <w:rPr>
          <w:lang w:val="hr-HR"/>
        </w:rPr>
        <w:t>aprijed navedenim odredbama SZ</w:t>
      </w:r>
      <w:r>
        <w:rPr>
          <w:lang w:val="hr-HR"/>
        </w:rPr>
        <w:t xml:space="preserve"> i Pravilnika propisano da Financijska agencija ima pravo na naknadu troškova za obavljanje poslova u predstečajnom postupku u iznosu od 760,00 kn, a što uvećano za porez na dodanu vrijednost u iznosu od 190,00 kn daje iznos od 950,00 kn, to je stoga zahtjev Financijske agencije, za određivanje naknade za obavljanje poslova u predstečajnom postupku, valjalo usvojiti i slijedom naprijed navedenog odlučiti kao u izreci ovog rješenja.</w:t>
      </w:r>
    </w:p>
    <w:p w:rsidRDefault="00D72693" w:rsidP="00D72693" w:rsidR="00D72693">
      <w:pPr>
        <w:jc w:val="both"/>
        <w:rPr>
          <w:sz w:val="28"/>
          <w:szCs w:val="28"/>
          <w:lang w:val="hr-HR"/>
        </w:rPr>
      </w:pPr>
    </w:p>
    <w:p w:rsidRDefault="00D72693" w:rsidP="00D72693" w:rsidR="00D72693">
      <w:pPr>
        <w:jc w:val="center"/>
        <w:rPr>
          <w:lang w:val="hr-HR"/>
        </w:rPr>
      </w:pPr>
      <w:r>
        <w:rPr>
          <w:lang w:val="hr-HR"/>
        </w:rPr>
        <w:t xml:space="preserve">U Splitu </w:t>
      </w:r>
      <w:r w:rsidR="00380FA5">
        <w:rPr>
          <w:lang w:val="hr-HR"/>
        </w:rPr>
        <w:t>10</w:t>
      </w:r>
      <w:r w:rsidR="00401AFC">
        <w:rPr>
          <w:lang w:val="hr-HR"/>
        </w:rPr>
        <w:t>. svibnja</w:t>
      </w:r>
      <w:r>
        <w:rPr>
          <w:lang w:val="hr-HR"/>
        </w:rPr>
        <w:t xml:space="preserve"> 2018.</w:t>
      </w:r>
    </w:p>
    <w:p w:rsidRDefault="00D72693" w:rsidP="00D72693" w:rsidR="00D72693">
      <w:pPr>
        <w:jc w:val="center"/>
        <w:rPr>
          <w:sz w:val="20"/>
          <w:szCs w:val="20"/>
          <w:lang w:val="hr-HR"/>
        </w:rPr>
      </w:pPr>
    </w:p>
    <w:p w:rsidRDefault="00401AFC" w:rsidP="00401AFC" w:rsidR="00401AFC">
      <w:pPr>
        <w:ind w:firstLine="708" w:left="7080"/>
        <w:rPr>
          <w:lang w:val="hr-HR"/>
        </w:rPr>
      </w:pPr>
      <w:r w:rsidRPr="002D251B">
        <w:rPr>
          <w:lang w:val="hr-HR"/>
        </w:rPr>
        <w:t xml:space="preserve">Sudac </w:t>
      </w:r>
    </w:p>
    <w:p w:rsidRDefault="00401AFC" w:rsidP="00401AFC" w:rsidR="00401AFC" w:rsidRPr="002D251B">
      <w:pPr>
        <w:ind w:firstLine="708" w:left="7080"/>
        <w:rPr>
          <w:lang w:val="hr-HR"/>
        </w:rPr>
      </w:pPr>
    </w:p>
    <w:p w:rsidRDefault="00401AFC" w:rsidP="00401AFC" w:rsidR="00401AFC" w:rsidRPr="002D251B">
      <w:pPr>
        <w:ind w:firstLine="708" w:left="6372"/>
        <w:rPr>
          <w:lang w:val="hr-HR"/>
        </w:rPr>
      </w:pPr>
    </w:p>
    <w:p w:rsidRDefault="00401AFC" w:rsidP="008C5D39" w:rsidR="008C5D39">
      <w:pPr>
        <w:jc w:val="right"/>
        <w:rPr>
          <w:lang w:val="hr-HR"/>
        </w:rPr>
      </w:pPr>
      <w:r w:rsidRPr="002D251B">
        <w:rPr>
          <w:lang w:val="hr-HR"/>
        </w:rPr>
        <w:t>Katarina Mikulić</w:t>
      </w:r>
      <w:r w:rsidR="008C5D39">
        <w:rPr>
          <w:lang w:val="hr-HR"/>
        </w:rPr>
        <w:t>,v.r.</w:t>
      </w:r>
    </w:p>
    <w:p w:rsidRDefault="008C5D39" w:rsidP="0071700F" w:rsidR="008C5D3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8C5D39" w:rsidP="0071700F" w:rsidR="008C5D39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01AFC" w:rsidP="00401AFC" w:rsidR="00401AFC">
      <w:pPr>
        <w:ind w:left="7080"/>
        <w:rPr>
          <w:lang w:val="hr-HR"/>
        </w:rPr>
      </w:pPr>
      <w:r w:rsidRPr="002D251B">
        <w:rPr>
          <w:lang w:val="hr-HR"/>
        </w:rPr>
        <w:t xml:space="preserve"> </w:t>
      </w:r>
    </w:p>
    <w:p w:rsidRDefault="00D72693" w:rsidP="00D72693" w:rsidR="00D72693">
      <w:pPr>
        <w:rPr>
          <w:lang w:val="hr-HR"/>
        </w:rPr>
      </w:pPr>
    </w:p>
    <w:p w:rsidRDefault="00D72693" w:rsidP="00D72693" w:rsidR="00D72693">
      <w:pPr>
        <w:rPr>
          <w:sz w:val="28"/>
          <w:szCs w:val="28"/>
          <w:lang w:val="hr-HR"/>
        </w:rPr>
      </w:pPr>
    </w:p>
    <w:p w:rsidRDefault="00401AFC" w:rsidP="00D72693" w:rsidR="00D72693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D72693" w:rsidP="00D72693" w:rsidR="00D72693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dana dostave rješenja. Dostava ovog rješenja smatra se obavljenom istekom osmog dana od dana njegove objave na mrežnoj stranici e-Oglasna ploča sudova. </w:t>
      </w: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</w:p>
    <w:p w:rsidRDefault="00D72693" w:rsidP="00D72693" w:rsidR="00D72693">
      <w:pPr>
        <w:jc w:val="both"/>
        <w:rPr>
          <w:lang w:val="hr-HR"/>
        </w:rPr>
      </w:pPr>
    </w:p>
    <w:p w:rsidRDefault="00853B3E" w:rsidR="00853B3E"/>
    <w:sectPr w:rsidSect="00401AFC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AFC" w:rsidP="00401AFC" w:rsidR="00401AFC">
      <w:r>
        <w:separator/>
      </w:r>
    </w:p>
  </w:endnote>
  <w:endnote w:id="0" w:type="continuationSeparator">
    <w:p w:rsidRDefault="00401AFC" w:rsidP="00401AFC" w:rsidR="00401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AFC" w:rsidP="00401AFC" w:rsidR="00401AFC">
      <w:r>
        <w:separator/>
      </w:r>
    </w:p>
  </w:footnote>
  <w:footnote w:id="0" w:type="continuationSeparator">
    <w:p w:rsidRDefault="00401AFC" w:rsidP="00401AFC" w:rsidR="00401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5316811"/>
      <w:docPartObj>
        <w:docPartGallery w:val="Page Numbers (Top of Page)"/>
        <w:docPartUnique/>
      </w:docPartObj>
    </w:sdtPr>
    <w:sdtEndPr/>
    <w:sdtContent>
      <w:p w:rsidRDefault="00401AFC" w:rsidP="00401AFC" w:rsidR="00401AFC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D39" w:rsidRPr="008C5D39">
          <w:rPr>
            <w:noProof/>
            <w:lang w:val="hr-HR"/>
          </w:rPr>
          <w:t>2</w:t>
        </w:r>
        <w:r>
          <w:fldChar w:fldCharType="end"/>
        </w:r>
        <w:r w:rsidRPr="00401AFC">
          <w:t xml:space="preserve"> </w:t>
        </w:r>
        <w:r>
          <w:tab/>
        </w:r>
        <w:r>
          <w:tab/>
        </w:r>
        <w:r w:rsidRPr="002D251B">
          <w:t>Poslovni broj: 4. St-266/2018-</w:t>
        </w:r>
        <w:r>
          <w:t>11</w:t>
        </w:r>
      </w:p>
      <w:p w:rsidRDefault="008C5D39" w:rsidP="00401AFC" w:rsidR="00401AFC">
        <w:pPr>
          <w:pStyle w:val="Zaglavlje"/>
          <w:jc w:val="center"/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693"/>
    <w:rsid w:val="00066650"/>
    <w:rsid w:val="00085E7C"/>
    <w:rsid w:val="000B4D96"/>
    <w:rsid w:val="000D5416"/>
    <w:rsid w:val="000E6D83"/>
    <w:rsid w:val="0024181F"/>
    <w:rsid w:val="002C285B"/>
    <w:rsid w:val="00380FA5"/>
    <w:rsid w:val="003C2F22"/>
    <w:rsid w:val="00401AFC"/>
    <w:rsid w:val="00417EA6"/>
    <w:rsid w:val="0071519E"/>
    <w:rsid w:val="007F7A84"/>
    <w:rsid w:val="00814EDB"/>
    <w:rsid w:val="00815142"/>
    <w:rsid w:val="00853B3E"/>
    <w:rsid w:val="008C5D39"/>
    <w:rsid w:val="00981D37"/>
    <w:rsid w:val="00A51DE9"/>
    <w:rsid w:val="00B7506F"/>
    <w:rsid w:val="00D72693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69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69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693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69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72693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72693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72693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693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693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7269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6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693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401AFC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1AF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1AF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5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D3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5D3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5D3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5D3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8C5D39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69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7269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2693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7269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72693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72693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72693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72693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72693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7269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26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693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401AFC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1AFC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401A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1AFC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C5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D3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5D3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5D3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5D3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8C5D39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724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PEKANOVIĆ, d.o.o. za trgovinu i ugostiteljstvo</izvorni_sadrzaj>
    <derivirana_varijabla naziv="DomainObject.Predmet.StrankaFormated_1">  PEKANOVIĆ, d.o.o. za trgovinu i ugostiteljstvo</derivirana_varijabla>
  </DomainObject.Predmet.StrankaFormated>
  <DomainObject.Predmet.StrankaFormatedOIB>
    <izvorni_sadrzaj>  PEKANOVIĆ, d.o.o. za trgovinu i ugostiteljstvo, OIB 81479674300</izvorni_sadrzaj>
    <derivirana_varijabla naziv="DomainObject.Predmet.StrankaFormatedOIB_1">  PEKANOVIĆ, d.o.o. za trgovinu i ugostiteljstvo, OIB 81479674300</derivirana_varijabla>
  </DomainObject.Predmet.StrankaFormatedOIB>
  <DomainObject.Predmet.StrankaFormatedWithAdress>
    <izvorni_sadrzaj> PEKANOVIĆ, d.o.o. za trgovinu i ugostiteljstvo, Težački put 24, 21260 Zmijavci</izvorni_sadrzaj>
    <derivirana_varijabla naziv="DomainObject.Predmet.StrankaFormatedWithAdress_1"> PEKANOVIĆ, d.o.o. za trgovinu i ugostiteljstvo, Težački put 24, 21260 Zmijavci</derivirana_varijabla>
  </DomainObject.Predmet.StrankaFormatedWithAdress>
  <DomainObject.Predmet.StrankaFormatedWithAdressOIB>
    <izvorni_sadrzaj> PEKANOVIĆ, d.o.o. za trgovinu i ugostiteljstvo, OIB 81479674300, Težački put 24, 21260 Zmijavci</izvorni_sadrzaj>
    <derivirana_varijabla naziv="DomainObject.Predmet.StrankaFormatedWithAdressOIB_1"> PEKANOVIĆ, d.o.o. za trgovinu i ugostiteljstvo, OIB 81479674300, Težački put 24, 21260 Zmijavci</derivirana_varijabla>
  </DomainObject.Predmet.StrankaFormatedWithAdressOIB>
  <DomainObject.Predmet.StrankaWithAdress>
    <izvorni_sadrzaj>PEKANOVIĆ, d.o.o. za trgovinu i ugostiteljstvo Težački put 24,21260 Zmijavci</izvorni_sadrzaj>
    <derivirana_varijabla naziv="DomainObject.Predmet.StrankaWithAdress_1">PEKANOVIĆ, d.o.o. za trgovinu i ugostiteljstvo Težački put 24,21260 Zmijavci</derivirana_varijabla>
  </DomainObject.Predmet.StrankaWithAdress>
  <DomainObject.Predmet.StrankaWithAdressOIB>
    <izvorni_sadrzaj>PEKANOVIĆ, d.o.o. za trgovinu i ugostiteljstvo, OIB 81479674300, Težački put 24,21260 Zmijavci</izvorni_sadrzaj>
    <derivirana_varijabla naziv="DomainObject.Predmet.StrankaWithAdressOIB_1">PEKANOVIĆ, d.o.o. za trgovinu i ugostiteljstvo, OIB 81479674300, Težački put 24,21260 Zmijavci</derivirana_varijabla>
  </DomainObject.Predmet.StrankaWithAdressOIB>
  <DomainObject.Predmet.StrankaNazivFormated>
    <izvorni_sadrzaj>PEKANOVIĆ, d.o.o. za trgovinu i ugostiteljstvo</izvorni_sadrzaj>
    <derivirana_varijabla naziv="DomainObject.Predmet.StrankaNazivFormated_1">PEKANOVIĆ, d.o.o. za trgovinu i ugostiteljstvo</derivirana_varijabla>
  </DomainObject.Predmet.StrankaNazivFormated>
  <DomainObject.Predmet.StrankaNazivFormatedOIB>
    <izvorni_sadrzaj>PEKANOVIĆ, d.o.o. za trgovinu i ugostiteljstvo, OIB 81479674300</izvorni_sadrzaj>
    <derivirana_varijabla naziv="DomainObject.Predmet.StrankaNazivFormatedOIB_1">PEKANOVIĆ, d.o.o. za trgovinu i ugostiteljstvo, OIB 81479674300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PEKANOVIĆ, d.o.o. za trgovinu i ugostiteljstvo</item>
    </izvorni_sadrzaj>
    <derivirana_varijabla naziv="DomainObject.Predmet.StrankaListFormated_1">
      <item>PEKANOVIĆ, d.o.o. za trgovinu i ugostiteljstvo</item>
    </derivirana_varijabla>
  </DomainObject.Predmet.StrankaListFormated>
  <DomainObject.Predmet.StrankaListFormatedOIB>
    <izvorni_sadrzaj>
      <item>PEKANOVIĆ, d.o.o. za trgovinu i ugostiteljstvo, OIB 81479674300</item>
    </izvorni_sadrzaj>
    <derivirana_varijabla naziv="DomainObject.Predmet.StrankaListFormatedOIB_1">
      <item>PEKANOVIĆ, d.o.o. za trgovinu i ugostiteljstvo, OIB 81479674300</item>
    </derivirana_varijabla>
  </DomainObject.Predmet.StrankaListFormatedOIB>
  <DomainObject.Predmet.StrankaListFormatedWithAdress>
    <izvorni_sadrzaj>
      <item>PEKANOVIĆ, d.o.o. za trgovinu i ugostiteljstvo, Težački put 24, 21260 Zmijavci</item>
    </izvorni_sadrzaj>
    <derivirana_varijabla naziv="DomainObject.Predmet.StrankaListFormatedWithAdress_1">
      <item>PEKANOVIĆ, d.o.o. za trgovinu i ugostiteljstvo, Težački put 24, 21260 Zmijavci</item>
    </derivirana_varijabla>
  </DomainObject.Predmet.StrankaListFormatedWithAdress>
  <DomainObject.Predmet.StrankaListFormatedWithAdressOIB>
    <izvorni_sadrzaj>
      <item>PEKANOVIĆ, d.o.o. za trgovinu i ugostiteljstvo, OIB 81479674300, Težački put 24, 21260 Zmijavci</item>
    </izvorni_sadrzaj>
    <derivirana_varijabla naziv="DomainObject.Predmet.StrankaListFormatedWithAdressOIB_1">
      <item>PEKANOVIĆ, d.o.o. za trgovinu i ugostiteljstvo, OIB 81479674300, Težački put 24, 21260 Zmijavci</item>
    </derivirana_varijabla>
  </DomainObject.Predmet.StrankaListFormatedWithAdressOIB>
  <DomainObject.Predmet.StrankaListNazivFormated>
    <izvorni_sadrzaj>
      <item>PEKANOVIĆ, d.o.o. za trgovinu i ugostiteljstvo</item>
    </izvorni_sadrzaj>
    <derivirana_varijabla naziv="DomainObject.Predmet.StrankaListNazivFormated_1">
      <item>PEKANOVIĆ, d.o.o. za trgovinu i ugostiteljstvo</item>
    </derivirana_varijabla>
  </DomainObject.Predmet.StrankaListNazivFormated>
  <DomainObject.Predmet.StrankaListNazivFormatedOIB>
    <izvorni_sadrzaj>
      <item>PEKANOVIĆ, d.o.o. za trgovinu i ugostiteljstvo, OIB 81479674300</item>
    </izvorni_sadrzaj>
    <derivirana_varijabla naziv="DomainObject.Predmet.StrankaListNazivFormatedOIB_1">
      <item>PEKANOVIĆ, d.o.o. za trgovinu i ugostiteljstvo, OIB 81479674300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PEKANOVIĆ, d.o.o. za trgovinu i ugostiteljstvo</izvorni_sadrzaj>
    <derivirana_varijabla naziv="DomainObject.Predmet.StrankaIDrugi_1">PEKANOVIĆ, d.o.o.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PEKANOVIĆ, d.o.o. za trgovinu i ugostiteljstvo, OIB 81479674300, Težački put 24, 21260 Zmijavci</izvorni_sadrzaj>
    <derivirana_varijabla naziv="DomainObject.Predmet.StrankaIDrugiAdressOIB_1">PEKANOVIĆ, d.o.o. za trgovinu i ugostiteljstvo, OIB 81479674300, Težački put 24, 21260 Zmijavci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PEKANOVIĆ, d.o.o. za trgovinu i ugostiteljstvo</item>
    </izvorni_sadrzaj>
    <derivirana_varijabla naziv="DomainObject.Predmet.SudioniciListNaziv_1">
      <item>PEKANOVIĆ, d.o.o. za trgovinu i ugostiteljstvo</item>
    </derivirana_varijabla>
  </DomainObject.Predmet.SudioniciListNaziv>
  <DomainObject.Predmet.SudioniciListAdressOIB>
    <izvorni_sadrzaj>
      <item>PEKANOVIĆ, d.o.o. za trgovinu i ugostiteljstvo, OIB 81479674300, Težački put 24,21260 Zmijavci</item>
    </izvorni_sadrzaj>
    <derivirana_varijabla naziv="DomainObject.Predmet.SudioniciListAdressOIB_1">
      <item>PEKANOVIĆ, d.o.o. za trgovinu i ugostiteljstvo, OIB 81479674300, Težački put 24,21260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81479674300</item>
    </izvorni_sadrzaj>
    <derivirana_varijabla naziv="DomainObject.Predmet.SudioniciListNazivOIB_1">
      <item>, OIB 81479674300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592</properties:Words>
  <properties:Characters>3311</properties:Characters>
  <properties:Lines>87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2018-05-09T05:40:00Z</dcterms:created>
  <dc:creator>Katarina Mikulić</dc:creator>
  <cp:lastModifiedBy>Katarina Mikulić</cp:lastModifiedBy>
  <cp:lastPrinted>2018-05-10T07:50:00Z</cp:lastPrinted>
  <dcterms:modified xmlns:xsi="http://www.w3.org/2001/XMLSchema-instance" xsi:type="dcterms:W3CDTF">2018-05-10T07:50:00Z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određivanju troška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