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c598" w14:paraId="8fdc598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C8039F">
        <w:t>2293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r w:rsidR="00485E8C">
        <w:t>Giardini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C8039F">
        <w:t xml:space="preserve">VICTORIA NAVALIS d.o.o. za nekretnine i turistička agencija, Pula, Stoja 32, </w:t>
      </w:r>
      <w:r w:rsidR="00485E8C">
        <w:t xml:space="preserve">MBS: </w:t>
      </w:r>
      <w:r w:rsidR="00C8039F" w:rsidRPr="00C8039F">
        <w:t>130039310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C8039F" w:rsidRPr="00C8039F">
        <w:t>00808625707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C8039F">
        <w:t xml:space="preserve">VICTORIA NAVALIS d.o.o. za nekretnine i turistička agencija, Pula, Stoja 32, MBS: </w:t>
      </w:r>
      <w:r w:rsidR="00C8039F" w:rsidRPr="00C8039F">
        <w:t>130039310</w:t>
      </w:r>
      <w:r w:rsidR="00C8039F">
        <w:t xml:space="preserve">,  OIB: </w:t>
      </w:r>
      <w:r w:rsidR="00C8039F" w:rsidRPr="00C8039F">
        <w:t>00808625707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C8039F">
        <w:t>11.594,42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C8039F">
        <w:t xml:space="preserve">Kirill Shevchenko, Rusija, Moskva, Pleteškovskij pereulok 12 16-64 , </w:t>
      </w:r>
      <w:r w:rsidR="00485E8C">
        <w:t xml:space="preserve">OIB: </w:t>
      </w:r>
      <w:r w:rsidR="00C8039F">
        <w:t>74213393871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8039F">
        <w:t>2293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628" w:rsidR="00D31628">
      <w:r>
        <w:separator/>
      </w:r>
    </w:p>
  </w:endnote>
  <w:endnote w:id="0" w:type="continuationSeparator">
    <w:p w:rsidRDefault="00D31628" w:rsidR="00D31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628" w:rsidR="00D31628">
      <w:r>
        <w:separator/>
      </w:r>
    </w:p>
  </w:footnote>
  <w:footnote w:id="0" w:type="continuationSeparator">
    <w:p w:rsidRDefault="00D31628" w:rsidR="00D31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162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62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3162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F0827"/>
    <w:rsid w:val="0038694B"/>
    <w:rsid w:val="00456F2E"/>
    <w:rsid w:val="00485E8C"/>
    <w:rsid w:val="004A7E9D"/>
    <w:rsid w:val="004B20F5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122B9"/>
    <w:rsid w:val="00B73063"/>
    <w:rsid w:val="00C8039F"/>
    <w:rsid w:val="00CE2C0A"/>
    <w:rsid w:val="00D31628"/>
    <w:rsid w:val="00D3502B"/>
    <w:rsid w:val="00D45ABA"/>
    <w:rsid w:val="00D74DD4"/>
    <w:rsid w:val="00D75216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St-2293/2016</izvorni_sadrzaj>
    <derivirana_varijabla naziv="DomainObject.Predmet.OznakaBroj_1">St-2293/2016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NAVALIS d.o.o. PULA</izvorni_sadrzaj>
    <derivirana_varijabla naziv="DomainObject.Predmet.ProtustrankaFormated_1">  VICTORIA NAVALIS d.o.o. PULA</derivirana_varijabla>
  </DomainObject.Predmet.ProtustrankaFormated>
  <DomainObject.Predmet.ProtustrankaFormatedOIB>
    <izvorni_sadrzaj>  VICTORIA NAVALIS d.o.o. PULA, OIB 00808625707</izvorni_sadrzaj>
    <derivirana_varijabla naziv="DomainObject.Predmet.ProtustrankaFormatedOIB_1">  VICTORIA NAVALIS d.o.o. PULA, OIB 00808625707</derivirana_varijabla>
  </DomainObject.Predmet.ProtustrankaFormatedOIB>
  <DomainObject.Predmet.ProtustrankaFormatedWithAdress>
    <izvorni_sadrzaj> VICTORIA NAVALIS d.o.o. PULA, Stoja 32, 52100 Pula</izvorni_sadrzaj>
    <derivirana_varijabla naziv="DomainObject.Predmet.ProtustrankaFormatedWithAdress_1"> VICTORIA NAVALIS d.o.o. PULA, Stoja 32, 52100 Pula</derivirana_varijabla>
  </DomainObject.Predmet.ProtustrankaFormatedWithAdress>
  <DomainObject.Predmet.ProtustrankaFormatedWithAdressOIB>
    <izvorni_sadrzaj> VICTORIA NAVALIS d.o.o. PULA, OIB 00808625707, Stoja 32, 52100 Pula</izvorni_sadrzaj>
    <derivirana_varijabla naziv="DomainObject.Predmet.ProtustrankaFormatedWithAdressOIB_1"> VICTORIA NAVALIS d.o.o. PULA, OIB 00808625707, Stoja 32, 52100 Pula</derivirana_varijabla>
  </DomainObject.Predmet.ProtustrankaFormatedWithAdressOIB>
  <DomainObject.Predmet.ProtustrankaWithAdress>
    <izvorni_sadrzaj>VICTORIA NAVALIS d.o.o. PULA Stoja 32, 52100 Pula</izvorni_sadrzaj>
    <derivirana_varijabla naziv="DomainObject.Predmet.ProtustrankaWithAdress_1">VICTORIA NAVALIS d.o.o. PULA Stoja 32, 52100 Pula</derivirana_varijabla>
  </DomainObject.Predmet.ProtustrankaWithAdress>
  <DomainObject.Predmet.ProtustrankaWithAdressOIB>
    <izvorni_sadrzaj>VICTORIA NAVALIS d.o.o. PULA, OIB 00808625707, Stoja 32, 52100 Pula</izvorni_sadrzaj>
    <derivirana_varijabla naziv="DomainObject.Predmet.ProtustrankaWithAdressOIB_1">VICTORIA NAVALIS d.o.o. PULA, OIB 00808625707, Stoja 32, 52100 Pula</derivirana_varijabla>
  </DomainObject.Predmet.ProtustrankaWithAdressOIB>
  <DomainObject.Predmet.ProtustrankaNazivFormated>
    <izvorni_sadrzaj>VICTORIA NAVALIS d.o.o. PULA</izvorni_sadrzaj>
    <derivirana_varijabla naziv="DomainObject.Predmet.ProtustrankaNazivFormated_1">VICTORIA NAVALIS d.o.o. PULA</derivirana_varijabla>
  </DomainObject.Predmet.ProtustrankaNazivFormated>
  <DomainObject.Predmet.ProtustrankaNazivFormatedOIB>
    <izvorni_sadrzaj>VICTORIA NAVALIS d.o.o. PULA, OIB 00808625707</izvorni_sadrzaj>
    <derivirana_varijabla naziv="DomainObject.Predmet.ProtustrankaNazivFormatedOIB_1">VICTORIA NAVALIS d.o.o. PULA, OIB 00808625707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VICTORIA NAVALIS d.o.o. PULA</item>
    </izvorni_sadrzaj>
    <derivirana_varijabla naziv="DomainObject.Predmet.ProtuStrankaListFormated_1">
      <item>VICTORIA NAVALIS d.o.o. PULA</item>
    </derivirana_varijabla>
  </DomainObject.Predmet.ProtuStrankaListFormated>
  <DomainObject.Predmet.ProtuStrankaListFormatedOIB>
    <izvorni_sadrzaj>
      <item>VICTORIA NAVALIS d.o.o. PULA, OIB 00808625707</item>
    </izvorni_sadrzaj>
    <derivirana_varijabla naziv="DomainObject.Predmet.ProtuStrankaListFormatedOIB_1">
      <item>VICTORIA NAVALIS d.o.o. PULA, OIB 00808625707</item>
    </derivirana_varijabla>
  </DomainObject.Predmet.ProtuStrankaListFormatedOIB>
  <DomainObject.Predmet.ProtuStrankaListFormatedWithAdress>
    <izvorni_sadrzaj>
      <item>VICTORIA NAVALIS d.o.o. PULA, Stoja 32, 52100 Pula</item>
    </izvorni_sadrzaj>
    <derivirana_varijabla naziv="DomainObject.Predmet.ProtuStrankaListFormatedWithAdress_1">
      <item>VICTORIA NAVALIS d.o.o. PULA, Stoja 32, 52100 Pula</item>
    </derivirana_varijabla>
  </DomainObject.Predmet.ProtuStrankaListFormatedWithAdress>
  <DomainObject.Predmet.ProtuStrankaListFormatedWithAdressOIB>
    <izvorni_sadrzaj>
      <item>VICTORIA NAVALIS d.o.o. PULA, OIB 00808625707, Stoja 32, 52100 Pula</item>
    </izvorni_sadrzaj>
    <derivirana_varijabla naziv="DomainObject.Predmet.ProtuStrankaListFormatedWithAdressOIB_1">
      <item>VICTORIA NAVALIS d.o.o. PULA, OIB 00808625707, Stoja 32, 52100 Pula</item>
    </derivirana_varijabla>
  </DomainObject.Predmet.ProtuStrankaListFormatedWithAdressOIB>
  <DomainObject.Predmet.ProtuStrankaListNazivFormated>
    <izvorni_sadrzaj>
      <item>VICTORIA NAVALIS d.o.o. PULA</item>
    </izvorni_sadrzaj>
    <derivirana_varijabla naziv="DomainObject.Predmet.ProtuStrankaListNazivFormated_1">
      <item>VICTORIA NAVALIS d.o.o. PULA</item>
    </derivirana_varijabla>
  </DomainObject.Predmet.ProtuStrankaListNazivFormated>
  <DomainObject.Predmet.ProtuStrankaListNazivFormatedOIB>
    <izvorni_sadrzaj>
      <item>VICTORIA NAVALIS d.o.o. PULA, OIB 00808625707</item>
    </izvorni_sadrzaj>
    <derivirana_varijabla naziv="DomainObject.Predmet.ProtuStrankaListNazivFormatedOIB_1">
      <item>VICTORIA NAVALIS d.o.o. PULA, OIB 00808625707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VICTORIA NAVALIS d.o.o. PULA</izvorni_sadrzaj>
    <derivirana_varijabla naziv="DomainObject.Predmet.ProtustrankaIDrugi_1">VICTORIA NAVALIS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VICTORIA NAVALIS d.o.o. PULA, OIB 00808625707, Stoja 32, 52100 Pula</izvorni_sadrzaj>
    <derivirana_varijabla naziv="DomainObject.Predmet.ProtustrankaIDrugiAdressOIB_1">VICTORIA NAVALIS d.o.o. PULA, OIB 00808625707, Stoja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NAVALIS d.o.o. PULA</item>
      <item>FINANCIJSKA AGENCIJA, RC RIJEKA, PODRUŽNICA PULA, PULA</item>
    </izvorni_sadrzaj>
    <derivirana_varijabla naziv="DomainObject.Predmet.SudioniciListNaziv_1">
      <item>VICTORIA NAVALIS d.o.o. PULA</item>
      <item>FINANCIJSKA AGENCIJA, RC RIJEKA, PODRUŽNICA PULA, PULA</item>
    </derivirana_varijabla>
  </DomainObject.Predmet.SudioniciListNaziv>
  <DomainObject.Predmet.SudioniciListAdressOIB>
    <izvorni_sadrzaj>
      <item>VICTORIA NAVALIS d.o.o. PULA, OIB 00808625707, Stoja 32,52100 Pula</item>
      <item>FINANCIJSKA AGENCIJA, RC RIJEKA, PODRUŽNICA PULA, PULA, OIB 85821130368, Giardini 5,52100 Pula</item>
    </izvorni_sadrzaj>
    <derivirana_varijabla naziv="DomainObject.Predmet.SudioniciListAdressOIB_1">
      <item>VICTORIA NAVALIS d.o.o. PULA, OIB 00808625707, Stoja 32,52100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00808625707</item>
      <item>, OIB 85821130368</item>
    </izvorni_sadrzaj>
    <derivirana_varijabla naziv="DomainObject.Predmet.SudioniciListNazivOIB_1">
      <item>, OIB 00808625707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2016-10-10T07:58:00Z</dcterms:created>
  <dc:creator>Snježana Markotić Jurić</dc:creator>
  <cp:lastModifiedBy>Snježana Markotić Jurić</cp:lastModifiedBy>
  <cp:lastPrinted>2016-10-10T07:58:00Z</cp:lastPrinted>
  <dcterms:modified xmlns:xsi="http://www.w3.org/2001/XMLSchema-instance" xsi:type="dcterms:W3CDTF">2016-10-10T07:59:00Z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