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5f8b" w14:paraId="9a35f8b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C500C8">
        <w:rPr>
          <w:b/>
        </w:rPr>
        <w:t>217</w:t>
      </w:r>
      <w:r w:rsidR="00077C25" w:rsidRPr="00FD428F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dužnikom</w:t>
      </w:r>
      <w:r w:rsidR="00C350D4" w:rsidRPr="00FD428F">
        <w:t xml:space="preserve"> </w:t>
      </w:r>
      <w:r w:rsidR="00111F60">
        <w:t>SJAJNI HORIZONT d.o.o., Split, Put Radoševca 39, OIB: 59001584483</w:t>
      </w:r>
      <w:r w:rsidR="00524FB3">
        <w:t>, dana 03. srpnja 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11F60">
        <w:t>SJAJNI HORIZONT d.o.o., Split, Put Radoševca 39, OIB: 59001584483</w:t>
      </w:r>
      <w:r w:rsidR="002A7061">
        <w:t xml:space="preserve"> 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C500C8">
        <w:t>217</w:t>
      </w:r>
      <w:r w:rsidR="00DE5301" w:rsidRPr="00FD428F">
        <w:t>-1</w:t>
      </w:r>
      <w:r w:rsidR="00FD428F" w:rsidRPr="00FD428F">
        <w:t>7</w:t>
      </w:r>
      <w:r w:rsidR="002D78E4" w:rsidRPr="00FD428F">
        <w:t>, model 02, 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O b r a z l o ž e n j e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E6442B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C500C8">
        <w:t>01</w:t>
      </w:r>
      <w:r w:rsidR="00E67B41">
        <w:t xml:space="preserve">. </w:t>
      </w:r>
      <w:r w:rsidR="00C500C8">
        <w:t>ožujka</w:t>
      </w:r>
      <w:r w:rsidR="00BA1BAA" w:rsidRPr="00FD428F">
        <w:t xml:space="preserve"> </w:t>
      </w:r>
      <w:r w:rsidR="00077C25" w:rsidRPr="00FD428F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550916">
        <w:t>SJAJNI HORIZONT d.o.o., Split, Put Radoševca 39, OIB: 59001584483</w:t>
      </w:r>
      <w:r w:rsidR="00712AE0" w:rsidRPr="00FD428F">
        <w:t>.</w:t>
      </w:r>
    </w:p>
    <w:p w:rsidRDefault="00712AE0" w:rsidP="00407841" w:rsidR="00712AE0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FB73BE">
        <w:t>06</w:t>
      </w:r>
      <w:r w:rsidR="006F2714" w:rsidRPr="00FD428F">
        <w:t xml:space="preserve">. </w:t>
      </w:r>
      <w:r w:rsidR="00FB73BE">
        <w:t>lipnja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C500C8">
        <w:t>45</w:t>
      </w:r>
      <w:r w:rsidR="00502899">
        <w:t>.</w:t>
      </w:r>
      <w:r w:rsidR="00C500C8">
        <w:t>482</w:t>
      </w:r>
      <w:r w:rsidR="00F96FFD">
        <w:t>,</w:t>
      </w:r>
      <w:r w:rsidR="00C500C8">
        <w:t>13</w:t>
      </w:r>
      <w:r w:rsidR="005356A3" w:rsidRPr="00FD428F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imovini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02899">
        <w:t>1</w:t>
      </w:r>
      <w:r w:rsidR="00C500C8">
        <w:t>7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C500C8">
        <w:t>605</w:t>
      </w:r>
      <w:r w:rsidR="00A337D8" w:rsidRPr="00FD428F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FD428F">
      <w:pPr>
        <w:jc w:val="center"/>
        <w:rPr>
          <w:b/>
        </w:rPr>
      </w:pPr>
      <w:r w:rsidRPr="00FD428F">
        <w:rPr>
          <w:b/>
        </w:rPr>
        <w:t xml:space="preserve">U </w:t>
      </w:r>
      <w:r w:rsidR="005B0352" w:rsidRPr="00FD428F">
        <w:rPr>
          <w:b/>
        </w:rPr>
        <w:t>Splitu</w:t>
      </w:r>
      <w:r w:rsidRPr="00FD428F">
        <w:rPr>
          <w:b/>
        </w:rPr>
        <w:t xml:space="preserve">, </w:t>
      </w:r>
      <w:r w:rsidR="00D70DF1">
        <w:rPr>
          <w:b/>
        </w:rPr>
        <w:t>03</w:t>
      </w:r>
      <w:r w:rsidR="002E40A6" w:rsidRPr="00FD428F">
        <w:rPr>
          <w:b/>
        </w:rPr>
        <w:t xml:space="preserve">. </w:t>
      </w:r>
      <w:r w:rsidR="00D70DF1">
        <w:rPr>
          <w:b/>
        </w:rPr>
        <w:t>srpnja</w:t>
      </w:r>
      <w:r w:rsidR="00D60B22" w:rsidRPr="00FD428F">
        <w:rPr>
          <w:b/>
        </w:rPr>
        <w:t xml:space="preserve"> </w:t>
      </w:r>
      <w:r w:rsidR="001D4345" w:rsidRPr="00FD428F">
        <w:rPr>
          <w:b/>
        </w:rPr>
        <w:t>201</w:t>
      </w:r>
      <w:r w:rsidR="005E056A" w:rsidRPr="00FD428F">
        <w:rPr>
          <w:b/>
        </w:rPr>
        <w:t>8</w:t>
      </w:r>
      <w:r w:rsidR="001D4345" w:rsidRPr="00FD428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0FFA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C500C8">
          <w:t>217</w:t>
        </w:r>
        <w:r w:rsidR="00077C25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65D0C"/>
    <w:rsid w:val="00070E55"/>
    <w:rsid w:val="00077C25"/>
    <w:rsid w:val="00080B45"/>
    <w:rsid w:val="00111F60"/>
    <w:rsid w:val="00113F1E"/>
    <w:rsid w:val="00134EAF"/>
    <w:rsid w:val="001508EB"/>
    <w:rsid w:val="001A3B57"/>
    <w:rsid w:val="001A5D1D"/>
    <w:rsid w:val="001B0114"/>
    <w:rsid w:val="001B47A7"/>
    <w:rsid w:val="001B7C88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0723"/>
    <w:rsid w:val="004C6A85"/>
    <w:rsid w:val="004F4919"/>
    <w:rsid w:val="00502899"/>
    <w:rsid w:val="00502C00"/>
    <w:rsid w:val="00512EC9"/>
    <w:rsid w:val="00524FB3"/>
    <w:rsid w:val="00527605"/>
    <w:rsid w:val="005356A3"/>
    <w:rsid w:val="00543642"/>
    <w:rsid w:val="00550916"/>
    <w:rsid w:val="00550A50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5181B"/>
    <w:rsid w:val="00686368"/>
    <w:rsid w:val="006A76BD"/>
    <w:rsid w:val="006C4D7E"/>
    <w:rsid w:val="006E0FFA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72C78"/>
    <w:rsid w:val="00893CB9"/>
    <w:rsid w:val="00896A3D"/>
    <w:rsid w:val="008B1920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502EF"/>
    <w:rsid w:val="00B56F62"/>
    <w:rsid w:val="00B63CEE"/>
    <w:rsid w:val="00B843E3"/>
    <w:rsid w:val="00BA1BAA"/>
    <w:rsid w:val="00BA3950"/>
    <w:rsid w:val="00BE3C73"/>
    <w:rsid w:val="00BE66DA"/>
    <w:rsid w:val="00BE6D02"/>
    <w:rsid w:val="00C0685F"/>
    <w:rsid w:val="00C346A8"/>
    <w:rsid w:val="00C350D4"/>
    <w:rsid w:val="00C500C8"/>
    <w:rsid w:val="00C67953"/>
    <w:rsid w:val="00C77C15"/>
    <w:rsid w:val="00C83C9B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73BE"/>
    <w:rsid w:val="00FC7CE0"/>
    <w:rsid w:val="00FD428F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F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F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F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F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0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F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F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F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F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SJAJNI HORIZONT za proizvodnju i trgovinu,društvo s ograničenom odgovornošću</izvorni_sadrzaj>
    <derivirana_varijabla naziv="DomainObject.Predmet.ProtustrankaFormated_1">  SJAJNI HORIZONT za proizvodnju i trgovinu,društvo s ograničenom odgovornošću</derivirana_varijabla>
  </DomainObject.Predmet.ProtustrankaFormated>
  <DomainObject.Predmet.ProtustrankaFormatedOIB>
    <izvorni_sadrzaj>  SJAJNI HORIZONT za proizvodnju i trgovinu,društvo s ograničenom odgovornošću, OIB 59001584483</izvorni_sadrzaj>
    <derivirana_varijabla naziv="DomainObject.Predmet.ProtustrankaFormatedOIB_1">  SJAJNI HORIZONT za proizvodnju i trgovinu,društvo s ograničenom odgovornošću, OIB 59001584483</derivirana_varijabla>
  </DomainObject.Predmet.ProtustrankaFormatedOIB>
  <DomainObject.Predmet.ProtustrankaFormatedWithAdress>
    <izvorni_sadrzaj> SJAJNI HORIZONT za proizvodnju i trgovinu,društvo s ograničenom odgovornošću, Put Radoševca 39, 21000 Split</izvorni_sadrzaj>
    <derivirana_varijabla naziv="DomainObject.Predmet.ProtustrankaFormatedWithAdress_1"> SJAJNI HORIZONT za proizvodnju i trgovinu,društvo s ograničenom odgovornošću, Put Radoševca 39, 21000 Split</derivirana_varijabla>
  </DomainObject.Predmet.ProtustrankaFormatedWithAdress>
  <DomainObject.Predmet.ProtustrankaFormatedWithAdressOIB>
    <izvorni_sadrzaj> SJAJNI HORIZONT za proizvodnju i trgovinu,društvo s ograničenom odgovornošću, OIB 59001584483, Put Radoševca 39, 21000 Split</izvorni_sadrzaj>
    <derivirana_varijabla naziv="DomainObject.Predmet.ProtustrankaFormatedWithAdressOIB_1"> SJAJNI HORIZONT za proizvodnju i trgovinu,društvo s ograničenom odgovornošću, OIB 59001584483, Put Radoševca 39, 21000 Split</derivirana_varijabla>
  </DomainObject.Predmet.ProtustrankaFormatedWithAdressOIB>
  <DomainObject.Predmet.ProtustrankaWithAdress>
    <izvorni_sadrzaj>SJAJNI HORIZONT za proizvodnju i trgovinu,društvo s ograničenom odgovornošću Put Radoševca 39, 21000 Split</izvorni_sadrzaj>
    <derivirana_varijabla naziv="DomainObject.Predmet.ProtustrankaWithAdress_1">SJAJNI HORIZONT za proizvodnju i trgovinu,društvo s ograničenom odgovornošću Put Radoševca 39, 21000 Split</derivirana_varijabla>
  </DomainObject.Predmet.ProtustrankaWithAdress>
  <DomainObject.Predmet.ProtustrankaWithAdressOIB>
    <izvorni_sadrzaj>SJAJNI HORIZONT za proizvodnju i trgovinu,društvo s ograničenom odgovornošću, OIB 59001584483, Put Radoševca 39, 21000 Split</izvorni_sadrzaj>
    <derivirana_varijabla naziv="DomainObject.Predmet.ProtustrankaWithAdressOIB_1">SJAJNI HORIZONT za proizvodnju i trgovinu,društvo s ograničenom odgovornošću, OIB 59001584483, Put Radoševca 39, 21000 Split</derivirana_varijabla>
  </DomainObject.Predmet.ProtustrankaWithAdressOIB>
  <DomainObject.Predmet.ProtustrankaNazivFormated>
    <izvorni_sadrzaj>SJAJNI HORIZONT za proizvodnju i trgovinu,društvo s ograničenom odgovornošću</izvorni_sadrzaj>
    <derivirana_varijabla naziv="DomainObject.Predmet.ProtustrankaNazivFormated_1">SJAJNI HORIZONT za proizvodnju i trgovinu,društvo s ograničenom odgovornošću</derivirana_varijabla>
  </DomainObject.Predmet.ProtustrankaNazivFormated>
  <DomainObject.Predmet.ProtustrankaNazivFormatedOIB>
    <izvorni_sadrzaj>SJAJNI HORIZONT za proizvodnju i trgovinu,društvo s ograničenom odgovornošću, OIB 59001584483</izvorni_sadrzaj>
    <derivirana_varijabla naziv="DomainObject.Predmet.ProtustrankaNazivFormatedOIB_1">SJAJNI HORIZONT za proizvodnju i trgovinu,društvo s ograničenom odgovornošću, OIB 59001584483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54640.33</izvorni_sadrzaj>
    <derivirana_varijabla naziv="DomainObject.Predmet.TrenutnaVrijednost_1">54640.33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SJAJNI HORIZONT za proizvodnju i trgovinu,društvo s ograničenom odgovornošću</item>
    </izvorni_sadrzaj>
    <derivirana_varijabla naziv="DomainObject.Predmet.ProtuStrankaListFormated_1">
      <item>SJAJNI HORIZONT za proizvodnju i trgovinu,društvo s ograničenom odgovornošću</item>
    </derivirana_varijabla>
  </DomainObject.Predmet.ProtuStrankaListFormated>
  <DomainObject.Predmet.ProtuStrankaListFormatedOIB>
    <izvorni_sadrzaj>
      <item>SJAJNI HORIZONT za proizvodnju i trgovinu,društvo s ograničenom odgovornošću, OIB 59001584483</item>
    </izvorni_sadrzaj>
    <derivirana_varijabla naziv="DomainObject.Predmet.ProtuStrankaListFormatedOIB_1">
      <item>SJAJNI HORIZONT za proizvodnju i trgovinu,društvo s ograničenom odgovornošću, OIB 59001584483</item>
    </derivirana_varijabla>
  </DomainObject.Predmet.ProtuStrankaListFormatedOIB>
  <DomainObject.Predmet.ProtuStrankaListFormatedWithAdress>
    <izvorni_sadrzaj>
      <item>SJAJNI HORIZONT za proizvodnju i trgovinu,društvo s ograničenom odgovornošću, Put Radoševca 39, 21000 Split</item>
    </izvorni_sadrzaj>
    <derivirana_varijabla naziv="DomainObject.Predmet.ProtuStrankaListFormatedWithAdress_1">
      <item>SJAJNI HORIZONT za proizvodnju i trgovinu,društvo s ograničenom odgovornošću, Put Radoševca 39, 21000 Split</item>
    </derivirana_varijabla>
  </DomainObject.Predmet.ProtuStrankaListFormatedWithAdress>
  <DomainObject.Predmet.ProtuStrankaListFormatedWithAdressOIB>
    <izvorni_sadrzaj>
      <item>SJAJNI HORIZONT za proizvodnju i trgovinu,društvo s ograničenom odgovornošću, OIB 59001584483, Put Radoševca 39, 21000 Split</item>
    </izvorni_sadrzaj>
    <derivirana_varijabla naziv="DomainObject.Predmet.ProtuStrankaListFormatedWithAdressOIB_1">
      <item>SJAJNI HORIZONT za proizvodnju i trgovinu,društvo s ograničenom odgovornošću, OIB 59001584483, Put Radoševca 39, 21000 Split</item>
    </derivirana_varijabla>
  </DomainObject.Predmet.ProtuStrankaListFormatedWithAdressOIB>
  <DomainObject.Predmet.ProtuStrankaListNazivFormated>
    <izvorni_sadrzaj>
      <item>SJAJNI HORIZONT za proizvodnju i trgovinu,društvo s ograničenom odgovornošću</item>
    </izvorni_sadrzaj>
    <derivirana_varijabla naziv="DomainObject.Predmet.ProtuStrankaListNazivFormated_1">
      <item>SJAJNI HORIZONT za proizvodnju i trgovinu,društvo s ograničenom odgovornošću</item>
    </derivirana_varijabla>
  </DomainObject.Predmet.ProtuStrankaListNazivFormated>
  <DomainObject.Predmet.ProtuStrankaListNazivFormatedOIB>
    <izvorni_sadrzaj>
      <item>SJAJNI HORIZONT za proizvodnju i trgovinu,društvo s ograničenom odgovornošću, OIB 59001584483</item>
    </izvorni_sadrzaj>
    <derivirana_varijabla naziv="DomainObject.Predmet.ProtuStrankaListNazivFormatedOIB_1">
      <item>SJAJNI HORIZONT za proizvodnju i trgovinu,društvo s ograničenom odgovornošću, OIB 59001584483</item>
    </derivirana_varijabla>
  </DomainObject.Predmet.ProtuStrankaListNazivFormatedOIB>
  <DomainObject.Predmet.OstaliListFormated>
    <izvorni_sadrzaj>
      <item>Juraj Kukrić</item>
    </izvorni_sadrzaj>
    <derivirana_varijabla naziv="DomainObject.Predmet.OstaliListFormated_1">
      <item>Juraj Kukrić</item>
    </derivirana_varijabla>
  </DomainObject.Predmet.OstaliListFormated>
  <DomainObject.Predmet.OstaliListFormatedOIB>
    <izvorni_sadrzaj>
      <item>Juraj Kukrić, OIB 10139769576</item>
    </izvorni_sadrzaj>
    <derivirana_varijabla naziv="DomainObject.Predmet.OstaliListFormatedOIB_1">
      <item>Juraj Kukrić, OIB 10139769576</item>
    </derivirana_varijabla>
  </DomainObject.Predmet.OstaliListFormatedOIB>
  <DomainObject.Predmet.OstaliListFormatedWithAdress>
    <izvorni_sadrzaj>
      <item>Juraj Kukrić, Rokova 31, 21000 Split</item>
    </izvorni_sadrzaj>
    <derivirana_varijabla naziv="DomainObject.Predmet.OstaliListFormatedWithAdress_1">
      <item>Juraj Kukrić, Rokova 31, 21000 Split</item>
    </derivirana_varijabla>
  </DomainObject.Predmet.OstaliListFormatedWithAdress>
  <DomainObject.Predmet.OstaliListFormatedWithAdressOIB>
    <izvorni_sadrzaj>
      <item>Juraj Kukrić, OIB 10139769576, Rokova 31, 21000 Split</item>
    </izvorni_sadrzaj>
    <derivirana_varijabla naziv="DomainObject.Predmet.OstaliListFormatedWithAdressOIB_1">
      <item>Juraj Kukrić, OIB 10139769576, Rokova 31, 21000 Split</item>
    </derivirana_varijabla>
  </DomainObject.Predmet.OstaliListFormatedWithAdressOIB>
  <DomainObject.Predmet.OstaliListNazivFormated>
    <izvorni_sadrzaj>
      <item>Juraj Kukrić</item>
    </izvorni_sadrzaj>
    <derivirana_varijabla naziv="DomainObject.Predmet.OstaliListNazivFormated_1">
      <item>Juraj Kukrić</item>
    </derivirana_varijabla>
  </DomainObject.Predmet.OstaliListNazivFormated>
  <DomainObject.Predmet.OstaliListNazivFormatedOIB>
    <izvorni_sadrzaj>
      <item>Juraj Kukrić, OIB 10139769576</item>
    </izvorni_sadrzaj>
    <derivirana_varijabla naziv="DomainObject.Predmet.OstaliListNazivFormatedOIB_1">
      <item>Juraj Kukrić, OIB 10139769576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SJAJNI HORIZONT za proizvodnju i trgovinu,društvo s ograničenom odgovornošću</izvorni_sadrzaj>
    <derivirana_varijabla naziv="DomainObject.Predmet.ProtustrankaIDrugi_1">SJAJNI HORIZONT za proizvodnju i trgovinu,društvo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SJAJNI HORIZONT za proizvodnju i trgovinu,društvo s ograničenom odgovornošću, OIB 59001584483, Put Radoševca 39, 21000 Split</izvorni_sadrzaj>
    <derivirana_varijabla naziv="DomainObject.Predmet.ProtustrankaIDrugiAdressOIB_1">SJAJNI HORIZONT za proizvodnju i trgovinu,društvo s ograničenom odgovornošću, OIB 59001584483, Put Radoševca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SJAJNI HORIZONT za proizvodnju i trgovinu,društvo s ograničenom odgovornošću</item>
      <item>FINANCIJSKA AGENCIJA, RC SPLIT</item>
      <item>Juraj Kukrić</item>
    </izvorni_sadrzaj>
    <derivirana_varijabla naziv="DomainObject.Predmet.SudioniciListNaziv_1">
      <item>SJAJNI HORIZONT za proizvodnju i trgovinu,društvo s ograničenom odgovornošću</item>
      <item>FINANCIJSKA AGENCIJA, RC SPLIT</item>
      <item>Juraj Kukrić</item>
    </derivirana_varijabla>
  </DomainObject.Predmet.SudioniciListNaziv>
  <DomainObject.Predmet.SudioniciListAdressOIB>
    <izvorni_sadrzaj>
      <item>SJAJNI HORIZONT za proizvodnju i trgovinu,društvo s ograničenom odgovornošću, OIB 59001584483, Put Radoševca 39,21000 Split</item>
      <item>FINANCIJSKA AGENCIJA, RC SPLIT, OIB 85821130368, Mažuranićevo šetalište 24 b,21000 Split</item>
      <item>Juraj Kukrić, OIB 10139769576, Rokova 31,21000 Split</item>
    </izvorni_sadrzaj>
    <derivirana_varijabla naziv="DomainObject.Predmet.SudioniciListAdressOIB_1">
      <item>SJAJNI HORIZONT za proizvodnju i trgovinu,društvo s ograničenom odgovornošću, OIB 59001584483, Put Radoševca 39,21000 Split</item>
      <item>FINANCIJSKA AGENCIJA, RC SPLIT, OIB 85821130368, Mažuranićevo šetalište 24 b,21000 Split</item>
      <item>Juraj Kukrić, OIB 10139769576, Rokova 31,21000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59001584483</item>
      <item>, OIB 85821130368</item>
      <item>, OIB 10139769576</item>
    </izvorni_sadrzaj>
    <derivirana_varijabla naziv="DomainObject.Predmet.SudioniciListNazivOIB_1">
      <item>, OIB 59001584483</item>
      <item>, OIB 85821130368</item>
      <item>, OIB 10139769576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AEF486-492D-4018-9BE0-2077B76C9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642</properties:Words>
  <properties:Characters>3507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2018-07-03T12:23:00Z</dcterms:created>
  <dc:creator>Diana Butigan Granić</dc:creator>
  <cp:lastModifiedBy>Ivana Mendeš</cp:lastModifiedBy>
  <cp:lastPrinted>2018-06-05T08:22:00Z</cp:lastPrinted>
  <dcterms:modified xmlns:xsi="http://www.w3.org/2001/XMLSchema-instance" xsi:type="dcterms:W3CDTF">2018-07-03T12:26:00Z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(217-17 - rješenje 132 - poziv na predujam -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