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4f67" w14:paraId="ba74f67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 DIVIZIJA PALETA</w:t>
      </w:r>
      <w:r w:rsidR="00F82D16">
        <w:t xml:space="preserve"> d.o.o.</w:t>
      </w:r>
      <w:r w:rsidR="003B48FF">
        <w:t>,</w:t>
      </w:r>
      <w:r w:rsidR="005371AA">
        <w:t xml:space="preserve"> </w:t>
      </w:r>
      <w:proofErr w:type="spellStart"/>
      <w:r w:rsidR="005371AA">
        <w:t>Čarda</w:t>
      </w:r>
      <w:proofErr w:type="spellEnd"/>
      <w:r w:rsidR="005371AA">
        <w:t xml:space="preserve"> 16, Koprivnica, OIB: 18737343516</w:t>
      </w:r>
      <w:r w:rsidR="00F82D16">
        <w:t>, 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5371AA" w:rsidRPr="005371AA">
        <w:t xml:space="preserve"> </w:t>
      </w:r>
      <w:r w:rsidR="005371AA">
        <w:t xml:space="preserve">DIVIZIJA PALETA d.o.o., </w:t>
      </w:r>
      <w:proofErr w:type="spellStart"/>
      <w:r w:rsidR="005371AA">
        <w:t>Čarda</w:t>
      </w:r>
      <w:proofErr w:type="spellEnd"/>
      <w:r w:rsidR="005371AA">
        <w:t xml:space="preserve"> 16, Koprivnica, OIB: 18737343516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BD5D5B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5371AA">
        <w:t xml:space="preserve">DIVIZIJA PALETA d.o.o., </w:t>
      </w:r>
      <w:proofErr w:type="spellStart"/>
      <w:r w:rsidR="005371AA">
        <w:t>Čarda</w:t>
      </w:r>
      <w:proofErr w:type="spellEnd"/>
      <w:r w:rsidR="005371AA">
        <w:t xml:space="preserve"> 16, Koprivnica, OIB: 18737343516.</w:t>
      </w:r>
    </w:p>
    <w:p w:rsidRDefault="005371AA" w:rsidP="00BD5D5B" w:rsidR="005371AA">
      <w:pPr>
        <w:ind w:hanging="708" w:left="1413"/>
        <w:jc w:val="both"/>
      </w:pPr>
    </w:p>
    <w:p w:rsidRDefault="00BD5D5B" w:rsidP="00213DB3" w:rsidR="00213DB3">
      <w:pPr>
        <w:jc w:val="both"/>
      </w:pPr>
      <w:r>
        <w:tab/>
        <w:t>III</w:t>
      </w:r>
      <w:r>
        <w:tab/>
      </w:r>
      <w:r w:rsidR="00213DB3">
        <w:t>Za stečajnog upravitelja imenuje se</w:t>
      </w:r>
      <w:r w:rsidR="0082120E">
        <w:t xml:space="preserve"> Zdenko Krstić, Županijska 2, Osijek, </w:t>
      </w:r>
    </w:p>
    <w:p w:rsidRDefault="0082120E" w:rsidP="00213DB3" w:rsidR="0082120E">
      <w:pPr>
        <w:jc w:val="both"/>
      </w:pPr>
      <w:r>
        <w:t xml:space="preserve">                        OIB: 13827089798</w:t>
      </w:r>
      <w:r w:rsidR="00707734">
        <w:t>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5371AA" w:rsidRPr="005371AA">
        <w:t xml:space="preserve"> </w:t>
      </w:r>
      <w:r w:rsidR="005371AA">
        <w:t xml:space="preserve">DIVIZIJA PALETA d.o.o., </w:t>
      </w:r>
      <w:proofErr w:type="spellStart"/>
      <w:r w:rsidR="005371AA">
        <w:t>Čarda</w:t>
      </w:r>
      <w:proofErr w:type="spellEnd"/>
      <w:r w:rsidR="005371AA">
        <w:t xml:space="preserve"> 16, Koprivnica, OIB: 18737343516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5371AA">
        <w:rPr>
          <w:szCs w:val="24"/>
        </w:rPr>
        <w:t>je dana 22</w:t>
      </w:r>
      <w:r w:rsidR="00F82D16">
        <w:rPr>
          <w:szCs w:val="24"/>
        </w:rPr>
        <w:t xml:space="preserve">. rujna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5371AA">
        <w:t xml:space="preserve">DIVIZIJA PALETA d.o.o., </w:t>
      </w:r>
      <w:proofErr w:type="spellStart"/>
      <w:r w:rsidR="005371AA">
        <w:t>Čarda</w:t>
      </w:r>
      <w:proofErr w:type="spellEnd"/>
      <w:r w:rsidR="005371AA">
        <w:t xml:space="preserve"> 16, 48000 Koprivnica</w:t>
      </w:r>
    </w:p>
    <w:p w:rsidRDefault="00AC315C" w:rsidP="00F82D16" w:rsidR="00AC315C" w:rsidRP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5371AA">
        <w:rPr>
          <w:szCs w:val="24"/>
        </w:rPr>
        <w:t xml:space="preserve">Goran </w:t>
      </w:r>
      <w:proofErr w:type="spellStart"/>
      <w:r w:rsidR="005371AA">
        <w:rPr>
          <w:szCs w:val="24"/>
        </w:rPr>
        <w:t>Dević</w:t>
      </w:r>
      <w:proofErr w:type="spellEnd"/>
      <w:r w:rsidR="005371AA">
        <w:rPr>
          <w:szCs w:val="24"/>
        </w:rPr>
        <w:t xml:space="preserve">, Mali Pogana, Mali Poganac 31/a, 48306 </w:t>
      </w:r>
      <w:proofErr w:type="spellStart"/>
      <w:r w:rsidR="005371AA">
        <w:rPr>
          <w:szCs w:val="24"/>
        </w:rPr>
        <w:t>Sokolovac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rna Hrvatska, Ispostava Koprivnica</w:t>
      </w:r>
      <w:r>
        <w:rPr>
          <w:szCs w:val="24"/>
        </w:rPr>
        <w:t xml:space="preserve">, </w:t>
      </w:r>
      <w:r w:rsidR="005371AA">
        <w:rPr>
          <w:szCs w:val="24"/>
        </w:rPr>
        <w:t>Koprivnica</w:t>
      </w:r>
      <w:r w:rsidR="00670F24">
        <w:rPr>
          <w:szCs w:val="24"/>
        </w:rPr>
        <w:t xml:space="preserve">, </w:t>
      </w:r>
      <w:r w:rsidR="005371AA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82120E">
        <w:t>Zdenko Krstić, Županijska 2, 31000 Osijek</w:t>
      </w:r>
    </w:p>
    <w:p w:rsidRDefault="005A75B5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07734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301" w:rsidP="006E5853" w:rsidR="00AB1301">
      <w:r>
        <w:separator/>
      </w:r>
    </w:p>
  </w:endnote>
  <w:endnote w:id="0" w:type="continuationSeparator">
    <w:p w:rsidRDefault="00AB1301" w:rsidP="006E5853" w:rsidR="00AB1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301" w:rsidP="006E5853" w:rsidR="00AB1301">
      <w:r>
        <w:separator/>
      </w:r>
    </w:p>
  </w:footnote>
  <w:footnote w:id="0" w:type="continuationSeparator">
    <w:p w:rsidRDefault="00AB1301" w:rsidP="006E5853" w:rsidR="00AB1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1AA" w:rsidP="006E5853" w:rsidR="00BD5D5B">
    <w:pPr>
      <w:pStyle w:val="Zaglavlje"/>
      <w:jc w:val="right"/>
    </w:pPr>
    <w:r>
      <w:t>Poslovni broj: St-248</w:t>
    </w:r>
    <w:r w:rsidR="008067C8"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E130B"/>
    <w:rsid w:val="001D29D2"/>
    <w:rsid w:val="00213DB3"/>
    <w:rsid w:val="002439C7"/>
    <w:rsid w:val="003828EB"/>
    <w:rsid w:val="003B48FF"/>
    <w:rsid w:val="005371AA"/>
    <w:rsid w:val="00564CD4"/>
    <w:rsid w:val="005A75B5"/>
    <w:rsid w:val="00670F24"/>
    <w:rsid w:val="006842AE"/>
    <w:rsid w:val="006B07F7"/>
    <w:rsid w:val="006E5853"/>
    <w:rsid w:val="00707734"/>
    <w:rsid w:val="007D2555"/>
    <w:rsid w:val="008067C8"/>
    <w:rsid w:val="00806A38"/>
    <w:rsid w:val="0082120E"/>
    <w:rsid w:val="008366CB"/>
    <w:rsid w:val="00850758"/>
    <w:rsid w:val="008B64C8"/>
    <w:rsid w:val="00A732FF"/>
    <w:rsid w:val="00AB1301"/>
    <w:rsid w:val="00AC315C"/>
    <w:rsid w:val="00B12F61"/>
    <w:rsid w:val="00B327DC"/>
    <w:rsid w:val="00B72CD2"/>
    <w:rsid w:val="00B76A79"/>
    <w:rsid w:val="00BD5D5B"/>
    <w:rsid w:val="00BD7494"/>
    <w:rsid w:val="00D463E2"/>
    <w:rsid w:val="00DD056A"/>
    <w:rsid w:val="00E21DDE"/>
    <w:rsid w:val="00E274EB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6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6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6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6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6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6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6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6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St-248/2015-6</izvorni_sadrzaj>
    <derivirana_varijabla naziv="DomainObject.Oznaka_1">St-248/2015-6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DIVIZIJA PALETA d.o.o. za grafičke usluge, proizvodnju i građevinarstvo</izvorni_sadrzaj>
    <derivirana_varijabla naziv="DomainObject.Predmet.ProtustrankaFormated_1">  DIVIZIJA PALETA d.o.o. za grafičke usluge, proizvodnju i građevinarstvo</derivirana_varijabla>
  </DomainObject.Predmet.ProtustrankaFormated>
  <DomainObject.Predmet.ProtustrankaFormatedOIB>
    <izvorni_sadrzaj>  DIVIZIJA PALETA d.o.o. za grafičke usluge, proizvodnju i građevinarstvo, OIB 18737343516</izvorni_sadrzaj>
    <derivirana_varijabla naziv="DomainObject.Predmet.ProtustrankaFormatedOIB_1">  DIVIZIJA PALETA d.o.o. za grafičke usluge, proizvodnju i građevinarstvo, OIB 18737343516</derivirana_varijabla>
  </DomainObject.Predmet.ProtustrankaFormatedOIB>
  <DomainObject.Predmet.ProtustrankaFormatedWithAdress>
    <izvorni_sadrzaj> DIVIZIJA PALETA d.o.o. za grafičke usluge, proizvodnju i građevinarstvo, Čarda 16, 48000 Koprivnica</izvorni_sadrzaj>
    <derivirana_varijabla naziv="DomainObject.Predmet.ProtustrankaFormatedWithAdress_1"> DIVIZIJA PALETA d.o.o. za grafičke usluge, proizvodnju i građevinarstvo, Čarda 16, 48000 Koprivnica</derivirana_varijabla>
  </DomainObject.Predmet.ProtustrankaFormatedWithAdress>
  <DomainObject.Predmet.ProtustrankaFormatedWithAdressOIB>
    <izvorni_sadrzaj> DIVIZIJA PALETA d.o.o. za grafičke usluge, proizvodnju i građevinarstvo, OIB 18737343516, Čarda 16, 48000 Koprivnica</izvorni_sadrzaj>
    <derivirana_varijabla naziv="DomainObject.Predmet.ProtustrankaFormatedWithAdressOIB_1"> DIVIZIJA PALETA d.o.o. za grafičke usluge, proizvodnju i građevinarstvo, OIB 18737343516, Čarda 16, 48000 Koprivnica</derivirana_varijabla>
  </DomainObject.Predmet.ProtustrankaFormatedWithAdressOIB>
  <DomainObject.Predmet.ProtustrankaWithAdress>
    <izvorni_sadrzaj>DIVIZIJA PALETA d.o.o. za grafičke usluge, proizvodnju i građevinarstvo Čarda 16, 48000 Koprivnica</izvorni_sadrzaj>
    <derivirana_varijabla naziv="DomainObject.Predmet.ProtustrankaWithAdress_1">DIVIZIJA PALETA d.o.o. za grafičke usluge, proizvodnju i građevinarstvo Čarda 16, 48000 Koprivnica</derivirana_varijabla>
  </DomainObject.Predmet.ProtustrankaWithAdress>
  <DomainObject.Predmet.ProtustrankaWithAdressOIB>
    <izvorni_sadrzaj>DIVIZIJA PALETA d.o.o. za grafičke usluge, proizvodnju i građevinarstvo, OIB 18737343516, Čarda 16, 48000 Koprivnica</izvorni_sadrzaj>
    <derivirana_varijabla naziv="DomainObject.Predmet.ProtustrankaWithAdressOIB_1">DIVIZIJA PALETA d.o.o. za grafičke usluge, proizvodnju i građevinarstvo, OIB 18737343516, Čarda 16, 48000 Koprivnica</derivirana_varijabla>
  </DomainObject.Predmet.ProtustrankaWithAdressOIB>
  <DomainObject.Predmet.ProtustrankaNazivFormated>
    <izvorni_sadrzaj>DIVIZIJA PALETA d.o.o. za grafičke usluge, proizvodnju i građevinarstvo</izvorni_sadrzaj>
    <derivirana_varijabla naziv="DomainObject.Predmet.ProtustrankaNazivFormated_1">DIVIZIJA PALETA d.o.o. za grafičke usluge, proizvodnju i građevinarstvo</derivirana_varijabla>
  </DomainObject.Predmet.ProtustrankaNazivFormated>
  <DomainObject.Predmet.ProtustrankaNazivFormatedOIB>
    <izvorni_sadrzaj>DIVIZIJA PALETA d.o.o. za grafičke usluge, proizvodnju i građevinarstvo, OIB 18737343516</izvorni_sadrzaj>
    <derivirana_varijabla naziv="DomainObject.Predmet.ProtustrankaNazivFormatedOIB_1">DIVIZIJA PALETA d.o.o. za grafičke usluge, proizvodnju i građevinarstvo, OIB 18737343516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451546.27</izvorni_sadrzaj>
    <derivirana_varijabla naziv="DomainObject.Predmet.TrenutnaVrijednost_1">451546.27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DIVIZIJA PALETA d.o.o. za grafičke usluge, proizvodnju i građevinarstvo</item>
    </izvorni_sadrzaj>
    <derivirana_varijabla naziv="DomainObject.Predmet.ProtuStrankaListFormated_1">
      <item>DIVIZIJA PALETA d.o.o. za grafičke usluge, proizvodnju i građevinarstvo</item>
    </derivirana_varijabla>
  </DomainObject.Predmet.ProtuStrankaListFormated>
  <DomainObject.Predmet.ProtuStrankaListFormatedOIB>
    <izvorni_sadrzaj>
      <item>DIVIZIJA PALETA d.o.o. za grafičke usluge, proizvodnju i građevinarstvo, OIB 18737343516</item>
    </izvorni_sadrzaj>
    <derivirana_varijabla naziv="DomainObject.Predmet.ProtuStrankaListFormatedOIB_1">
      <item>DIVIZIJA PALETA d.o.o. za grafičke usluge, proizvodnju i građevinarstvo, OIB 18737343516</item>
    </derivirana_varijabla>
  </DomainObject.Predmet.ProtuStrankaListFormatedOIB>
  <DomainObject.Predmet.ProtuStrankaListFormatedWithAdress>
    <izvorni_sadrzaj>
      <item>DIVIZIJA PALETA d.o.o. za grafičke usluge, proizvodnju i građevinarstvo, Čarda 16, 48000 Koprivnica</item>
    </izvorni_sadrzaj>
    <derivirana_varijabla naziv="DomainObject.Predmet.ProtuStrankaListFormatedWithAdress_1">
      <item>DIVIZIJA PALETA d.o.o. za grafičke usluge, proizvodnju i građevinarstvo, Čarda 16, 48000 Koprivnica</item>
    </derivirana_varijabla>
  </DomainObject.Predmet.ProtuStrankaListFormatedWithAdress>
  <DomainObject.Predmet.ProtuStrankaListFormatedWithAdressOIB>
    <izvorni_sadrzaj>
      <item>DIVIZIJA PALETA d.o.o. za grafičke usluge, proizvodnju i građevinarstvo, OIB 18737343516, Čarda 16, 48000 Koprivnica</item>
    </izvorni_sadrzaj>
    <derivirana_varijabla naziv="DomainObject.Predmet.ProtuStrankaListFormatedWithAdressOIB_1">
      <item>DIVIZIJA PALETA d.o.o. za grafičke usluge, proizvodnju i građevinarstvo, OIB 18737343516, Čarda 16, 48000 Koprivnica</item>
    </derivirana_varijabla>
  </DomainObject.Predmet.ProtuStrankaListFormatedWithAdressOIB>
  <DomainObject.Predmet.ProtuStrankaListNazivFormated>
    <izvorni_sadrzaj>
      <item>DIVIZIJA PALETA d.o.o. za grafičke usluge, proizvodnju i građevinarstvo</item>
    </izvorni_sadrzaj>
    <derivirana_varijabla naziv="DomainObject.Predmet.ProtuStrankaListNazivFormated_1">
      <item>DIVIZIJA PALETA d.o.o. za grafičke usluge, proizvodnju i građevinarstvo</item>
    </derivirana_varijabla>
  </DomainObject.Predmet.ProtuStrankaListNazivFormated>
  <DomainObject.Predmet.ProtuStrankaListNazivFormatedOIB>
    <izvorni_sadrzaj>
      <item>DIVIZIJA PALETA d.o.o. za grafičke usluge, proizvodnju i građevinarstvo, OIB 18737343516</item>
    </izvorni_sadrzaj>
    <derivirana_varijabla naziv="DomainObject.Predmet.ProtuStrankaListNazivFormatedOIB_1">
      <item>DIVIZIJA PALETA d.o.o. za grafičke usluge, proizvodnju i građevinarstvo, OIB 18737343516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St-248/2015-6</izvorni_sadrzaj>
    <derivirana_varijabla naziv="DomainObject.PoslovniBrojDokumenta_1">St-248/2015-6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DIVIZIJA PALETA d.o.o. za grafičke usluge, proizvodnju i građevinarstvo</izvorni_sadrzaj>
    <derivirana_varijabla naziv="DomainObject.Predmet.ProtustrankaIDrugi_1">DIVIZIJA PALETA d.o.o. za grafičke usluge, proizvodnju i građevinarstvo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DIVIZIJA PALETA d.o.o. za grafičke usluge, proizvodnju i građevinarstvo, OIB 18737343516, Čarda 16, 48000 Koprivnica</izvorni_sadrzaj>
    <derivirana_varijabla naziv="DomainObject.Predmet.ProtustrankaIDrugiAdressOIB_1">DIVIZIJA PALETA d.o.o. za grafičke usluge, proizvodnju i građevinarstvo, OIB 18737343516, Čarda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DIVIZIJA PALETA d.o.o. za grafičke usluge, proizvodnju i građevinarstvo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DIVIZIJA PALETA d.o.o. za grafičke usluge, proizvodnju i građevinarstvo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DIVIZIJA PALETA d.o.o. za grafičke usluge, proizvodnju i građevinarstvo, OIB 18737343516, Čarda 16,48000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DIVIZIJA PALETA d.o.o. za grafičke usluge, proizvodnju i građevinarstvo, OIB 18737343516, Čarda 16,48000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18737343516</item>
      <item>, OIB null</item>
      <item>, OIB null</item>
    </izvorni_sadrzaj>
    <derivirana_varijabla naziv="DomainObject.Predmet.SudioniciListNazivOIB_1">
      <item>, OIB null</item>
      <item>, OIB 18737343516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2843</properties:Characters>
  <properties:Lines>84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2015-12-18T14:23:00Z</dcterms:created>
  <dc:creator>Ljubica Makovec</dc:creator>
  <cp:lastModifiedBy>Maja Marčec</cp:lastModifiedBy>
  <cp:lastPrinted>2015-12-22T07:48:00Z</cp:lastPrinted>
  <dcterms:modified xmlns:xsi="http://www.w3.org/2001/XMLSchema-instance" xsi:type="dcterms:W3CDTF">2015-12-22T07:50:00Z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