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cd04" w14:paraId="601cd04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DE1A79">
        <w:t>GASPARINI ARTES društvo s ograničenom odgovornošću za trgovanje umjetninama Nova Vas, Cancini 32 ( MBS: 130035001 – OIB:  25856366411 )</w:t>
      </w:r>
      <w:r w:rsidR="00B8620C">
        <w:t xml:space="preserve"> </w:t>
      </w:r>
      <w:r w:rsidRPr="00911ADC">
        <w:t>koji se vodi pod posl. br. 7 St-</w:t>
      </w:r>
      <w:r w:rsidR="00DE1A79">
        <w:t>63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37252B" w:rsidP="001D3387" w:rsidR="0037252B">
      <w:pPr>
        <w:ind w:firstLine="708"/>
        <w:jc w:val="both"/>
      </w:pPr>
    </w:p>
    <w:p w:rsidRDefault="00711CD9" w:rsidP="00711CD9" w:rsidR="00711CD9">
      <w:pPr>
        <w:jc w:val="both"/>
        <w:rPr>
          <w:rFonts w:eastAsia="MS Mincho"/>
        </w:rPr>
      </w:pPr>
    </w:p>
    <w:p w:rsidRDefault="00220CE9" w:rsidP="00220CE9" w:rsidR="00220CE9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GASPARINI ARTES društvo s ograničenom odgovornošću za trgovanje umjetninama Nova Vas, Cancini 32 ( MBS: 130035001 – OIB:  25856366411 ).</w:t>
      </w:r>
    </w:p>
    <w:p w:rsidRDefault="00220CE9" w:rsidP="00220CE9" w:rsidR="00220CE9">
      <w:pPr>
        <w:jc w:val="both"/>
        <w:rPr>
          <w:rFonts w:eastAsia="MS Mincho"/>
        </w:rPr>
      </w:pPr>
    </w:p>
    <w:p w:rsidRDefault="00220CE9" w:rsidP="00220CE9" w:rsidR="00220CE9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rPr>
          <w:color w:val="000000"/>
        </w:rPr>
        <w:t xml:space="preserve">Milena Veljović </w:t>
      </w:r>
      <w:r>
        <w:t xml:space="preserve">( OIB: 90523902370  ) </w:t>
      </w:r>
      <w:r>
        <w:rPr>
          <w:color w:val="000000"/>
        </w:rPr>
        <w:t>iz Pule, Dobrilina 9.</w:t>
      </w:r>
    </w:p>
    <w:p w:rsidRDefault="00220CE9" w:rsidP="00220CE9" w:rsidR="00220CE9">
      <w:pPr>
        <w:jc w:val="both"/>
      </w:pPr>
    </w:p>
    <w:p w:rsidRDefault="00220CE9" w:rsidP="00220CE9" w:rsidR="00220CE9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220CE9" w:rsidP="00220CE9" w:rsidR="00220CE9">
      <w:pPr>
        <w:jc w:val="both"/>
      </w:pPr>
    </w:p>
    <w:p w:rsidRDefault="00220CE9" w:rsidP="00220CE9" w:rsidR="00220CE9">
      <w:pPr>
        <w:jc w:val="both"/>
        <w:rPr>
          <w:szCs w:val="20"/>
        </w:rPr>
      </w:pPr>
      <w:r>
        <w:t>IV.</w:t>
      </w:r>
      <w:r>
        <w:tab/>
        <w:t>Z a k l j u č u j e   s e stečajni postupak nad dužnikom GASPARINI ARTES društvo s ograničenom odgovornošću za trgovanje umjetninama Nova Vas, Cancini 32 ( MBS: 130035001 – OIB:  25856366411 ).</w:t>
      </w:r>
    </w:p>
    <w:p w:rsidRDefault="00220CE9" w:rsidP="00220CE9" w:rsidR="00220CE9">
      <w:pPr>
        <w:jc w:val="both"/>
      </w:pPr>
    </w:p>
    <w:p w:rsidRDefault="00220CE9" w:rsidP="00220CE9" w:rsidR="00220CE9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220CE9" w:rsidP="00220CE9" w:rsidR="00220CE9">
      <w:pPr>
        <w:jc w:val="both"/>
      </w:pPr>
    </w:p>
    <w:p w:rsidRDefault="00220CE9" w:rsidP="00220CE9" w:rsidR="00220CE9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20CE9" w:rsidP="00220CE9" w:rsidR="00220CE9">
      <w:pPr>
        <w:jc w:val="center"/>
      </w:pPr>
    </w:p>
    <w:p w:rsidRDefault="002C3995" w:rsidP="00220CE9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209" w:rsidR="00D26209">
      <w:r>
        <w:separator/>
      </w:r>
    </w:p>
  </w:endnote>
  <w:endnote w:id="0" w:type="continuationSeparator">
    <w:p w:rsidRDefault="00D26209" w:rsidR="00D26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209" w:rsidR="00D26209">
      <w:r>
        <w:separator/>
      </w:r>
    </w:p>
  </w:footnote>
  <w:footnote w:id="0" w:type="continuationSeparator">
    <w:p w:rsidRDefault="00D26209" w:rsidR="00D26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A94BFE">
      <w:t>63</w:t>
    </w:r>
    <w:r w:rsidRPr="00911ADC">
      <w:t>/</w:t>
    </w:r>
    <w:r w:rsidR="00FB4ECA">
      <w:t>13</w:t>
    </w:r>
    <w:r w:rsidRPr="00911ADC">
      <w:t>-</w:t>
    </w:r>
    <w:r w:rsidR="00FB4ECA">
      <w:t>2</w:t>
    </w:r>
    <w:r w:rsidR="00A94BFE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73EA7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F0281"/>
    <w:rsid w:val="003F1508"/>
    <w:rsid w:val="003F2F1C"/>
    <w:rsid w:val="003F2F49"/>
    <w:rsid w:val="003F52A9"/>
    <w:rsid w:val="00400590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B2E3D"/>
    <w:rsid w:val="00CC1E5C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6209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3E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3E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2013.</izvorni_sadrzaj>
    <derivirana_varijabla naziv="DomainObject.Predmet.DatumOsnivanja_1">13.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St-63/2013</izvorni_sadrzaj>
    <derivirana_varijabla naziv="DomainObject.Predmet.OznakaBroj_1">St-63/2013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GASPARINI ARTES d.o.o.  Nova Vas</izvorni_sadrzaj>
    <derivirana_varijabla naziv="DomainObject.Predmet.ProtustrankaFormated_1">  GASPARINI ARTES d.o.o.  Nova Vas</derivirana_varijabla>
  </DomainObject.Predmet.ProtustrankaFormated>
  <DomainObject.Predmet.ProtustrankaFormatedOIB>
    <izvorni_sadrzaj>  GASPARINI ARTES d.o.o.  Nova Vas, OIB 25856366411</izvorni_sadrzaj>
    <derivirana_varijabla naziv="DomainObject.Predmet.ProtustrankaFormatedOIB_1">  GASPARINI ARTES d.o.o.  Nova Vas, OIB 25856366411</derivirana_varijabla>
  </DomainObject.Predmet.ProtustrankaFormatedOIB>
  <DomainObject.Predmet.ProtustrankaFormatedWithAdress>
    <izvorni_sadrzaj> GASPARINI ARTES d.o.o.  Nova Vas, Cancini 32, 52 446 Nova Vas</izvorni_sadrzaj>
    <derivirana_varijabla naziv="DomainObject.Predmet.ProtustrankaFormatedWithAdress_1"> GASPARINI ARTES d.o.o.  Nova Vas, Cancini 32, 52 446 Nova Vas</derivirana_varijabla>
  </DomainObject.Predmet.ProtustrankaFormatedWithAdress>
  <DomainObject.Predmet.ProtustrankaFormatedWithAdressOIB>
    <izvorni_sadrzaj> GASPARINI ARTES d.o.o.  Nova Vas, OIB 25856366411, Cancini 32, 52 446 Nova Vas</izvorni_sadrzaj>
    <derivirana_varijabla naziv="DomainObject.Predmet.ProtustrankaFormatedWithAdressOIB_1"> GASPARINI ARTES d.o.o.  Nova Vas, OIB 25856366411, Cancini 32, 52 446 Nova Vas</derivirana_varijabla>
  </DomainObject.Predmet.ProtustrankaFormatedWithAdressOIB>
  <DomainObject.Predmet.ProtustrankaWithAdress>
    <izvorni_sadrzaj>GASPARINI ARTES d.o.o.  Nova Vas Cancini 32, 52 446 Nova Vas</izvorni_sadrzaj>
    <derivirana_varijabla naziv="DomainObject.Predmet.ProtustrankaWithAdress_1">GASPARINI ARTES d.o.o.  Nova Vas Cancini 32, 52 446 Nova Vas</derivirana_varijabla>
  </DomainObject.Predmet.ProtustrankaWithAdress>
  <DomainObject.Predmet.ProtustrankaWithAdressOIB>
    <izvorni_sadrzaj>GASPARINI ARTES d.o.o.  Nova Vas, OIB 25856366411, Cancini 32, 52 446 Nova Vas</izvorni_sadrzaj>
    <derivirana_varijabla naziv="DomainObject.Predmet.ProtustrankaWithAdressOIB_1">GASPARINI ARTES d.o.o.  Nova Vas, OIB 25856366411, Cancini 32, 52 446 Nova Vas</derivirana_varijabla>
  </DomainObject.Predmet.ProtustrankaWithAdressOIB>
  <DomainObject.Predmet.ProtustrankaNazivFormated>
    <izvorni_sadrzaj>GASPARINI ARTES d.o.o.  Nova Vas</izvorni_sadrzaj>
    <derivirana_varijabla naziv="DomainObject.Predmet.ProtustrankaNazivFormated_1">GASPARINI ARTES d.o.o.  Nova Vas</derivirana_varijabla>
  </DomainObject.Predmet.ProtustrankaNazivFormated>
  <DomainObject.Predmet.ProtustrankaNazivFormatedOIB>
    <izvorni_sadrzaj>GASPARINI ARTES d.o.o.  Nova Vas, OIB 25856366411</izvorni_sadrzaj>
    <derivirana_varijabla naziv="DomainObject.Predmet.ProtustrankaNazivFormatedOIB_1">GASPARINI ARTES d.o.o.  Nova Vas, OIB 25856366411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GASPARINI ARTES d.o.o.  Nova Vas</item>
    </izvorni_sadrzaj>
    <derivirana_varijabla naziv="DomainObject.Predmet.ProtuStrankaListFormated_1">
      <item>GASPARINI ARTES d.o.o.  Nova Vas</item>
    </derivirana_varijabla>
  </DomainObject.Predmet.ProtuStrankaListFormated>
  <DomainObject.Predmet.ProtuStrankaListFormatedOIB>
    <izvorni_sadrzaj>
      <item>GASPARINI ARTES d.o.o.  Nova Vas, OIB 25856366411</item>
    </izvorni_sadrzaj>
    <derivirana_varijabla naziv="DomainObject.Predmet.ProtuStrankaListFormatedOIB_1">
      <item>GASPARINI ARTES d.o.o.  Nova Vas, OIB 25856366411</item>
    </derivirana_varijabla>
  </DomainObject.Predmet.ProtuStrankaListFormatedOIB>
  <DomainObject.Predmet.ProtuStrankaListFormatedWithAdress>
    <izvorni_sadrzaj>
      <item>GASPARINI ARTES d.o.o.  Nova Vas, Cancini 32, 52 446 Nova Vas</item>
    </izvorni_sadrzaj>
    <derivirana_varijabla naziv="DomainObject.Predmet.ProtuStrankaListFormatedWithAdress_1">
      <item>GASPARINI ARTES d.o.o.  Nova Vas, Cancini 32, 52 446 Nova Vas</item>
    </derivirana_varijabla>
  </DomainObject.Predmet.ProtuStrankaListFormatedWithAdress>
  <DomainObject.Predmet.ProtuStrankaListFormatedWithAdressOIB>
    <izvorni_sadrzaj>
      <item>GASPARINI ARTES d.o.o.  Nova Vas, OIB 25856366411, Cancini 32, 52 446 Nova Vas</item>
    </izvorni_sadrzaj>
    <derivirana_varijabla naziv="DomainObject.Predmet.ProtuStrankaListFormatedWithAdressOIB_1">
      <item>GASPARINI ARTES d.o.o.  Nova Vas, OIB 25856366411, Cancini 32, 52 446 Nova Vas</item>
    </derivirana_varijabla>
  </DomainObject.Predmet.ProtuStrankaListFormatedWithAdressOIB>
  <DomainObject.Predmet.ProtuStrankaListNazivFormated>
    <izvorni_sadrzaj>
      <item>GASPARINI ARTES d.o.o.  Nova Vas</item>
    </izvorni_sadrzaj>
    <derivirana_varijabla naziv="DomainObject.Predmet.ProtuStrankaListNazivFormated_1">
      <item>GASPARINI ARTES d.o.o.  Nova Vas</item>
    </derivirana_varijabla>
  </DomainObject.Predmet.ProtuStrankaListNazivFormated>
  <DomainObject.Predmet.ProtuStrankaListNazivFormatedOIB>
    <izvorni_sadrzaj>
      <item>GASPARINI ARTES d.o.o.  Nova Vas, OIB 25856366411</item>
    </izvorni_sadrzaj>
    <derivirana_varijabla naziv="DomainObject.Predmet.ProtuStrankaListNazivFormatedOIB_1">
      <item>GASPARINI ARTES d.o.o.  Nova Vas, OIB 25856366411</item>
    </derivirana_varijabla>
  </DomainObject.Predmet.ProtuStrankaListNazivFormatedOIB>
  <DomainObject.Predmet.OstaliListFormated>
    <izvorni_sadrzaj>
      <item>Egidio Gasparini</item>
    </izvorni_sadrzaj>
    <derivirana_varijabla naziv="DomainObject.Predmet.OstaliListFormated_1">
      <item>Egidio Gasparini</item>
    </derivirana_varijabla>
  </DomainObject.Predmet.OstaliListFormated>
  <DomainObject.Predmet.OstaliListFormatedOIB>
    <izvorni_sadrzaj>
      <item>Egidio Gasparini, OIB 73885758293</item>
    </izvorni_sadrzaj>
    <derivirana_varijabla naziv="DomainObject.Predmet.OstaliListFormatedOIB_1">
      <item>Egidio Gasparini, OIB 73885758293</item>
    </derivirana_varijabla>
  </DomainObject.Predmet.OstaliListFormatedOIB>
  <DomainObject.Predmet.OstaliListFormatedWithAdress>
    <izvorni_sadrzaj>
      <item>Egidio Gasparini, Cancini 32, 52440 Cancini</item>
    </izvorni_sadrzaj>
    <derivirana_varijabla naziv="DomainObject.Predmet.OstaliListFormatedWithAdress_1">
      <item>Egidio Gasparini, Cancini 32, 52440 Cancini</item>
    </derivirana_varijabla>
  </DomainObject.Predmet.OstaliListFormatedWithAdress>
  <DomainObject.Predmet.OstaliListFormatedWithAdressOIB>
    <izvorni_sadrzaj>
      <item>Egidio Gasparini, OIB 73885758293, Cancini 32, 52440 Cancini</item>
    </izvorni_sadrzaj>
    <derivirana_varijabla naziv="DomainObject.Predmet.OstaliListFormatedWithAdressOIB_1">
      <item>Egidio Gasparini, OIB 73885758293, Cancini 32, 52440 Cancini</item>
    </derivirana_varijabla>
  </DomainObject.Predmet.OstaliListFormatedWithAdressOIB>
  <DomainObject.Predmet.OstaliListNazivFormated>
    <izvorni_sadrzaj>
      <item>Egidio Gasparini</item>
    </izvorni_sadrzaj>
    <derivirana_varijabla naziv="DomainObject.Predmet.OstaliListNazivFormated_1">
      <item>Egidio Gasparini</item>
    </derivirana_varijabla>
  </DomainObject.Predmet.OstaliListNazivFormated>
  <DomainObject.Predmet.OstaliListNazivFormatedOIB>
    <izvorni_sadrzaj>
      <item>Egidio Gasparini, OIB 73885758293</item>
    </izvorni_sadrzaj>
    <derivirana_varijabla naziv="DomainObject.Predmet.OstaliListNazivFormatedOIB_1">
      <item>Egidio Gasparini, OIB 73885758293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GASPARINI ARTES d.o.o.  Nova Vas</izvorni_sadrzaj>
    <derivirana_varijabla naziv="DomainObject.Predmet.ProtustrankaIDrugi_1">GASPARINI ARTES d.o.o.  Nova Vas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GASPARINI ARTES d.o.o.  Nova Vas, OIB 25856366411, Cancini 32, 52 446 Nova Vas</izvorni_sadrzaj>
    <derivirana_varijabla naziv="DomainObject.Predmet.ProtustrankaIDrugiAdressOIB_1">GASPARINI ARTES d.o.o.  Nova Vas, OIB 25856366411, Cancini 32, 52 446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St-63/2013-14</izvorni_sadrzaj>
    <derivirana_varijabla naziv="DomainObject.Predmet.OdlukaRjesenje.Oznaka_1">St-63/2013-14</derivirana_varijabla>
  </DomainObject.Predmet.OdlukaRjesenje.Oznaka>
  <DomainObject.Predmet.SudioniciListNaziv>
    <izvorni_sadrzaj>
      <item>GASPARINI ARTES d.o.o.  Nova Vas</item>
      <item>FINA  Rijeka</item>
      <item>Egidio Gasparini</item>
    </izvorni_sadrzaj>
    <derivirana_varijabla naziv="DomainObject.Predmet.SudioniciListNaziv_1">
      <item>GASPARINI ARTES d.o.o.  Nova Vas</item>
      <item>FINA  Rijeka</item>
      <item>Egidio Gasparini</item>
    </derivirana_varijabla>
  </DomainObject.Predmet.SudioniciListNaziv>
  <DomainObject.Predmet.SudioniciListAdressOIB>
    <izvorni_sadrzaj>
      <item>GASPARINI ARTES d.o.o.  Nova Vas, OIB 25856366411, Cancini 32,52 446 Nova Vas</item>
      <item>FINA  Rijeka, OIB 85821130368, Frana Kurelca 8,51 000 Rijeka</item>
      <item>Egidio Gasparini, OIB 73885758293, Cancini 32,52440 Cancini</item>
    </izvorni_sadrzaj>
    <derivirana_varijabla naziv="DomainObject.Predmet.SudioniciListAdressOIB_1">
      <item>GASPARINI ARTES d.o.o.  Nova Vas, OIB 25856366411, Cancini 32,52 446 Nova Vas</item>
      <item>FINA  Rijeka, OIB 85821130368, Frana Kurelca 8,51 000 Rijeka</item>
      <item>Egidio Gasparini, OIB 73885758293, Cancini 32,52440 Cancini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25856366411</item>
      <item>, OIB 85821130368</item>
      <item>, OIB 73885758293</item>
    </izvorni_sadrzaj>
    <derivirana_varijabla naziv="DomainObject.Predmet.SudioniciListNazivOIB_1">
      <item>, OIB 25856366411</item>
      <item>, OIB 85821130368</item>
      <item>, OIB 73885758293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188</properties:Words>
  <properties:Characters>949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2015-09-28T08:46:00Z</dcterms:created>
  <dc:creator>skrapic</dc:creator>
  <cp:lastModifiedBy>Sonja Krapić</cp:lastModifiedBy>
  <cp:lastPrinted>2015-05-19T06:37:00Z</cp:lastPrinted>
  <dcterms:modified xmlns:xsi="http://www.w3.org/2001/XMLSchema-instance" xsi:type="dcterms:W3CDTF">2015-09-28T09:07:00Z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