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5f57" w14:paraId="0ae5f57" w:rsidRDefault="00765A82" w:rsidP="00765A82" w:rsidR="00765A82">
      <w:pPr>
        <w:tabs>
          <w:tab w:pos="7620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585506">
        <w:rPr>
          <w:sz w:val="22"/>
          <w:szCs w:val="22"/>
        </w:rPr>
        <w:t xml:space="preserve">                                                                </w:t>
      </w:r>
      <w:r w:rsidR="00AE34BC">
        <w:rPr>
          <w:sz w:val="22"/>
          <w:szCs w:val="22"/>
        </w:rPr>
        <w:t xml:space="preserve">            </w:t>
      </w:r>
      <w:r w:rsidR="00585506">
        <w:rPr>
          <w:sz w:val="22"/>
          <w:szCs w:val="22"/>
        </w:rPr>
        <w:t xml:space="preserve">        3 St-575/18-8</w:t>
      </w:r>
    </w:p>
    <w:p w:rsidRDefault="00765A82" w:rsidP="00765A82" w:rsidR="00765A82">
      <w:pPr>
        <w:jc w:val="both"/>
      </w:pPr>
    </w:p>
    <w:p w:rsidRDefault="00B3545C" w:rsidP="00B3545C" w:rsidR="00B3545C">
      <w:pPr>
        <w:jc w:val="center"/>
      </w:pPr>
      <w:r>
        <w:t xml:space="preserve">R E P U B L I K A  H R V A T S K A </w:t>
      </w:r>
    </w:p>
    <w:p w:rsidRDefault="00765A82" w:rsidP="00765A82" w:rsidR="00765A82" w:rsidRPr="005F6F81">
      <w:pPr>
        <w:jc w:val="center"/>
      </w:pPr>
      <w:r w:rsidRPr="005F6F81"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585506" w:rsidP="00765A82" w:rsidR="00765A8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sucu Gordani Nja</w:t>
      </w:r>
      <w:r w:rsidR="0072316B">
        <w:t>ri, u stečajnom postupku</w:t>
      </w:r>
      <w:r>
        <w:t xml:space="preserve"> nad dužnikom LEGAT </w:t>
      </w:r>
      <w:proofErr w:type="spellStart"/>
      <w:r>
        <w:t>Consultor</w:t>
      </w:r>
      <w:proofErr w:type="spellEnd"/>
      <w:r>
        <w:t xml:space="preserve"> d.o.o. Zagreb, Ilica 73/II, OIB 76525205435, MBS 080355415,</w:t>
      </w:r>
      <w:r w:rsidR="00011271">
        <w:t xml:space="preserve"> dana </w:t>
      </w:r>
      <w:r w:rsidR="005F6F81">
        <w:t>27. rujna 2018</w:t>
      </w:r>
      <w:r w:rsidR="00765A82">
        <w:t xml:space="preserve">. g.,           </w:t>
      </w:r>
    </w:p>
    <w:p w:rsidRDefault="00B515DF" w:rsidP="005F6F81" w:rsidR="00B14147">
      <w:pPr>
        <w:pStyle w:val="Tijeloteksta"/>
        <w:tabs>
          <w:tab w:pos="2475" w:val="left"/>
          <w:tab w:pos="2895" w:val="left"/>
        </w:tabs>
      </w:pPr>
      <w:r>
        <w:tab/>
      </w:r>
      <w:r w:rsidR="005F6F81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5F6F81" w:rsidP="006B22AF" w:rsidR="006B22AF">
      <w:pPr>
        <w:pStyle w:val="Tijeloteksta"/>
        <w:numPr>
          <w:ilvl w:val="0"/>
          <w:numId w:val="1"/>
        </w:numPr>
      </w:pPr>
      <w:r>
        <w:t>Privremena s</w:t>
      </w:r>
      <w:r w:rsidR="00D43D85">
        <w:t>tečajn</w:t>
      </w:r>
      <w:r w:rsidR="00765A82">
        <w:t>a</w:t>
      </w:r>
      <w:r w:rsidR="00D43D85">
        <w:t xml:space="preserve"> upravitelj</w:t>
      </w:r>
      <w:r w:rsidR="00765A82">
        <w:t>ica</w:t>
      </w:r>
      <w:r w:rsidR="00B14147">
        <w:t xml:space="preserve"> </w:t>
      </w:r>
      <w:r w:rsidRPr="00673764">
        <w:t xml:space="preserve">Edita </w:t>
      </w:r>
      <w:proofErr w:type="spellStart"/>
      <w:r w:rsidRPr="00673764">
        <w:t>Đurkin</w:t>
      </w:r>
      <w:proofErr w:type="spellEnd"/>
      <w:r w:rsidR="00765A82" w:rsidRPr="00673764">
        <w:t xml:space="preserve"> iz Osijeka</w:t>
      </w:r>
      <w:r w:rsidR="00DF0FA2">
        <w:rPr>
          <w:b/>
        </w:rPr>
        <w:t xml:space="preserve"> </w:t>
      </w:r>
      <w:r w:rsidR="00D43D85">
        <w:t xml:space="preserve">razrješava se dužnosti </w:t>
      </w:r>
      <w:r>
        <w:t>privremen</w:t>
      </w:r>
      <w:r w:rsidR="009F564B">
        <w:t xml:space="preserve">e </w:t>
      </w:r>
      <w:r w:rsidR="00D43D85">
        <w:t>stečajn</w:t>
      </w:r>
      <w:r w:rsidR="00765A82">
        <w:t>e</w:t>
      </w:r>
      <w:r w:rsidR="00D43D85">
        <w:t xml:space="preserve"> upravitelj</w:t>
      </w:r>
      <w:r w:rsidR="00765A82">
        <w:t>ice</w:t>
      </w:r>
      <w:r w:rsidR="00D43D85">
        <w:t xml:space="preserve"> u stečajnom postupku nad dužnikom </w:t>
      </w:r>
      <w:r w:rsidR="00011271">
        <w:t xml:space="preserve">LEGAT </w:t>
      </w:r>
      <w:proofErr w:type="spellStart"/>
      <w:r w:rsidR="00011271">
        <w:t>Consultor</w:t>
      </w:r>
      <w:proofErr w:type="spellEnd"/>
      <w:r w:rsidR="00011271">
        <w:t xml:space="preserve"> d.o.o. Zagreb, Ilica 73/II, OIB 76525205435, MBS 080355415.  </w:t>
      </w:r>
    </w:p>
    <w:p w:rsidRDefault="00C620F8" w:rsidP="00C620F8" w:rsidR="00C620F8">
      <w:pPr>
        <w:pStyle w:val="Tijeloteksta"/>
        <w:ind w:left="720"/>
      </w:pPr>
    </w:p>
    <w:p w:rsidRDefault="001E3E48" w:rsidP="00C620F8" w:rsidR="00C620F8" w:rsidRPr="00A30B50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011271">
        <w:t xml:space="preserve">LEGAT </w:t>
      </w:r>
      <w:proofErr w:type="spellStart"/>
      <w:r w:rsidR="00011271">
        <w:t>Consultor</w:t>
      </w:r>
      <w:proofErr w:type="spellEnd"/>
      <w:r w:rsidR="00011271">
        <w:t xml:space="preserve"> d.o.o. Zagreb, Ilica 73/II, OIB 76525205435, MBS 080355415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5F6F81">
        <w:t xml:space="preserve">privremeni </w:t>
      </w:r>
      <w:r w:rsidR="0081398C">
        <w:t>stečajn</w:t>
      </w:r>
      <w:r w:rsidR="00765A82">
        <w:t>i</w:t>
      </w:r>
      <w:r w:rsidR="00B515DF">
        <w:t xml:space="preserve"> upravitelj </w:t>
      </w:r>
      <w:r w:rsidR="00A30B50">
        <w:t xml:space="preserve">Zoran Subotić iz </w:t>
      </w:r>
      <w:proofErr w:type="spellStart"/>
      <w:r w:rsidR="00A30B50">
        <w:t>Belog</w:t>
      </w:r>
      <w:proofErr w:type="spellEnd"/>
      <w:r w:rsidR="00A30B50">
        <w:t xml:space="preserve"> Manastira, Kralja Tomislava 51a, OIB: 09071761803.  </w:t>
      </w:r>
    </w:p>
    <w:p w:rsidRDefault="00C620F8" w:rsidP="00C620F8" w:rsidR="00C620F8" w:rsidRPr="007B6FDC">
      <w:pPr>
        <w:pStyle w:val="Tijeloteksta"/>
        <w:ind w:left="720"/>
        <w:rPr>
          <w:b/>
        </w:rPr>
      </w:pPr>
    </w:p>
    <w:p w:rsidRDefault="005F6F81" w:rsidP="004B741D" w:rsidR="00F55EB2">
      <w:pPr>
        <w:pStyle w:val="Tijeloteksta"/>
        <w:numPr>
          <w:ilvl w:val="0"/>
          <w:numId w:val="1"/>
        </w:numPr>
      </w:pPr>
      <w:r>
        <w:t>Privremena s</w:t>
      </w:r>
      <w:r w:rsidR="004B741D">
        <w:t>tečajn</w:t>
      </w:r>
      <w:r w:rsidR="00765A82">
        <w:t>a</w:t>
      </w:r>
      <w:r w:rsidR="004B741D">
        <w:t xml:space="preserve"> upravitelj</w:t>
      </w:r>
      <w:r w:rsidR="00765A82">
        <w:t xml:space="preserve">ica </w:t>
      </w:r>
      <w:r>
        <w:t xml:space="preserve">Edita </w:t>
      </w:r>
      <w:proofErr w:type="spellStart"/>
      <w:r>
        <w:t>Đurkin</w:t>
      </w:r>
      <w:proofErr w:type="spellEnd"/>
      <w:r w:rsidR="005D5206" w:rsidRPr="005D0138">
        <w:t xml:space="preserve"> iz Osijeka</w:t>
      </w:r>
      <w:r w:rsidR="005D5206">
        <w:t xml:space="preserve"> </w:t>
      </w:r>
      <w:r w:rsidR="004B741D">
        <w:t>duž</w:t>
      </w:r>
      <w:r w:rsidR="00765A82">
        <w:t>na</w:t>
      </w:r>
      <w:r w:rsidR="004B741D">
        <w:t xml:space="preserve"> je u primjerenom roku, a najdulje u roku od </w:t>
      </w:r>
      <w:r w:rsidR="00765A82">
        <w:t>8</w:t>
      </w:r>
      <w:r w:rsidR="004B741D">
        <w:t xml:space="preserve"> dana </w:t>
      </w:r>
      <w:r w:rsidR="00F55EB2">
        <w:t xml:space="preserve">od dana pravomoćnosti ovoga rješenja izvršiti primopredaju cjelokupne dokumentacije stečajnog dužnika </w:t>
      </w:r>
      <w:r>
        <w:t xml:space="preserve">privremenom </w:t>
      </w:r>
      <w:r w:rsidR="00F55EB2">
        <w:t>stečajno</w:t>
      </w:r>
      <w:r w:rsidR="00765A82">
        <w:t>m</w:t>
      </w:r>
      <w:r w:rsidR="00F55EB2">
        <w:t xml:space="preserve"> upravitelj</w:t>
      </w:r>
      <w:r w:rsidR="00765A82">
        <w:t>u</w:t>
      </w:r>
      <w:r w:rsidR="007A7F9E">
        <w:t xml:space="preserve"> </w:t>
      </w:r>
      <w:r w:rsidR="00A30B50">
        <w:t>Zoran</w:t>
      </w:r>
      <w:r w:rsidR="00AA07CF">
        <w:t>u</w:t>
      </w:r>
      <w:r w:rsidR="00A30B50">
        <w:t xml:space="preserve"> Subotić iz </w:t>
      </w:r>
      <w:proofErr w:type="spellStart"/>
      <w:r w:rsidR="00A30B50">
        <w:t>Belog</w:t>
      </w:r>
      <w:proofErr w:type="spellEnd"/>
      <w:r w:rsidR="00A30B50">
        <w:t xml:space="preserve"> Manastira</w:t>
      </w:r>
      <w:r w:rsidR="00AA07CF">
        <w:t xml:space="preserve">, </w:t>
      </w:r>
      <w:r w:rsidR="00786F1E">
        <w:t>pod zakonskim posljedicama</w:t>
      </w:r>
      <w:r w:rsidR="00F55EB2">
        <w:t>.</w:t>
      </w:r>
    </w:p>
    <w:p w:rsidRDefault="00C620F8" w:rsidP="00C620F8" w:rsidR="00C620F8">
      <w:pPr>
        <w:pStyle w:val="Tijeloteksta"/>
        <w:ind w:left="720"/>
      </w:pPr>
    </w:p>
    <w:p w:rsidRDefault="005F6F81" w:rsidP="004B741D" w:rsidR="004B741D">
      <w:pPr>
        <w:pStyle w:val="Tijeloteksta"/>
        <w:numPr>
          <w:ilvl w:val="0"/>
          <w:numId w:val="1"/>
        </w:numPr>
      </w:pPr>
      <w:r>
        <w:t>Privremeni s</w:t>
      </w:r>
      <w:r w:rsidR="00F55EB2">
        <w:t>tečajn</w:t>
      </w:r>
      <w:r w:rsidR="00765A82">
        <w:t>i</w:t>
      </w:r>
      <w:r w:rsidR="00F55EB2">
        <w:t xml:space="preserve"> upravitelj </w:t>
      </w:r>
      <w:r w:rsidR="004325DA">
        <w:t>iz točke 2. ovog rješenja duž</w:t>
      </w:r>
      <w:r w:rsidR="00C620F8">
        <w:t>an</w:t>
      </w:r>
      <w:r w:rsidR="00F55EB2">
        <w:t xml:space="preserve"> je u roku od </w:t>
      </w:r>
      <w:r w:rsidR="00765A82">
        <w:t>15</w:t>
      </w:r>
      <w:r w:rsidR="00F55EB2">
        <w:t xml:space="preserve">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C620F8" w:rsidP="00AA07CF" w:rsidR="00C620F8">
      <w:pPr>
        <w:pStyle w:val="Tijeloteksta"/>
      </w:pPr>
    </w:p>
    <w:p w:rsidRDefault="005F6F81" w:rsidP="004B741D" w:rsidR="00C620F8" w:rsidRPr="00AA07CF">
      <w:pPr>
        <w:pStyle w:val="Tijeloteksta"/>
        <w:numPr>
          <w:ilvl w:val="0"/>
          <w:numId w:val="1"/>
        </w:numPr>
      </w:pPr>
      <w:r>
        <w:t>Privremeni s</w:t>
      </w:r>
      <w:r w:rsidR="004B741D">
        <w:t>tečajn</w:t>
      </w:r>
      <w:r w:rsidR="00765A82">
        <w:t>i</w:t>
      </w:r>
      <w:r w:rsidR="004B741D">
        <w:t xml:space="preserve"> upravitelj</w:t>
      </w:r>
      <w:r w:rsidR="00765A82">
        <w:t xml:space="preserve"> </w:t>
      </w:r>
      <w:r w:rsidR="00AA07CF">
        <w:t xml:space="preserve">Zoran Subotić iz </w:t>
      </w:r>
      <w:proofErr w:type="spellStart"/>
      <w:r w:rsidR="00AA07CF">
        <w:t>Belog</w:t>
      </w:r>
      <w:proofErr w:type="spellEnd"/>
      <w:r w:rsidR="00AA07CF">
        <w:t xml:space="preserve"> Manastira 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C620F8" w:rsidP="004B741D" w:rsidR="00C620F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1E3E48" w:rsidR="001E3E48">
      <w:pPr>
        <w:pStyle w:val="Tijeloteksta"/>
        <w:rPr>
          <w:bCs/>
        </w:rPr>
      </w:pPr>
    </w:p>
    <w:p w:rsidRDefault="005F6F81" w:rsidP="001E3E48" w:rsidR="005F6F81" w:rsidRPr="00CE19FA">
      <w:pPr>
        <w:pStyle w:val="Tijeloteksta"/>
        <w:rPr>
          <w:bCs/>
        </w:rPr>
      </w:pPr>
    </w:p>
    <w:p w:rsidRDefault="00857D02" w:rsidP="00786F1E" w:rsidR="002E4A89">
      <w:pPr>
        <w:pStyle w:val="Tijeloteksta"/>
        <w:rPr>
          <w:b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 xml:space="preserve">broj </w:t>
      </w:r>
      <w:r w:rsidR="00E64B29">
        <w:rPr>
          <w:bCs/>
        </w:rPr>
        <w:t xml:space="preserve">3 St-575/18-4 od </w:t>
      </w:r>
      <w:r w:rsidR="005F6F81">
        <w:rPr>
          <w:bCs/>
        </w:rPr>
        <w:t xml:space="preserve">17. rujna 2018. g. pokrenut je prethodni postupak radi utvrđivanja uvjeta za otvaranje stečajnog postupka nad dužnikom </w:t>
      </w:r>
      <w:r w:rsidR="00E64B29">
        <w:t xml:space="preserve">LEGAT </w:t>
      </w:r>
      <w:proofErr w:type="spellStart"/>
      <w:r w:rsidR="00E64B29">
        <w:t>Consultor</w:t>
      </w:r>
      <w:proofErr w:type="spellEnd"/>
      <w:r w:rsidR="00E64B29">
        <w:t xml:space="preserve"> d.o.o. Zagreb, Ilica 73/II, OIB 76525205435, MBS 080355415</w:t>
      </w:r>
      <w:r w:rsidR="00E64B29">
        <w:rPr>
          <w:b/>
        </w:rPr>
        <w:t xml:space="preserve"> </w:t>
      </w:r>
    </w:p>
    <w:p w:rsidRDefault="002E4A89" w:rsidP="00786F1E" w:rsidR="002E4A89">
      <w:pPr>
        <w:pStyle w:val="Tijeloteksta"/>
        <w:rPr>
          <w:b/>
        </w:rPr>
      </w:pPr>
    </w:p>
    <w:p w:rsidRDefault="007660B1" w:rsidP="00786F1E" w:rsidR="007660B1">
      <w:pPr>
        <w:pStyle w:val="Tijeloteksta"/>
        <w:rPr>
          <w:b/>
        </w:rPr>
      </w:pPr>
    </w:p>
    <w:p w:rsidRDefault="007660B1" w:rsidP="00786F1E" w:rsidR="007660B1">
      <w:pPr>
        <w:pStyle w:val="Tijeloteksta"/>
        <w:rPr>
          <w:b/>
        </w:rPr>
      </w:pPr>
    </w:p>
    <w:p w:rsidRDefault="002E4A89" w:rsidP="002E4A89" w:rsidR="002E4A89" w:rsidRPr="002E4A89">
      <w:pPr>
        <w:pStyle w:val="Tijeloteksta"/>
        <w:numPr>
          <w:ilvl w:val="0"/>
          <w:numId w:val="6"/>
        </w:numPr>
      </w:pPr>
      <w:r w:rsidRPr="002E4A89">
        <w:t xml:space="preserve">2 -                                              3 St-575/18-8  </w:t>
      </w:r>
    </w:p>
    <w:p w:rsidRDefault="002E4A89" w:rsidP="00786F1E" w:rsidR="002E4A89">
      <w:pPr>
        <w:pStyle w:val="Tijeloteksta"/>
        <w:rPr>
          <w:b/>
        </w:rPr>
      </w:pPr>
    </w:p>
    <w:p w:rsidRDefault="00C620F8" w:rsidP="00786F1E" w:rsidR="005F6F81">
      <w:pPr>
        <w:pStyle w:val="Tijeloteksta"/>
        <w:rPr>
          <w:bCs/>
        </w:rPr>
      </w:pPr>
      <w:r>
        <w:t xml:space="preserve">te je zakazano ročište za dan </w:t>
      </w:r>
      <w:r w:rsidR="00E64B29">
        <w:t>23</w:t>
      </w:r>
      <w:r>
        <w:t>. listopad 2018. g. u 10,</w:t>
      </w:r>
      <w:r w:rsidR="00E64B29">
        <w:t>40</w:t>
      </w:r>
      <w:r>
        <w:t xml:space="preserve"> sati </w:t>
      </w:r>
      <w:r w:rsidR="00765A82">
        <w:rPr>
          <w:bCs/>
        </w:rPr>
        <w:t xml:space="preserve">a za </w:t>
      </w:r>
      <w:r w:rsidR="005F6F81">
        <w:rPr>
          <w:bCs/>
        </w:rPr>
        <w:t xml:space="preserve">privremenu </w:t>
      </w:r>
      <w:r w:rsidR="00765A82">
        <w:rPr>
          <w:bCs/>
        </w:rPr>
        <w:t xml:space="preserve">stečajnu upraviteljicu imenovana je </w:t>
      </w:r>
      <w:r w:rsidR="005F6F81">
        <w:rPr>
          <w:bCs/>
        </w:rPr>
        <w:t xml:space="preserve">Edita </w:t>
      </w:r>
      <w:proofErr w:type="spellStart"/>
      <w:r w:rsidR="005F6F81">
        <w:rPr>
          <w:bCs/>
        </w:rPr>
        <w:t>Đurkin</w:t>
      </w:r>
      <w:proofErr w:type="spellEnd"/>
      <w:r w:rsidR="005F6F81">
        <w:rPr>
          <w:bCs/>
        </w:rPr>
        <w:t xml:space="preserve"> iz Osijeka, automatskim odabirom</w:t>
      </w:r>
      <w:r w:rsidR="00B515DF">
        <w:rPr>
          <w:bCs/>
        </w:rPr>
        <w:t xml:space="preserve">. 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036B5A" w:rsidR="00036B5A">
      <w:pPr>
        <w:pStyle w:val="Tijeloteksta"/>
        <w:rPr>
          <w:bCs/>
        </w:rPr>
      </w:pPr>
      <w:r>
        <w:rPr>
          <w:bCs/>
        </w:rPr>
        <w:tab/>
      </w:r>
      <w:r w:rsidR="00DF0FA2">
        <w:rPr>
          <w:bCs/>
        </w:rPr>
        <w:t xml:space="preserve">Podneskom od </w:t>
      </w:r>
      <w:r w:rsidR="00E64B29">
        <w:rPr>
          <w:bCs/>
        </w:rPr>
        <w:t>24</w:t>
      </w:r>
      <w:r w:rsidR="005F6F81">
        <w:rPr>
          <w:bCs/>
        </w:rPr>
        <w:t>. rujna 2018. g.  privremena</w:t>
      </w:r>
      <w:r w:rsidR="00DF0FA2">
        <w:rPr>
          <w:bCs/>
        </w:rPr>
        <w:t xml:space="preserve"> stečajn</w:t>
      </w:r>
      <w:r w:rsidR="00765A82">
        <w:rPr>
          <w:bCs/>
        </w:rPr>
        <w:t>a</w:t>
      </w:r>
      <w:r w:rsidR="00DF0FA2">
        <w:rPr>
          <w:bCs/>
        </w:rPr>
        <w:t xml:space="preserve"> upravitelj</w:t>
      </w:r>
      <w:r w:rsidR="00765A82">
        <w:rPr>
          <w:bCs/>
        </w:rPr>
        <w:t xml:space="preserve">ica </w:t>
      </w:r>
      <w:r w:rsidR="005F6F81">
        <w:rPr>
          <w:bCs/>
        </w:rPr>
        <w:t xml:space="preserve">Edita </w:t>
      </w:r>
      <w:proofErr w:type="spellStart"/>
      <w:r w:rsidR="005F6F81">
        <w:rPr>
          <w:bCs/>
        </w:rPr>
        <w:t>Đurkin</w:t>
      </w:r>
      <w:proofErr w:type="spellEnd"/>
      <w:r w:rsidR="005F6F81">
        <w:rPr>
          <w:bCs/>
        </w:rPr>
        <w:t xml:space="preserve"> iz Osijeka</w:t>
      </w:r>
      <w:r w:rsidR="00DF0FA2">
        <w:rPr>
          <w:bCs/>
        </w:rPr>
        <w:t xml:space="preserve"> </w:t>
      </w:r>
      <w:r w:rsidR="00036B5A">
        <w:rPr>
          <w:bCs/>
        </w:rPr>
        <w:t xml:space="preserve">zamolila je </w:t>
      </w:r>
      <w:r w:rsidR="009F564B">
        <w:rPr>
          <w:bCs/>
        </w:rPr>
        <w:t>razrješenje</w:t>
      </w:r>
      <w:r w:rsidR="00036B5A">
        <w:rPr>
          <w:bCs/>
        </w:rPr>
        <w:t xml:space="preserve"> dužnosti radi opterećenosti u složenim stečajnim postupcima koje trenutno vodi kao i zbog zdravstvenih razloga. </w:t>
      </w:r>
    </w:p>
    <w:p w:rsidRDefault="00E24593" w:rsidP="007B6FDC" w:rsidR="00E24593">
      <w:pPr>
        <w:pStyle w:val="Tijeloteksta"/>
        <w:rPr>
          <w:bCs/>
        </w:rPr>
      </w:pPr>
    </w:p>
    <w:p w:rsidRDefault="00036B5A" w:rsidP="008F1098" w:rsidR="008F1098" w:rsidRPr="008F1098">
      <w:pPr>
        <w:ind w:firstLine="708"/>
        <w:jc w:val="both"/>
      </w:pPr>
      <w:r>
        <w:rPr>
          <w:bCs/>
        </w:rPr>
        <w:t xml:space="preserve">Slijedom navedenog valjalo je privremenu stečajnu upraviteljicu Editu </w:t>
      </w:r>
      <w:proofErr w:type="spellStart"/>
      <w:r>
        <w:rPr>
          <w:bCs/>
        </w:rPr>
        <w:t>Đurkin</w:t>
      </w:r>
      <w:proofErr w:type="spellEnd"/>
      <w:r>
        <w:rPr>
          <w:bCs/>
        </w:rPr>
        <w:t xml:space="preserve"> iz Osijeka, na osobni zahtjev, razriješiti dužnosti te odlučiti kao u izreci pod točkom 1 a sukladno čl. 91 st. 5 </w:t>
      </w:r>
      <w:r w:rsidR="008F1098" w:rsidRPr="00305A05">
        <w:t>Stečajnog zakona  („Narodne novine“ br. 71/15. i 104/17. u daljnjem tekstu SZ-a)</w:t>
      </w:r>
    </w:p>
    <w:p w:rsidRDefault="00036B5A" w:rsidP="00036B5A" w:rsidR="00036B5A">
      <w:pPr>
        <w:pStyle w:val="Tijeloteksta"/>
      </w:pPr>
    </w:p>
    <w:p w:rsidRDefault="00036B5A" w:rsidP="00036B5A" w:rsidR="00036B5A" w:rsidRPr="00AE34BC">
      <w:pPr>
        <w:pStyle w:val="Tijeloteksta"/>
        <w:rPr>
          <w:bCs/>
        </w:rPr>
      </w:pPr>
      <w:r>
        <w:tab/>
        <w:t>Sukladno čl. 91 st. 8 SZ</w:t>
      </w:r>
      <w:r w:rsidR="009F564B">
        <w:t>-a v</w:t>
      </w:r>
      <w:r>
        <w:t xml:space="preserve">aljalo je imenovati novog privremenog stečajnog upravitelja u osobi </w:t>
      </w:r>
      <w:r w:rsidR="005B22C6">
        <w:t xml:space="preserve">Zorana Subotića iz </w:t>
      </w:r>
      <w:proofErr w:type="spellStart"/>
      <w:r w:rsidR="005B22C6">
        <w:t>Belog</w:t>
      </w:r>
      <w:proofErr w:type="spellEnd"/>
      <w:r w:rsidR="005B22C6">
        <w:t xml:space="preserve"> Manastira a</w:t>
      </w:r>
      <w:r>
        <w:t xml:space="preserve"> primjenom čl. 84 st. 2 SZ, automatskim odabirom, te odlučiti kao u izreci pod točkom 2.</w:t>
      </w:r>
    </w:p>
    <w:p w:rsidRDefault="00036B5A" w:rsidP="00036B5A" w:rsidR="00036B5A">
      <w:pPr>
        <w:pStyle w:val="Tijeloteksta"/>
      </w:pPr>
    </w:p>
    <w:p w:rsidRDefault="00036B5A" w:rsidP="00AE34BC" w:rsidR="00036B5A">
      <w:pPr>
        <w:pStyle w:val="Tijeloteksta"/>
        <w:tabs>
          <w:tab w:pos="4536" w:val="center"/>
          <w:tab w:pos="6510" w:val="left"/>
        </w:tabs>
        <w:jc w:val="left"/>
      </w:pPr>
      <w:r>
        <w:tab/>
        <w:t xml:space="preserve">U Osijeku </w:t>
      </w:r>
      <w:r w:rsidR="00C620F8">
        <w:t>27. rujna</w:t>
      </w:r>
      <w:r w:rsidR="00673764">
        <w:t xml:space="preserve"> 2018. </w:t>
      </w:r>
    </w:p>
    <w:p w:rsidRDefault="00036B5A" w:rsidP="00036B5A" w:rsidR="00036B5A">
      <w:pPr>
        <w:pStyle w:val="Tijeloteksta"/>
        <w:jc w:val="left"/>
      </w:pPr>
    </w:p>
    <w:p w:rsidRDefault="008E324C" w:rsidP="00036B5A" w:rsidR="00036B5A">
      <w:pPr>
        <w:pStyle w:val="Tijeloteksta"/>
        <w:jc w:val="left"/>
      </w:pPr>
      <w:r>
        <w:t xml:space="preserve">ZAPISNIČAR                              </w:t>
      </w:r>
      <w:r>
        <w:tab/>
      </w:r>
      <w:r>
        <w:tab/>
      </w:r>
      <w:r>
        <w:tab/>
      </w:r>
      <w:r>
        <w:tab/>
        <w:t xml:space="preserve">                       S U D A C </w:t>
      </w:r>
    </w:p>
    <w:p w:rsidRDefault="005D4AF6" w:rsidP="00036B5A" w:rsidR="00036B5A">
      <w:pPr>
        <w:pStyle w:val="Tijeloteksta"/>
        <w:jc w:val="left"/>
      </w:pPr>
      <w:r>
        <w:t xml:space="preserve">Sanja Ban                                                                                                   Gordana Njari    </w:t>
      </w:r>
    </w:p>
    <w:p w:rsidRDefault="00036B5A" w:rsidP="00036B5A" w:rsidR="00036B5A">
      <w:pPr>
        <w:pStyle w:val="Tijeloteksta"/>
        <w:jc w:val="left"/>
      </w:pPr>
    </w:p>
    <w:p w:rsidRDefault="00737740" w:rsidP="00036B5A" w:rsidR="00737740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POUKA O PRAVNOM LIJEKU:</w:t>
      </w:r>
    </w:p>
    <w:p w:rsidRDefault="00036B5A" w:rsidP="00036B5A" w:rsidR="00036B5A">
      <w:pPr>
        <w:pStyle w:val="Tijeloteksta"/>
        <w:jc w:val="left"/>
      </w:pPr>
      <w:r>
        <w:t>Protiv rješenja o odbijanju osobnog zahtjeva za razrješenje pravo na žalbu ima samo stečajni upravitelj.</w:t>
      </w:r>
    </w:p>
    <w:p w:rsidRDefault="00036B5A" w:rsidP="00036B5A" w:rsidR="00036B5A">
      <w:pPr>
        <w:pStyle w:val="Tijeloteksta"/>
        <w:jc w:val="left"/>
      </w:pPr>
      <w:r>
        <w:t xml:space="preserve">Protiv ovog rješenja kojim je usvojen osobni zahtjev za razrješenje nema pravo žalbe (čl. 91 st. 5 SZ). </w:t>
      </w: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DNA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proofErr w:type="spellStart"/>
      <w:r>
        <w:t>privre</w:t>
      </w:r>
      <w:proofErr w:type="spellEnd"/>
      <w:r>
        <w:t xml:space="preserve">. stečajna upraviteljica Edita </w:t>
      </w:r>
      <w:proofErr w:type="spellStart"/>
      <w:r>
        <w:t>Đurkin</w:t>
      </w:r>
      <w:proofErr w:type="spellEnd"/>
    </w:p>
    <w:p w:rsidRDefault="00036B5A" w:rsidP="00C0065D" w:rsidR="00036B5A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stečajni upravitelj</w:t>
      </w:r>
      <w:r w:rsidR="00C0065D">
        <w:t xml:space="preserve"> Zoran Subotić iz </w:t>
      </w:r>
      <w:proofErr w:type="spellStart"/>
      <w:r w:rsidR="00C0065D">
        <w:t>Belog</w:t>
      </w:r>
      <w:proofErr w:type="spellEnd"/>
      <w:r w:rsidR="00C0065D">
        <w:t xml:space="preserve"> Manastira</w:t>
      </w:r>
    </w:p>
    <w:p w:rsidRDefault="00C620F8" w:rsidP="00036B5A" w:rsidR="00036B5A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C620F8" w:rsidP="00036B5A" w:rsidR="00C620F8">
      <w:pPr>
        <w:pStyle w:val="Tijeloteksta"/>
        <w:numPr>
          <w:ilvl w:val="0"/>
          <w:numId w:val="3"/>
        </w:numPr>
        <w:jc w:val="left"/>
      </w:pPr>
      <w:proofErr w:type="spellStart"/>
      <w:r>
        <w:t>z.z</w:t>
      </w:r>
      <w:proofErr w:type="spellEnd"/>
      <w:r>
        <w:t xml:space="preserve">. dužnika </w:t>
      </w:r>
      <w:r w:rsidR="00B6270E">
        <w:t xml:space="preserve">Marko Legat, Slovenija, </w:t>
      </w:r>
      <w:proofErr w:type="spellStart"/>
      <w:r w:rsidR="00B6270E">
        <w:t>B</w:t>
      </w:r>
      <w:r w:rsidR="00544F40">
        <w:t>led</w:t>
      </w:r>
      <w:proofErr w:type="spellEnd"/>
      <w:r w:rsidR="00544F40">
        <w:t>,</w:t>
      </w:r>
      <w:r w:rsidR="00B6270E">
        <w:t xml:space="preserve"> </w:t>
      </w:r>
      <w:proofErr w:type="spellStart"/>
      <w:r w:rsidR="00B6270E">
        <w:t>Leustikova</w:t>
      </w:r>
      <w:proofErr w:type="spellEnd"/>
      <w:r w:rsidR="00B6270E">
        <w:t xml:space="preserve"> ul. 18 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 xml:space="preserve">e-ogl.pl. uz podnesak </w:t>
      </w:r>
      <w:proofErr w:type="spellStart"/>
      <w:r>
        <w:t>priv</w:t>
      </w:r>
      <w:proofErr w:type="spellEnd"/>
      <w:r>
        <w:t xml:space="preserve">. st. upraviteljice od </w:t>
      </w:r>
      <w:r w:rsidR="00C620F8">
        <w:t>24.9.</w:t>
      </w:r>
      <w:r>
        <w:t>2018. g.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>R-</w:t>
      </w:r>
      <w:r w:rsidR="00C620F8">
        <w:t>2</w:t>
      </w:r>
      <w:r w:rsidR="00AE34BC">
        <w:t>3</w:t>
      </w:r>
      <w:r>
        <w:t>.10.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sectPr w:rsidSect="00585506" w:rsidR="004B741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111" w:rsidR="00106111">
      <w:r>
        <w:separator/>
      </w:r>
    </w:p>
  </w:endnote>
  <w:endnote w:id="0" w:type="continuationSeparator">
    <w:p w:rsidRDefault="00106111" w:rsidR="00106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111" w:rsidR="00106111">
      <w:r>
        <w:separator/>
      </w:r>
    </w:p>
  </w:footnote>
  <w:footnote w:id="0" w:type="continuationSeparator">
    <w:p w:rsidRDefault="00106111" w:rsidR="00106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64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A89" w:rsidR="002E4A89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230B66"/>
    <w:multiLevelType w:val="hybridMultilevel"/>
    <w:tmpl w:val="346222F0"/>
    <w:lvl w:tplc="4E50D3AE" w:ilvl="0">
      <w:start w:val="1"/>
      <w:numFmt w:val="bullet"/>
      <w:lvlText w:val="-"/>
      <w:lvlJc w:val="left"/>
      <w:pPr>
        <w:ind w:hanging="360" w:left="4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80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1271"/>
    <w:rsid w:val="0001202A"/>
    <w:rsid w:val="00023C07"/>
    <w:rsid w:val="00036B5A"/>
    <w:rsid w:val="0005396D"/>
    <w:rsid w:val="00055311"/>
    <w:rsid w:val="00082AE0"/>
    <w:rsid w:val="00086232"/>
    <w:rsid w:val="000C20F1"/>
    <w:rsid w:val="000E414B"/>
    <w:rsid w:val="00106111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2E4A89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44F40"/>
    <w:rsid w:val="0055624C"/>
    <w:rsid w:val="00582703"/>
    <w:rsid w:val="00585506"/>
    <w:rsid w:val="005B22C6"/>
    <w:rsid w:val="005B403D"/>
    <w:rsid w:val="005D4AF6"/>
    <w:rsid w:val="005D5206"/>
    <w:rsid w:val="005E4F6A"/>
    <w:rsid w:val="005F6F81"/>
    <w:rsid w:val="00607E75"/>
    <w:rsid w:val="0061623D"/>
    <w:rsid w:val="006235FB"/>
    <w:rsid w:val="0067186E"/>
    <w:rsid w:val="00673764"/>
    <w:rsid w:val="006837ED"/>
    <w:rsid w:val="006A2408"/>
    <w:rsid w:val="006A2AA4"/>
    <w:rsid w:val="006A56C2"/>
    <w:rsid w:val="006B22AF"/>
    <w:rsid w:val="006F1383"/>
    <w:rsid w:val="0072316B"/>
    <w:rsid w:val="007242CD"/>
    <w:rsid w:val="00725641"/>
    <w:rsid w:val="00737740"/>
    <w:rsid w:val="0074711B"/>
    <w:rsid w:val="00765A82"/>
    <w:rsid w:val="007660B1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8E324C"/>
    <w:rsid w:val="008F1098"/>
    <w:rsid w:val="009001D6"/>
    <w:rsid w:val="0090661D"/>
    <w:rsid w:val="00935547"/>
    <w:rsid w:val="00961D63"/>
    <w:rsid w:val="009729EC"/>
    <w:rsid w:val="009807E2"/>
    <w:rsid w:val="00994095"/>
    <w:rsid w:val="009C13EB"/>
    <w:rsid w:val="009F564B"/>
    <w:rsid w:val="00A025E8"/>
    <w:rsid w:val="00A07AC6"/>
    <w:rsid w:val="00A14779"/>
    <w:rsid w:val="00A30B50"/>
    <w:rsid w:val="00A402F9"/>
    <w:rsid w:val="00A4298E"/>
    <w:rsid w:val="00A91ED3"/>
    <w:rsid w:val="00AA07CF"/>
    <w:rsid w:val="00AB56F9"/>
    <w:rsid w:val="00AD24AA"/>
    <w:rsid w:val="00AE34BC"/>
    <w:rsid w:val="00B11D59"/>
    <w:rsid w:val="00B14147"/>
    <w:rsid w:val="00B24812"/>
    <w:rsid w:val="00B3545C"/>
    <w:rsid w:val="00B41F79"/>
    <w:rsid w:val="00B515DF"/>
    <w:rsid w:val="00B6270E"/>
    <w:rsid w:val="00B86072"/>
    <w:rsid w:val="00B95216"/>
    <w:rsid w:val="00BC33DE"/>
    <w:rsid w:val="00C0065D"/>
    <w:rsid w:val="00C15361"/>
    <w:rsid w:val="00C26291"/>
    <w:rsid w:val="00C3548B"/>
    <w:rsid w:val="00C5418D"/>
    <w:rsid w:val="00C620F8"/>
    <w:rsid w:val="00C9197B"/>
    <w:rsid w:val="00CA5EA9"/>
    <w:rsid w:val="00CC6601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64B29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A2A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2A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A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A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A2A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2A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A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A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12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LEGAT Consultor d.o.o.</izvorni_sadrzaj>
    <derivirana_varijabla naziv="DomainObject.Predmet.ProtustrankaFormated_1">  LEGAT Consultor d.o.o.</derivirana_varijabla>
  </DomainObject.Predmet.ProtustrankaFormated>
  <DomainObject.Predmet.ProtustrankaFormatedOIB>
    <izvorni_sadrzaj>  LEGAT Consultor d.o.o., OIB 76525205435</izvorni_sadrzaj>
    <derivirana_varijabla naziv="DomainObject.Predmet.ProtustrankaFormatedOIB_1">  LEGAT Consultor d.o.o., OIB 76525205435</derivirana_varijabla>
  </DomainObject.Predmet.ProtustrankaFormatedOIB>
  <DomainObject.Predmet.ProtustrankaFormatedWithAdress>
    <izvorni_sadrzaj> LEGAT Consultor d.o.o., Ilica 73/II, 10000 Zagreb</izvorni_sadrzaj>
    <derivirana_varijabla naziv="DomainObject.Predmet.ProtustrankaFormatedWithAdress_1"> LEGAT Consultor d.o.o., Ilica 73/II, 10000 Zagreb</derivirana_varijabla>
  </DomainObject.Predmet.ProtustrankaFormatedWithAdress>
  <DomainObject.Predmet.ProtustrankaFormatedWithAdressOIB>
    <izvorni_sadrzaj> LEGAT Consultor d.o.o., OIB 76525205435, Ilica 73/II, 10000 Zagreb</izvorni_sadrzaj>
    <derivirana_varijabla naziv="DomainObject.Predmet.ProtustrankaFormatedWithAdressOIB_1"> LEGAT Consultor d.o.o., OIB 76525205435, Ilica 73/II, 10000 Zagreb</derivirana_varijabla>
  </DomainObject.Predmet.ProtustrankaFormatedWithAdressOIB>
  <DomainObject.Predmet.ProtustrankaWithAdress>
    <izvorni_sadrzaj>LEGAT Consultor d.o.o. Ilica 73/II, 10000 Zagreb</izvorni_sadrzaj>
    <derivirana_varijabla naziv="DomainObject.Predmet.ProtustrankaWithAdress_1">LEGAT Consultor d.o.o. Ilica 73/II, 10000 Zagreb</derivirana_varijabla>
  </DomainObject.Predmet.ProtustrankaWithAdress>
  <DomainObject.Predmet.ProtustrankaWithAdressOIB>
    <izvorni_sadrzaj>LEGAT Consultor d.o.o., OIB 76525205435, Ilica 73/II, 10000 Zagreb</izvorni_sadrzaj>
    <derivirana_varijabla naziv="DomainObject.Predmet.ProtustrankaWithAdressOIB_1">LEGAT Consultor d.o.o., OIB 76525205435, Ilica 73/II, 10000 Zagreb</derivirana_varijabla>
  </DomainObject.Predmet.ProtustrankaWithAdressOIB>
  <DomainObject.Predmet.ProtustrankaNazivFormated>
    <izvorni_sadrzaj>LEGAT Consultor d.o.o.</izvorni_sadrzaj>
    <derivirana_varijabla naziv="DomainObject.Predmet.ProtustrankaNazivFormated_1">LEGAT Consultor d.o.o.</derivirana_varijabla>
  </DomainObject.Predmet.ProtustrankaNazivFormated>
  <DomainObject.Predmet.ProtustrankaNazivFormatedOIB>
    <izvorni_sadrzaj>LEGAT Consultor d.o.o., OIB 76525205435</izvorni_sadrzaj>
    <derivirana_varijabla naziv="DomainObject.Predmet.ProtustrankaNazivFormatedOIB_1">LEGAT Consultor d.o.o., OIB 76525205435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Consultor d.o.o.</item>
    </izvorni_sadrzaj>
    <derivirana_varijabla naziv="DomainObject.Predmet.ProtuStrankaListFormated_1">
      <item>LEGAT Consultor d.o.o.</item>
    </derivirana_varijabla>
  </DomainObject.Predmet.ProtuStrankaListFormated>
  <DomainObject.Predmet.ProtuStrankaListFormatedOIB>
    <izvorni_sadrzaj>
      <item>LEGAT Consultor d.o.o., OIB 76525205435</item>
    </izvorni_sadrzaj>
    <derivirana_varijabla naziv="DomainObject.Predmet.ProtuStrankaListFormatedOIB_1">
      <item>LEGAT Consultor d.o.o., OIB 76525205435</item>
    </derivirana_varijabla>
  </DomainObject.Predmet.ProtuStrankaListFormatedOIB>
  <DomainObject.Predmet.ProtuStrankaListFormatedWithAdress>
    <izvorni_sadrzaj>
      <item>LEGAT Consultor d.o.o., Ilica 73/II, 10000 Zagreb</item>
    </izvorni_sadrzaj>
    <derivirana_varijabla naziv="DomainObject.Predmet.ProtuStrankaListFormatedWithAdress_1">
      <item>LEGAT Consultor d.o.o., Ilica 73/II, 10000 Zagreb</item>
    </derivirana_varijabla>
  </DomainObject.Predmet.ProtuStrankaListFormatedWithAdress>
  <DomainObject.Predmet.ProtuStrankaListFormatedWithAdressOIB>
    <izvorni_sadrzaj>
      <item>LEGAT Consultor d.o.o., OIB 76525205435, Ilica 73/II, 10000 Zagreb</item>
    </izvorni_sadrzaj>
    <derivirana_varijabla naziv="DomainObject.Predmet.ProtuStrankaListFormatedWithAdressOIB_1">
      <item>LEGAT Consultor d.o.o., OIB 76525205435, Ilica 73/II, 10000 Zagreb</item>
    </derivirana_varijabla>
  </DomainObject.Predmet.ProtuStrankaListFormatedWithAdressOIB>
  <DomainObject.Predmet.ProtuStrankaListNazivFormated>
    <izvorni_sadrzaj>
      <item>LEGAT Consultor d.o.o.</item>
    </izvorni_sadrzaj>
    <derivirana_varijabla naziv="DomainObject.Predmet.ProtuStrankaListNazivFormated_1">
      <item>LEGAT Consultor d.o.o.</item>
    </derivirana_varijabla>
  </DomainObject.Predmet.ProtuStrankaListNazivFormated>
  <DomainObject.Predmet.ProtuStrankaListNazivFormatedOIB>
    <izvorni_sadrzaj>
      <item>LEGAT Consultor d.o.o., OIB 76525205435</item>
    </izvorni_sadrzaj>
    <derivirana_varijabla naziv="DomainObject.Predmet.ProtuStrankaListNazivFormatedOIB_1">
      <item>LEGAT Consultor d.o.o., OIB 76525205435</item>
    </derivirana_varijabla>
  </DomainObject.Predmet.ProtuStrankaListNazivFormatedOIB>
  <DomainObject.Predmet.OstaliListFormated>
    <izvorni_sadrzaj>
      <item>Marko Legat</item>
    </izvorni_sadrzaj>
    <derivirana_varijabla naziv="DomainObject.Predmet.OstaliListFormated_1">
      <item>Marko Legat</item>
    </derivirana_varijabla>
  </DomainObject.Predmet.OstaliListFormated>
  <DomainObject.Predmet.OstaliListFormatedOIB>
    <izvorni_sadrzaj>
      <item>Marko Legat, OIB 88876903491</item>
    </izvorni_sadrzaj>
    <derivirana_varijabla naziv="DomainObject.Predmet.OstaliListFormatedOIB_1">
      <item>Marko Legat, OIB 88876903491</item>
    </derivirana_varijabla>
  </DomainObject.Predmet.OstaliListFormatedOIB>
  <DomainObject.Predmet.OstaliListFormatedWithAdress>
    <izvorni_sadrzaj>
      <item>Marko Legat, Levstikova Ulica 18, Bled</item>
    </izvorni_sadrzaj>
    <derivirana_varijabla naziv="DomainObject.Predmet.OstaliListFormatedWithAdress_1">
      <item>Marko Legat, Levstikova Ulica 18, Bled</item>
    </derivirana_varijabla>
  </DomainObject.Predmet.OstaliListFormatedWithAdress>
  <DomainObject.Predmet.OstaliListFormatedWithAdressOIB>
    <izvorni_sadrzaj>
      <item>Marko Legat, OIB 88876903491, Levstikova Ulica 18, Bled</item>
    </izvorni_sadrzaj>
    <derivirana_varijabla naziv="DomainObject.Predmet.OstaliListFormatedWithAdressOIB_1">
      <item>Marko Legat, OIB 88876903491, Levstikova Ulica 18, Bled</item>
    </derivirana_varijabla>
  </DomainObject.Predmet.OstaliListFormatedWithAdressOIB>
  <DomainObject.Predmet.OstaliListNazivFormated>
    <izvorni_sadrzaj>
      <item>Marko Legat</item>
    </izvorni_sadrzaj>
    <derivirana_varijabla naziv="DomainObject.Predmet.OstaliListNazivFormated_1">
      <item>Marko Legat</item>
    </derivirana_varijabla>
  </DomainObject.Predmet.OstaliListNazivFormated>
  <DomainObject.Predmet.OstaliListNazivFormatedOIB>
    <izvorni_sadrzaj>
      <item>Marko Legat, OIB 88876903491</item>
    </izvorni_sadrzaj>
    <derivirana_varijabla naziv="DomainObject.Predmet.OstaliListNazivFormatedOIB_1">
      <item>Marko Legat, OIB 88876903491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Consultor d.o.o.</izvorni_sadrzaj>
    <derivirana_varijabla naziv="DomainObject.Predmet.ProtustrankaIDrugi_1">LEGAT Consultor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Consultor d.o.o., OIB 76525205435, Ilica 73/II, 10000 Zagreb</izvorni_sadrzaj>
    <derivirana_varijabla naziv="DomainObject.Predmet.ProtustrankaIDrugiAdressOIB_1">LEGAT Consultor d.o.o., OIB 76525205435, Ilica 73/II,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 Consultor d.o.o.</item>
      <item>FINA Regionalni centar Zagreb</item>
      <item>Marko Legat</item>
    </izvorni_sadrzaj>
    <derivirana_varijabla naziv="DomainObject.Predmet.SudioniciListNaziv_1">
      <item>LEGAT Consultor d.o.o.</item>
      <item>FINA Regionalni centar Zagreb</item>
      <item>Marko Legat</item>
    </derivirana_varijabla>
  </DomainObject.Predmet.SudioniciListNaziv>
  <DomainObject.Predmet.SudioniciListAdressOIB>
    <izvorni_sadrzaj>
      <item>LEGAT Consultor d.o.o., OIB 76525205435, Ilica 73/II,10000 Zagreb</item>
      <item>FINA Regionalni centar Zagreb, OIB 85821130368, Trg svibanjskih žrtava 1995. 1,10000 Zagreb</item>
      <item>Marko Legat, OIB 88876903491, Levstikova Ulica 18,Bled</item>
    </izvorni_sadrzaj>
    <derivirana_varijabla naziv="DomainObject.Predmet.SudioniciListAdressOIB_1">
      <item>LEGAT Consultor d.o.o., OIB 76525205435, Ilica 73/II,10000 Zagreb</item>
      <item>FINA Regionalni centar Zagreb, OIB 85821130368, Trg svibanjskih žrtava 1995. 1,10000 Zagreb</item>
      <item>Marko Legat, OIB 88876903491, Levstikova Ulica 18,Bled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76525205435</item>
      <item>, OIB 85821130368</item>
      <item>, OIB 88876903491</item>
    </izvorni_sadrzaj>
    <derivirana_varijabla naziv="DomainObject.Predmet.SudioniciListNazivOIB_1">
      <item>, OIB 76525205435</item>
      <item>, OIB 85821130368</item>
      <item>, OIB 88876903491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EDB7A-DBFF-46B5-9C98-F2D4AEF4A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2786</properties:Characters>
  <properties:Lines>87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2018-09-27T06:21:00Z</dcterms:created>
  <dc:creator>hermanj</dc:creator>
  <cp:lastModifiedBy>Sanja Ban</cp:lastModifiedBy>
  <cp:lastPrinted>2018-09-27T11:08:00Z</cp:lastPrinted>
  <dcterms:modified xmlns:xsi="http://www.w3.org/2001/XMLSchema-instance" xsi:type="dcterms:W3CDTF">2018-09-27T11:13:00Z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(ĐURKIN-LJUBANOVIĆ-PRET..docx)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