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6aea" w14:paraId="aca6aea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3910AC">
        <w:rPr>
          <w:b w:val="false"/>
          <w:i w:val="false"/>
        </w:rPr>
        <w:t>106/17-30</w:t>
      </w:r>
    </w:p>
    <w:p w:rsidRDefault="000C26B7" w:rsidP="00E64624" w:rsidR="00B9345F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>
      <w:pPr>
        <w:rPr>
          <w:lang w:val="hr-HR"/>
        </w:rPr>
      </w:pPr>
    </w:p>
    <w:p w:rsidRDefault="00061FA4" w:rsidR="00061FA4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910AC">
        <w:t xml:space="preserve"> Kristina Turner iz Zagreba, Nova </w:t>
      </w:r>
      <w:proofErr w:type="spellStart"/>
      <w:r w:rsidR="003910AC">
        <w:t>Ves</w:t>
      </w:r>
      <w:proofErr w:type="spellEnd"/>
      <w:r w:rsidR="003910AC">
        <w:t xml:space="preserve"> 21, OIB: 68373583804</w:t>
      </w:r>
      <w:r>
        <w:t xml:space="preserve">, </w:t>
      </w:r>
      <w:r w:rsidRPr="009B1113">
        <w:t xml:space="preserve">dana </w:t>
      </w:r>
      <w:r w:rsidR="003910AC">
        <w:t>1</w:t>
      </w:r>
      <w:r w:rsidR="0071288F">
        <w:t>2</w:t>
      </w:r>
      <w:r w:rsidR="003910AC">
        <w:t>. srpnja</w:t>
      </w:r>
      <w:r w:rsidR="000C26B7">
        <w:t xml:space="preserve">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061FA4" w:rsidP="00B83963" w:rsidR="00061FA4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>
      <w:pPr>
        <w:rPr>
          <w:lang w:val="hr-HR"/>
        </w:rPr>
      </w:pPr>
    </w:p>
    <w:p w:rsidRDefault="00061FA4" w:rsidP="00B83963" w:rsidR="00061FA4" w:rsidRPr="00B948CA">
      <w:pPr>
        <w:rPr>
          <w:lang w:val="hr-HR"/>
        </w:rPr>
      </w:pPr>
    </w:p>
    <w:p w:rsidRDefault="00B948CA" w:rsidP="00061FA4" w:rsidR="00B9345F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FF5930">
        <w:rPr>
          <w:lang w:val="hr-HR"/>
        </w:rPr>
        <w:t xml:space="preserve">Poziva se </w:t>
      </w:r>
      <w:r w:rsidR="003910AC">
        <w:rPr>
          <w:lang w:val="hr-HR"/>
        </w:rPr>
        <w:t>vjerovnik B2 Kapital d</w:t>
      </w:r>
      <w:r w:rsidR="00115C0A">
        <w:rPr>
          <w:lang w:val="hr-HR"/>
        </w:rPr>
        <w:t xml:space="preserve">.o.o., </w:t>
      </w:r>
      <w:r w:rsidRPr="00B948CA">
        <w:rPr>
          <w:lang w:val="hr-HR"/>
        </w:rPr>
        <w:t xml:space="preserve">u roku od </w:t>
      </w:r>
      <w:r w:rsidR="00115C0A">
        <w:rPr>
          <w:lang w:val="hr-HR"/>
        </w:rPr>
        <w:t>30</w:t>
      </w:r>
      <w:r w:rsidRPr="00B948CA">
        <w:rPr>
          <w:lang w:val="hr-HR"/>
        </w:rPr>
        <w:t xml:space="preserve"> dana </w:t>
      </w:r>
      <w:r w:rsidR="00115C0A">
        <w:rPr>
          <w:lang w:val="hr-HR"/>
        </w:rPr>
        <w:t>od dana primitka ovog zaključka u svrhu odredbe čl. 51 Zakona o stečaju potrošača dostaviti očitovanje na prijedlog potrošača koji predlaže djelomično umanjenje obveze.</w:t>
      </w:r>
    </w:p>
    <w:p w:rsidRDefault="00061FA4" w:rsidP="00061FA4" w:rsidR="00061FA4">
      <w:pPr>
        <w:jc w:val="both"/>
        <w:rPr>
          <w:lang w:val="hr-HR"/>
        </w:rPr>
      </w:pPr>
    </w:p>
    <w:p w:rsidRDefault="00061FA4" w:rsidP="00061FA4" w:rsidR="00061FA4">
      <w:pPr>
        <w:jc w:val="both"/>
        <w:rPr>
          <w:lang w:val="hr-HR"/>
        </w:rPr>
      </w:pPr>
    </w:p>
    <w:p w:rsidRDefault="00115C0A" w:rsidP="00061FA4" w:rsidR="00061FA4">
      <w:pPr>
        <w:jc w:val="center"/>
        <w:rPr>
          <w:lang w:val="hr-HR"/>
        </w:rPr>
      </w:pPr>
      <w:r>
        <w:rPr>
          <w:lang w:val="hr-HR"/>
        </w:rPr>
        <w:t>U Zagrebu, 1</w:t>
      </w:r>
      <w:r w:rsidR="0071288F">
        <w:rPr>
          <w:lang w:val="hr-HR"/>
        </w:rPr>
        <w:t>2</w:t>
      </w:r>
      <w:r>
        <w:rPr>
          <w:lang w:val="hr-HR"/>
        </w:rPr>
        <w:t>. srpnja</w:t>
      </w:r>
      <w:r w:rsidR="00061FA4">
        <w:rPr>
          <w:lang w:val="hr-HR"/>
        </w:rPr>
        <w:t xml:space="preserve"> 2018.</w:t>
      </w:r>
    </w:p>
    <w:p w:rsidRDefault="00061FA4" w:rsidP="00061FA4" w:rsidR="00061FA4">
      <w:pPr>
        <w:jc w:val="center"/>
        <w:rPr>
          <w:lang w:val="hr-HR"/>
        </w:rPr>
      </w:pPr>
    </w:p>
    <w:p w:rsidRDefault="00061FA4" w:rsidP="00061FA4" w:rsidR="00061FA4">
      <w:pPr>
        <w:jc w:val="center"/>
        <w:rPr>
          <w:lang w:val="hr-HR"/>
        </w:rPr>
      </w:pPr>
    </w:p>
    <w:p w:rsidRDefault="00061FA4" w:rsidP="00061FA4" w:rsidR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061FA4" w:rsidP="00061FA4" w:rsidR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Default="00061FA4" w:rsidP="00061FA4" w:rsidR="00061FA4" w:rsidRPr="00B948CA">
      <w:pPr>
        <w:jc w:val="center"/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</w:p>
    <w:p w:rsidRDefault="00061FA4" w:rsidP="00BB7A2D" w:rsidR="00061FA4" w:rsidRPr="00B948CA">
      <w:pPr>
        <w:rPr>
          <w:lang w:val="hr-HR"/>
        </w:rPr>
      </w:pPr>
    </w:p>
    <w:p w:rsidRDefault="009B5376" w:rsidP="000C26B7" w:rsidR="000C26B7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 xml:space="preserve">Za točnost </w:t>
      </w:r>
      <w:proofErr w:type="spellStart"/>
      <w:r w:rsidR="000C26B7">
        <w:rPr>
          <w:lang w:val="hr-HR"/>
        </w:rPr>
        <w:t>otpravka</w:t>
      </w:r>
      <w:proofErr w:type="spellEnd"/>
      <w:r w:rsidR="000C26B7">
        <w:rPr>
          <w:lang w:val="hr-HR"/>
        </w:rPr>
        <w:t xml:space="preserve"> ovlašteni službenik:</w:t>
      </w:r>
    </w:p>
    <w:p w:rsidRDefault="000C26B7" w:rsidP="000C26B7" w:rsidR="009B5376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FC3" w:rsidR="00073FC3">
      <w:r>
        <w:separator/>
      </w:r>
    </w:p>
  </w:endnote>
  <w:endnote w:id="0" w:type="continuationSeparator">
    <w:p w:rsidRDefault="00073FC3" w:rsidR="00073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FC3" w:rsidR="00073FC3">
      <w:r>
        <w:separator/>
      </w:r>
    </w:p>
  </w:footnote>
  <w:footnote w:id="0" w:type="continuationSeparator">
    <w:p w:rsidRDefault="00073FC3" w:rsidR="00073F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1FA4"/>
    <w:rsid w:val="00071F08"/>
    <w:rsid w:val="00073FC3"/>
    <w:rsid w:val="000B2B17"/>
    <w:rsid w:val="000C26B7"/>
    <w:rsid w:val="00115C0A"/>
    <w:rsid w:val="001F1EBB"/>
    <w:rsid w:val="0025598E"/>
    <w:rsid w:val="002B410F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1288F"/>
    <w:rsid w:val="0074061C"/>
    <w:rsid w:val="00764A08"/>
    <w:rsid w:val="007B3B9C"/>
    <w:rsid w:val="007E1DFC"/>
    <w:rsid w:val="00803751"/>
    <w:rsid w:val="00822154"/>
    <w:rsid w:val="008456A1"/>
    <w:rsid w:val="008A507D"/>
    <w:rsid w:val="008C0D81"/>
    <w:rsid w:val="008E07A0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3797E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03626"/>
    <w:rsid w:val="00E10AED"/>
    <w:rsid w:val="00E47DC4"/>
    <w:rsid w:val="00E64624"/>
    <w:rsid w:val="00F06898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37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9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37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9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Sp-106/2017</izvorni_sadrzaj>
    <derivirana_varijabla naziv="DomainObject.Predmet.OznakaBroj_1">Sp-106/2017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Kristina Turner</izvorni_sadrzaj>
    <derivirana_varijabla naziv="DomainObject.Predmet.StrankaFormated_1">  Kristina Turner</derivirana_varijabla>
  </DomainObject.Predmet.StrankaFormated>
  <DomainObject.Predmet.StrankaFormatedOIB>
    <izvorni_sadrzaj>  Kristina Turner, OIB 68373583804</izvorni_sadrzaj>
    <derivirana_varijabla naziv="DomainObject.Predmet.StrankaFormatedOIB_1">  Kristina Turner, OIB 68373583804</derivirana_varijabla>
  </DomainObject.Predmet.StrankaFormatedOIB>
  <DomainObject.Predmet.StrankaFormatedWithAdress>
    <izvorni_sadrzaj> Kristina Turner, Nova Ves 21, 10000 Zagreb</izvorni_sadrzaj>
    <derivirana_varijabla naziv="DomainObject.Predmet.StrankaFormatedWithAdress_1"> Kristina Turner, Nova Ves 21, 10000 Zagreb</derivirana_varijabla>
  </DomainObject.Predmet.StrankaFormatedWithAdress>
  <DomainObject.Predmet.StrankaFormatedWithAdressOIB>
    <izvorni_sadrzaj> Kristina Turner, OIB 68373583804, Nova Ves 21, 10000 Zagreb</izvorni_sadrzaj>
    <derivirana_varijabla naziv="DomainObject.Predmet.StrankaFormatedWithAdressOIB_1"> Kristina Turner, OIB 68373583804, Nova Ves 21, 10000 Zagreb</derivirana_varijabla>
  </DomainObject.Predmet.StrankaFormatedWithAdressOIB>
  <DomainObject.Predmet.StrankaWithAdress>
    <izvorni_sadrzaj>Kristina Turner Nova Ves 21,10000 Zagreb</izvorni_sadrzaj>
    <derivirana_varijabla naziv="DomainObject.Predmet.StrankaWithAdress_1">Kristina Turner Nova Ves 21,10000 Zagreb</derivirana_varijabla>
  </DomainObject.Predmet.StrankaWithAdress>
  <DomainObject.Predmet.StrankaWithAdressOIB>
    <izvorni_sadrzaj>Kristina Turner, OIB 68373583804, Nova Ves 21,10000 Zagreb</izvorni_sadrzaj>
    <derivirana_varijabla naziv="DomainObject.Predmet.StrankaWithAdressOIB_1">Kristina Turner, OIB 68373583804, Nova Ves 21,10000 Zagreb</derivirana_varijabla>
  </DomainObject.Predmet.StrankaWithAdressOIB>
  <DomainObject.Predmet.StrankaNazivFormated>
    <izvorni_sadrzaj>Kristina Turner</izvorni_sadrzaj>
    <derivirana_varijabla naziv="DomainObject.Predmet.StrankaNazivFormated_1">Kristina Turner</derivirana_varijabla>
  </DomainObject.Predmet.StrankaNazivFormated>
  <DomainObject.Predmet.StrankaNazivFormatedOIB>
    <izvorni_sadrzaj>Kristina Turner, OIB 68373583804</izvorni_sadrzaj>
    <derivirana_varijabla naziv="DomainObject.Predmet.StrankaNazivFormatedOIB_1">Kristina Turner, OIB 68373583804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Kristina Turner</item>
    </izvorni_sadrzaj>
    <derivirana_varijabla naziv="DomainObject.Predmet.StrankaListFormated_1">
      <item>Kristina Turner</item>
    </derivirana_varijabla>
  </DomainObject.Predmet.StrankaListFormated>
  <DomainObject.Predmet.StrankaListFormatedOIB>
    <izvorni_sadrzaj>
      <item>Kristina Turner, OIB 68373583804</item>
    </izvorni_sadrzaj>
    <derivirana_varijabla naziv="DomainObject.Predmet.StrankaListFormatedOIB_1">
      <item>Kristina Turner, OIB 68373583804</item>
    </derivirana_varijabla>
  </DomainObject.Predmet.StrankaListFormatedOIB>
  <DomainObject.Predmet.StrankaListFormatedWithAdress>
    <izvorni_sadrzaj>
      <item>Kristina Turner, Nova Ves 21, 10000 Zagreb</item>
    </izvorni_sadrzaj>
    <derivirana_varijabla naziv="DomainObject.Predmet.StrankaListFormatedWithAdress_1">
      <item>Kristina Turner, Nova Ves 21, 10000 Zagreb</item>
    </derivirana_varijabla>
  </DomainObject.Predmet.StrankaListFormatedWithAdress>
  <DomainObject.Predmet.StrankaListFormatedWithAdressOIB>
    <izvorni_sadrzaj>
      <item>Kristina Turner, OIB 68373583804, Nova Ves 21, 10000 Zagreb</item>
    </izvorni_sadrzaj>
    <derivirana_varijabla naziv="DomainObject.Predmet.StrankaListFormatedWithAdressOIB_1">
      <item>Kristina Turner, OIB 68373583804, Nova Ves 21, 10000 Zagreb</item>
    </derivirana_varijabla>
  </DomainObject.Predmet.StrankaListFormatedWithAdressOIB>
  <DomainObject.Predmet.StrankaListNazivFormated>
    <izvorni_sadrzaj>
      <item>Kristina Turner</item>
    </izvorni_sadrzaj>
    <derivirana_varijabla naziv="DomainObject.Predmet.StrankaListNazivFormated_1">
      <item>Kristina Turner</item>
    </derivirana_varijabla>
  </DomainObject.Predmet.StrankaListNazivFormated>
  <DomainObject.Predmet.StrankaListNazivFormatedOIB>
    <izvorni_sadrzaj>
      <item>Kristina Turner, OIB 68373583804</item>
    </izvorni_sadrzaj>
    <derivirana_varijabla naziv="DomainObject.Predmet.StrankaListNazivFormatedOIB_1">
      <item>Kristina Turner, OIB 68373583804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izvorni_sadrzaj>
    <derivirana_varijabla naziv="DomainObject.Predmet.OstaliListFormated_1"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derivirana_varijabla>
  </DomainObject.Predmet.OstaliListFormated>
  <DomainObject.Predmet.OstaliListFormatedOIB>
    <izvorni_sadrzaj>
      <item>REPUBLIKA HRVATSKA MINISTARSTVO FINANCIJA, OIB 18683136487</item>
      <item>EOS MATRIX d.o.o. za poslovne usluge, OIB 76674680107</item>
      <item>Hrvatska radiotelevizija, OIB 68419124305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IMPULS-LEASING društvo s ograničenom odgovornošću za leasing, OIB 65918029671</item>
      <item>REPUBLIKA HRVATSKA, OIB 52634238587</item>
      <item>B2  KAPITAL d.o.o. za poslovne usluge, OIB 57509775367</item>
      <item>ZAGREBAČKA BANKA DIONIČKO DRUŠTVO, OIB 92963223473</item>
      <item>Financijska agencija, OIB 85821130368</item>
      <item>odvj.Sonja Šoštar</item>
    </izvorni_sadrzaj>
    <derivirana_varijabla naziv="DomainObject.Predmet.OstaliListFormatedOIB_1">
      <item>REPUBLIKA HRVATSKA MINISTARSTVO FINANCIJA, OIB 18683136487</item>
      <item>EOS MATRIX d.o.o. za poslovne usluge, OIB 76674680107</item>
      <item>Hrvatska radiotelevizija, OIB 68419124305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IMPULS-LEASING društvo s ograničenom odgovornošću za leasing, OIB 65918029671</item>
      <item>REPUBLIKA HRVATSKA, OIB 52634238587</item>
      <item>B2  KAPITAL d.o.o. za poslovne usluge, OIB 57509775367</item>
      <item>ZAGREBAČKA BANKA DIONIČKO DRUŠTVO, OIB 92963223473</item>
      <item>Financijska agencija, OIB 85821130368</item>
      <item>odvj.Sonja Šoštar</item>
    </derivirana_varijabla>
  </DomainObject.Predmet.OstaliListFormatedOIB>
  <DomainObject.Predmet.OstaliListFormatedWithAdress>
    <izvorni_sadrzaj>
      <item>REPUBLIKA HRVATSKA MINISTARSTVO FINANCIJA, Katančićeva 5, 10000 Zagreb</item>
      <item>EOS MATRIX d.o.o. za poslovne usluge, Horvatova 82, 10000 Zagreb</item>
      <item>Hrvatska radiotelevizija, Prisavlje 3, 10000 Zagreb</item>
      <item>PRIMA SOLVENT društvo s ograničenom odgovornošću za financijsko posredovanje, zastupanje i usluge, Gradišćanska 32, 10000 Zagreb</item>
      <item>ZAGREBAČKI HOLDING, društvo s ograničenom odgovornošću za javni prijevoz, opskrbu vodom, održavanje čistoće, putnička a, Ulica grada Vukovara 41, 10000 Zagreb</item>
      <item>IMPULS-LEASING društvo s ograničenom odgovornošću za leasing, Velimira Škorpika 24/1, 10000 Zagreb</item>
      <item>REPUBLIKA HRVATSKA, Zagreb , 10000 Zagreb</item>
      <item>B2  KAPITAL d.o.o. za poslovne usluge, Radnička cesta 41, 10000 Zagreb</item>
      <item>ZAGREBAČKA BANKA DIONIČKO DRUŠTVO, Trg bana Josipa Jelačića 10, 10000 Zagreb</item>
      <item>Financijska agencija, Ulica grada Vukovara 70, 10000 Zagreb</item>
      <item>odvj.Sonja Šoštar, Mirka Kleščića 7, 10430 Samobor</item>
    </izvorni_sadrzaj>
    <derivirana_varijabla naziv="DomainObject.Predmet.OstaliListFormatedWithAdress_1">
      <item>REPUBLIKA HRVATSKA MINISTARSTVO FINANCIJA, Katančićeva 5, 10000 Zagreb</item>
      <item>EOS MATRIX d.o.o. za poslovne usluge, Horvatova 82, 10000 Zagreb</item>
      <item>Hrvatska radiotelevizija, Prisavlje 3, 10000 Zagreb</item>
      <item>PRIMA SOLVENT društvo s ograničenom odgovornošću za financijsko posredovanje, zastupanje i usluge, Gradišćanska 32, 10000 Zagreb</item>
      <item>ZAGREBAČKI HOLDING, društvo s ograničenom odgovornošću za javni prijevoz, opskrbu vodom, održavanje čistoće, putnička a, Ulica grada Vukovara 41, 10000 Zagreb</item>
      <item>IMPULS-LEASING društvo s ograničenom odgovornošću za leasing, Velimira Škorpika 24/1, 10000 Zagreb</item>
      <item>REPUBLIKA HRVATSKA, Zagreb , 10000 Zagreb</item>
      <item>B2  KAPITAL d.o.o. za poslovne usluge, Radnička cesta 41, 10000 Zagreb</item>
      <item>ZAGREBAČKA BANKA DIONIČKO DRUŠTVO, Trg bana Josipa Jelačića 10, 10000 Zagreb</item>
      <item>Financijska agencija, Ulica grada Vukovara 70, 10000 Zagreb</item>
      <item>odvj.Sonja Šoštar, Mirka Kleščića 7, 10430 Samobor</item>
    </derivirana_varijabla>
  </DomainObject.Predmet.OstaliListFormatedWithAdress>
  <DomainObject.Predmet.OstaliListFormatedWithAdressOIB>
    <izvorni_sadrzaj>
      <item>REPUBLIKA HRVATSKA MINISTARSTVO FINANCIJA, OIB 18683136487, Katančićeva 5, 10000 Zagreb</item>
      <item>EOS MATRIX d.o.o. za poslovne usluge, OIB 76674680107, Horvatova 82, 10000 Zagreb</item>
      <item>Hrvatska radiotelevizija, OIB 68419124305, Prisavlje 3, 10000 Zagreb</item>
      <item>PRIMA SOLVENT društvo s ograničenom odgovornošću za financijsko posredovanje, zastupanje i usluge, OIB 35029956158, Gradišćanska 32, 10000 Zagreb</item>
      <item>ZAGREBAČKI HOLDING, društvo s ograničenom odgovornošću za javni prijevoz, opskrbu vodom, održavanje čistoće, putnička a, OIB 85584865987, Ulica grada Vukovara 41, 10000 Zagreb</item>
      <item>IMPULS-LEASING društvo s ograničenom odgovornošću za leasing, OIB 65918029671, Velimira Škorpika 24/1, 10000 Zagreb</item>
      <item>REPUBLIKA HRVATSKA, OIB 52634238587, Zagreb , 10000 Zagreb</item>
      <item>B2  KAPITAL d.o.o. za poslovne usluge, OIB 57509775367, Radnička cesta 41, 10000 Zagreb</item>
      <item>ZAGREBAČKA BANKA DIONIČKO DRUŠTVO, OIB 92963223473, Trg bana Josipa Jelačića 10, 10000 Zagreb</item>
      <item>Financijska agencija, OIB 85821130368, Ulica grada Vukovara 70, 10000 Zagreb</item>
      <item>odvj.Sonja Šoštar, Mirka Kleščića 7, 10430 Samobor</item>
    </izvorni_sadrzaj>
    <derivirana_varijabla naziv="DomainObject.Predmet.OstaliListFormatedWithAdressOIB_1">
      <item>REPUBLIKA HRVATSKA MINISTARSTVO FINANCIJA, OIB 18683136487, Katančićeva 5, 10000 Zagreb</item>
      <item>EOS MATRIX d.o.o. za poslovne usluge, OIB 76674680107, Horvatova 82, 10000 Zagreb</item>
      <item>Hrvatska radiotelevizija, OIB 68419124305, Prisavlje 3, 10000 Zagreb</item>
      <item>PRIMA SOLVENT društvo s ograničenom odgovornošću za financijsko posredovanje, zastupanje i usluge, OIB 35029956158, Gradišćanska 32, 10000 Zagreb</item>
      <item>ZAGREBAČKI HOLDING, društvo s ograničenom odgovornošću za javni prijevoz, opskrbu vodom, održavanje čistoće, putnička a, OIB 85584865987, Ulica grada Vukovara 41, 10000 Zagreb</item>
      <item>IMPULS-LEASING društvo s ograničenom odgovornošću za leasing, OIB 65918029671, Velimira Škorpika 24/1, 10000 Zagreb</item>
      <item>REPUBLIKA HRVATSKA, OIB 52634238587, Zagreb , 10000 Zagreb</item>
      <item>B2  KAPITAL d.o.o. za poslovne usluge, OIB 57509775367, Radnička cesta 41, 10000 Zagreb</item>
      <item>ZAGREBAČKA BANKA DIONIČKO DRUŠTVO, OIB 92963223473, Trg bana Josipa Jelačića 10, 10000 Zagreb</item>
      <item>Financijska agencija, OIB 85821130368, Ulica grada Vukovara 70, 10000 Zagreb</item>
      <item>odvj.Sonja Šoštar, Mirka Kleščića 7, 10430 Samobor</item>
    </derivirana_varijabla>
  </DomainObject.Predmet.OstaliListFormatedWithAdressOIB>
  <DomainObject.Predmet.OstaliListNazivFormated>
    <izvorni_sadrzaj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izvorni_sadrzaj>
    <derivirana_varijabla naziv="DomainObject.Predmet.OstaliListNazivFormated_1"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derivirana_varijabla>
  </DomainObject.Predmet.OstaliListNazivFormated>
  <DomainObject.Predmet.OstaliListNazivFormatedOIB>
    <izvorni_sadrzaj>
      <item>REPUBLIKA HRVATSKA MINISTARSTVO FINANCIJA, OIB 18683136487</item>
      <item>EOS MATRIX d.o.o. za poslovne usluge, OIB 76674680107</item>
      <item>Hrvatska radiotelevizija, OIB 68419124305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IMPULS-LEASING društvo s ograničenom odgovornošću za leasing, OIB 65918029671</item>
      <item>REPUBLIKA HRVATSKA, OIB 52634238587</item>
      <item>B2  KAPITAL d.o.o. za poslovne usluge, OIB 57509775367</item>
      <item>ZAGREBAČKA BANKA DIONIČKO DRUŠTVO, OIB 92963223473</item>
      <item>Financijska agencija, OIB 85821130368</item>
      <item>odvj.Sonja Šoštar</item>
    </izvorni_sadrzaj>
    <derivirana_varijabla naziv="DomainObject.Predmet.OstaliListNazivFormatedOIB_1">
      <item>REPUBLIKA HRVATSKA MINISTARSTVO FINANCIJA, OIB 18683136487</item>
      <item>EOS MATRIX d.o.o. za poslovne usluge, OIB 76674680107</item>
      <item>Hrvatska radiotelevizija, OIB 68419124305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IMPULS-LEASING društvo s ograničenom odgovornošću za leasing, OIB 65918029671</item>
      <item>REPUBLIKA HRVATSKA, OIB 52634238587</item>
      <item>B2  KAPITAL d.o.o. za poslovne usluge, OIB 57509775367</item>
      <item>ZAGREBAČKA BANKA DIONIČKO DRUŠTVO, OIB 92963223473</item>
      <item>Financijska agencija, OIB 85821130368</item>
      <item>odvj.Sonja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Kristina Turner</izvorni_sadrzaj>
    <derivirana_varijabla naziv="DomainObject.Predmet.StrankaIDrugi_1">Kristina Turner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Kristina Turner, OIB 68373583804, Nova Ves 21, 10000 Zagreb</izvorni_sadrzaj>
    <derivirana_varijabla naziv="DomainObject.Predmet.StrankaIDrugiAdressOIB_1">Kristina Turner, OIB 68373583804, Nova Ves 21,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Turner</item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izvorni_sadrzaj>
    <derivirana_varijabla naziv="DomainObject.Predmet.SudioniciListNaziv_1">
      <item>Kristina Turner</item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derivirana_varijabla>
  </DomainObject.Predmet.SudioniciListNaziv>
  <DomainObject.Predmet.SudioniciListAdressOIB>
    <izvorni_sadrzaj>
      <item>Kristina Turner, OIB 68373583804, Nova Ves 21,10000 Zagreb</item>
      <item>REPUBLIKA HRVATSKA MINISTARSTVO FINANCIJA, OIB 18683136487, Katančićeva 5,10000 Zagreb</item>
      <item>EOS MATRIX d.o.o. za poslovne usluge, OIB 76674680107, Horvatova 82,10000 Zagreb</item>
      <item>Hrvatska radiotelevizija, OIB 68419124305, Prisavlje 3,10000 Zagreb</item>
      <item>PRIMA SOLVENT društvo s ograničenom odgovornošću za financijsko posredovanje, zastupanje i usluge, OIB 35029956158, Gradišćanska 32,10000 Zagreb</item>
      <item>ZAGREBAČKI HOLDING, društvo s ograničenom odgovornošću za javni prijevoz, opskrbu vodom, održavanje čistoće, putnička a, OIB 85584865987, Ulica grada Vukovara 41,10000 Zagreb</item>
      <item>IMPULS-LEASING društvo s ograničenom odgovornošću za leasing, OIB 65918029671, Velimira Škorpika 24/1,10000 Zagreb</item>
      <item>REPUBLIKA HRVATSKA, OIB 52634238587, Zagreb ,10000 Zagreb</item>
      <item>B2  KAPITAL d.o.o. za poslovne usluge, OIB 57509775367, Radnička cesta 41,10000 Zagreb</item>
      <item>ZAGREBAČKA BANKA DIONIČKO DRUŠTVO, OIB 92963223473, Trg bana Josipa Jelačića 10,10000 Zagreb</item>
      <item>Financijska agencija, OIB 85821130368, Ulica grada Vukovara 70,10000 Zagreb</item>
      <item>odvj.Sonja Šoštar, Mirka Kleščića 7,10430 Samobor</item>
    </izvorni_sadrzaj>
    <derivirana_varijabla naziv="DomainObject.Predmet.SudioniciListAdressOIB_1">
      <item>Kristina Turner, OIB 68373583804, Nova Ves 21,10000 Zagreb</item>
      <item>REPUBLIKA HRVATSKA MINISTARSTVO FINANCIJA, OIB 18683136487, Katančićeva 5,10000 Zagreb</item>
      <item>EOS MATRIX d.o.o. za poslovne usluge, OIB 76674680107, Horvatova 82,10000 Zagreb</item>
      <item>Hrvatska radiotelevizija, OIB 68419124305, Prisavlje 3,10000 Zagreb</item>
      <item>PRIMA SOLVENT društvo s ograničenom odgovornošću za financijsko posredovanje, zastupanje i usluge, OIB 35029956158, Gradišćanska 32,10000 Zagreb</item>
      <item>ZAGREBAČKI HOLDING, društvo s ograničenom odgovornošću za javni prijevoz, opskrbu vodom, održavanje čistoće, putnička a, OIB 85584865987, Ulica grada Vukovara 41,10000 Zagreb</item>
      <item>IMPULS-LEASING društvo s ograničenom odgovornošću za leasing, OIB 65918029671, Velimira Škorpika 24/1,10000 Zagreb</item>
      <item>REPUBLIKA HRVATSKA, OIB 52634238587, Zagreb ,10000 Zagreb</item>
      <item>B2  KAPITAL d.o.o. za poslovne usluge, OIB 57509775367, Radnička cesta 41,10000 Zagreb</item>
      <item>ZAGREBAČKA BANKA DIONIČKO DRUŠTVO, OIB 92963223473, Trg bana Josipa Jelačića 10,10000 Zagreb</item>
      <item>Financijska agencija, OIB 85821130368, Ulica grada Vukovara 70,10000 Zagreb</item>
      <item>odvj.Sonja Šoštar, Mirka Kleščića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68373583804</item>
      <item>, OIB 18683136487</item>
      <item>, OIB 76674680107</item>
      <item>, OIB 68419124305</item>
      <item>, OIB 35029956158</item>
      <item>, OIB 85584865987</item>
      <item>, OIB 65918029671</item>
      <item>, OIB 52634238587</item>
      <item>, OIB 57509775367</item>
      <item>, OIB 92963223473</item>
      <item>, OIB 85821130368</item>
      <item>, OIB null</item>
    </izvorni_sadrzaj>
    <derivirana_varijabla naziv="DomainObject.Predmet.SudioniciListNazivOIB_1">
      <item>, OIB 68373583804</item>
      <item>, OIB 18683136487</item>
      <item>, OIB 76674680107</item>
      <item>, OIB 68419124305</item>
      <item>, OIB 35029956158</item>
      <item>, OIB 85584865987</item>
      <item>, OIB 65918029671</item>
      <item>, OIB 52634238587</item>
      <item>, OIB 57509775367</item>
      <item>, OIB 92963223473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3CB9D-48B2-48EF-9B07-BD6F317CB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141</properties:Words>
  <properties:Characters>636</properties:Characters>
  <properties:Lines>39</properties:Lines>
  <properties:Paragraphs>16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2018-01-09T12:48:00Z</dcterms:created>
  <dc:creator>Ana Lovrinov</dc:creator>
  <cp:lastModifiedBy>Ivana Golub</cp:lastModifiedBy>
  <cp:lastPrinted>2018-01-09T12:47:00Z</cp:lastPrinted>
  <dcterms:modified xmlns:xsi="http://www.w3.org/2001/XMLSchema-instance" xsi:type="dcterms:W3CDTF">2018-07-12T08:19:00Z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(zaklj. 138-17.docx)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